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281" w:rsidRPr="006E6B0B" w:rsidRDefault="004F3281">
      <w:pPr>
        <w:pStyle w:val="AltTitle"/>
        <w:spacing w:before="0"/>
      </w:pPr>
      <w:r w:rsidRPr="006E6B0B">
        <w:t>Input Contribution</w:t>
      </w:r>
    </w:p>
    <w:p w:rsidR="004F3281" w:rsidRPr="006E6B0B" w:rsidRDefault="004F328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4F3281" w:rsidRPr="006E6B0B">
        <w:trPr>
          <w:jc w:val="center"/>
        </w:trPr>
        <w:tc>
          <w:tcPr>
            <w:tcW w:w="1728" w:type="dxa"/>
          </w:tcPr>
          <w:p w:rsidR="004F3281" w:rsidRPr="006E6B0B" w:rsidRDefault="004F3281">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4F3281" w:rsidRPr="006E6B0B" w:rsidRDefault="004F3281">
            <w:pPr>
              <w:pStyle w:val="FrontMatter"/>
              <w:tabs>
                <w:tab w:val="clear" w:pos="1710"/>
                <w:tab w:val="clear" w:pos="3780"/>
              </w:tabs>
              <w:ind w:left="0" w:firstLine="0"/>
            </w:pPr>
            <w:r w:rsidRPr="000E4B24">
              <w:t>TS baseline for Webinterface</w:t>
            </w:r>
          </w:p>
        </w:tc>
        <w:tc>
          <w:tcPr>
            <w:tcW w:w="2880" w:type="dxa"/>
          </w:tcPr>
          <w:p w:rsidR="004F3281" w:rsidRPr="006E6B0B" w:rsidRDefault="004F3281">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4F3281" w:rsidRPr="006E6B0B" w:rsidTr="000E4B24">
        <w:trPr>
          <w:jc w:val="center"/>
        </w:trPr>
        <w:tc>
          <w:tcPr>
            <w:tcW w:w="1728" w:type="dxa"/>
          </w:tcPr>
          <w:p w:rsidR="004F3281" w:rsidRPr="006E6B0B" w:rsidRDefault="004F3281">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4F3281" w:rsidRPr="006E6B0B" w:rsidRDefault="004F3281">
            <w:pPr>
              <w:pStyle w:val="FrontMatter"/>
              <w:tabs>
                <w:tab w:val="clear" w:pos="1710"/>
                <w:tab w:val="clear" w:pos="3780"/>
              </w:tabs>
              <w:ind w:left="0" w:firstLine="0"/>
            </w:pPr>
            <w:r>
              <w:t>CD-OpenCMAPI</w:t>
            </w:r>
          </w:p>
        </w:tc>
      </w:tr>
      <w:tr w:rsidR="004F3281" w:rsidRPr="006E6B0B" w:rsidTr="000E4B24">
        <w:trPr>
          <w:jc w:val="center"/>
        </w:trPr>
        <w:tc>
          <w:tcPr>
            <w:tcW w:w="1728" w:type="dxa"/>
          </w:tcPr>
          <w:p w:rsidR="004F3281" w:rsidRPr="006E6B0B" w:rsidRDefault="004F3281">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4F3281" w:rsidRPr="006E6B0B" w:rsidRDefault="004F3281" w:rsidP="003D529F">
            <w:pPr>
              <w:pStyle w:val="FrontMatter"/>
              <w:tabs>
                <w:tab w:val="clear" w:pos="1710"/>
                <w:tab w:val="clear" w:pos="3780"/>
              </w:tabs>
              <w:ind w:left="0" w:firstLine="0"/>
            </w:pPr>
            <w:del w:id="0" w:author="gludovacz" w:date="2013-06-04T12:53:00Z">
              <w:r w:rsidDel="003D529F">
                <w:delText xml:space="preserve">15 </w:delText>
              </w:r>
            </w:del>
            <w:ins w:id="1" w:author="gludovacz" w:date="2013-06-04T12:53:00Z">
              <w:del w:id="2" w:author="Thierry B" w:date="2013-06-06T14:14:00Z">
                <w:r w:rsidDel="00C505DF">
                  <w:delText xml:space="preserve">4 </w:delText>
                </w:r>
              </w:del>
            </w:ins>
            <w:ins w:id="3" w:author="Thierry B" w:date="2013-06-07T13:37:00Z">
              <w:r>
                <w:t>6</w:t>
              </w:r>
            </w:ins>
            <w:del w:id="4" w:author="gludovacz" w:date="2013-06-04T12:53:00Z">
              <w:r w:rsidDel="003D529F">
                <w:delText>May</w:delText>
              </w:r>
              <w:r w:rsidRPr="006E6B0B" w:rsidDel="003D529F">
                <w:delText xml:space="preserve"> </w:delText>
              </w:r>
            </w:del>
            <w:ins w:id="5" w:author="gludovacz" w:date="2013-06-04T12:53:00Z">
              <w:r>
                <w:t>Jun</w:t>
              </w:r>
              <w:r w:rsidRPr="006E6B0B">
                <w:t xml:space="preserve"> </w:t>
              </w:r>
            </w:ins>
            <w:r w:rsidRPr="006E6B0B">
              <w:t>2013</w:t>
            </w:r>
          </w:p>
        </w:tc>
      </w:tr>
      <w:tr w:rsidR="004F3281" w:rsidRPr="004F3281" w:rsidTr="000E4B24">
        <w:trPr>
          <w:jc w:val="center"/>
        </w:trPr>
        <w:tc>
          <w:tcPr>
            <w:tcW w:w="1728" w:type="dxa"/>
          </w:tcPr>
          <w:p w:rsidR="004F3281" w:rsidRPr="006E6B0B" w:rsidRDefault="004F3281">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4F3281" w:rsidRPr="000E4B24" w:rsidRDefault="004F3281">
            <w:pPr>
              <w:pStyle w:val="FrontMatter"/>
              <w:tabs>
                <w:tab w:val="clear" w:pos="1710"/>
                <w:tab w:val="clear" w:pos="3780"/>
              </w:tabs>
              <w:ind w:left="0" w:firstLine="0"/>
              <w:rPr>
                <w:lang w:val="de-AT"/>
              </w:rPr>
            </w:pPr>
            <w:r w:rsidRPr="000E4B24">
              <w:rPr>
                <w:lang w:val="de-AT"/>
              </w:rPr>
              <w:t>Dieter Gludovacz, DTAG, dieter.gludovacz@t-mobile.at</w:t>
            </w:r>
          </w:p>
          <w:p w:rsidR="004F3281" w:rsidRPr="000D1C48" w:rsidRDefault="004F3281">
            <w:pPr>
              <w:pStyle w:val="FrontMatter"/>
              <w:tabs>
                <w:tab w:val="clear" w:pos="1710"/>
                <w:tab w:val="clear" w:pos="3780"/>
              </w:tabs>
              <w:ind w:left="0" w:firstLine="0"/>
              <w:rPr>
                <w:lang w:val="de-AT"/>
              </w:rPr>
            </w:pPr>
          </w:p>
        </w:tc>
      </w:tr>
      <w:tr w:rsidR="004F3281" w:rsidRPr="006E6B0B" w:rsidTr="000E4B24">
        <w:trPr>
          <w:jc w:val="center"/>
        </w:trPr>
        <w:tc>
          <w:tcPr>
            <w:tcW w:w="1728" w:type="dxa"/>
          </w:tcPr>
          <w:p w:rsidR="004F3281" w:rsidRPr="006E6B0B" w:rsidRDefault="004F3281">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4F3281" w:rsidRPr="004F3281" w:rsidRDefault="004F3281" w:rsidP="003D529F">
            <w:pPr>
              <w:pStyle w:val="FrontMatter"/>
              <w:tabs>
                <w:tab w:val="clear" w:pos="1710"/>
                <w:tab w:val="clear" w:pos="3780"/>
              </w:tabs>
              <w:ind w:left="0" w:firstLine="0"/>
              <w:rPr>
                <w:rStyle w:val="ZDONTMODIFY"/>
                <w:lang w:val="fi-FI"/>
                <w:rPrChange w:id="6" w:author="Unknown">
                  <w:rPr>
                    <w:rStyle w:val="ZDONTMODIFY"/>
                  </w:rPr>
                </w:rPrChange>
              </w:rPr>
            </w:pPr>
            <w:ins w:id="7" w:author="Thierry B" w:date="2013-06-06T14:14:00Z">
              <w:r w:rsidRPr="004F3281">
                <w:rPr>
                  <w:rStyle w:val="ZDONTMODIFY"/>
                  <w:lang w:val="fi-FI"/>
                  <w:rPrChange w:id="8" w:author="Thierry B" w:date="2013-06-06T14:15:00Z">
                    <w:rPr>
                      <w:rStyle w:val="ZDONTMODIFY"/>
                    </w:rPr>
                  </w:rPrChange>
                </w:rPr>
                <w:t>OMA-TS-OpenCMAPI_Web_V1_1-20130605-D</w:t>
              </w:r>
            </w:ins>
            <w:del w:id="9" w:author="Thierry B" w:date="2013-06-06T14:14:00Z">
              <w:r w:rsidRPr="004F3281">
                <w:rPr>
                  <w:rStyle w:val="ZDONTMODIFY"/>
                  <w:lang w:val="fi-FI"/>
                  <w:rPrChange w:id="10" w:author="Thierry B" w:date="2013-06-06T14:15:00Z">
                    <w:rPr>
                      <w:rStyle w:val="ZDONTMODIFY"/>
                    </w:rPr>
                  </w:rPrChange>
                </w:rPr>
                <w:delText>OMA-TS-</w:delText>
              </w:r>
              <w:r w:rsidRPr="004F3281">
                <w:rPr>
                  <w:rStyle w:val="ZREGNAME"/>
                  <w:lang w:val="fi-FI"/>
                  <w:rPrChange w:id="11" w:author="Thierry B" w:date="2013-06-06T14:15:00Z">
                    <w:rPr>
                      <w:rStyle w:val="ZREGNAME"/>
                    </w:rPr>
                  </w:rPrChange>
                </w:rPr>
                <w:delText>RES</w:delText>
              </w:r>
              <w:r w:rsidRPr="004F3281">
                <w:rPr>
                  <w:lang w:val="fi-FI"/>
                  <w:rPrChange w:id="12" w:author="Thierry B" w:date="2013-06-06T14:15:00Z">
                    <w:rPr/>
                  </w:rPrChange>
                </w:rPr>
                <w:delText>T_DeviceAPI</w:delText>
              </w:r>
              <w:r w:rsidRPr="004F3281">
                <w:rPr>
                  <w:rStyle w:val="ZDONTMODIFY"/>
                  <w:lang w:val="fi-FI"/>
                  <w:rPrChange w:id="13" w:author="Thierry B" w:date="2013-06-06T14:15:00Z">
                    <w:rPr>
                      <w:rStyle w:val="ZDONTMODIFY"/>
                    </w:rPr>
                  </w:rPrChange>
                </w:rPr>
                <w:delText>_OpenCMAPI_V1_1-20130515</w:delText>
              </w:r>
            </w:del>
            <w:ins w:id="14" w:author="gludovacz" w:date="2013-05-22T15:03:00Z">
              <w:del w:id="15" w:author="Thierry B" w:date="2013-06-06T14:14:00Z">
                <w:r w:rsidRPr="004F3281">
                  <w:rPr>
                    <w:rStyle w:val="ZDONTMODIFY"/>
                    <w:lang w:val="fi-FI"/>
                    <w:rPrChange w:id="16" w:author="Thierry B" w:date="2013-06-06T14:15:00Z">
                      <w:rPr>
                        <w:rStyle w:val="ZDONTMODIFY"/>
                      </w:rPr>
                    </w:rPrChange>
                  </w:rPr>
                  <w:delText>20130</w:delText>
                </w:r>
              </w:del>
            </w:ins>
            <w:ins w:id="17" w:author="gludovacz" w:date="2013-06-04T12:50:00Z">
              <w:del w:id="18" w:author="Thierry B" w:date="2013-06-06T14:14:00Z">
                <w:r w:rsidRPr="004F3281">
                  <w:rPr>
                    <w:rStyle w:val="ZDONTMODIFY"/>
                    <w:lang w:val="fi-FI"/>
                    <w:rPrChange w:id="19" w:author="Thierry B" w:date="2013-06-06T14:15:00Z">
                      <w:rPr>
                        <w:rStyle w:val="ZDONTMODIFY"/>
                      </w:rPr>
                    </w:rPrChange>
                  </w:rPr>
                  <w:delText>603</w:delText>
                </w:r>
              </w:del>
            </w:ins>
            <w:del w:id="20" w:author="Thierry B" w:date="2013-06-06T14:14:00Z">
              <w:r w:rsidRPr="004F3281">
                <w:rPr>
                  <w:rStyle w:val="ZMODIFY"/>
                  <w:lang w:val="fi-FI"/>
                  <w:rPrChange w:id="21" w:author="Thierry B" w:date="2013-06-06T14:15:00Z">
                    <w:rPr>
                      <w:rStyle w:val="ZMODIFY"/>
                    </w:rPr>
                  </w:rPrChange>
                </w:rPr>
                <w:delText>-D</w:delText>
              </w:r>
            </w:del>
          </w:p>
        </w:tc>
        <w:tc>
          <w:tcPr>
            <w:tcW w:w="2880" w:type="dxa"/>
          </w:tcPr>
          <w:p w:rsidR="004F3281" w:rsidRPr="006E6B0B" w:rsidRDefault="004F3281">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4F3281" w:rsidRPr="006E6B0B" w:rsidTr="000E4B24">
        <w:trPr>
          <w:jc w:val="center"/>
        </w:trPr>
        <w:tc>
          <w:tcPr>
            <w:tcW w:w="1728" w:type="dxa"/>
          </w:tcPr>
          <w:p w:rsidR="004F3281" w:rsidRPr="006E6B0B" w:rsidRDefault="004F3281">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4F3281" w:rsidRPr="006E6B0B" w:rsidRDefault="004F3281">
            <w:pPr>
              <w:pStyle w:val="FrontMatter"/>
              <w:tabs>
                <w:tab w:val="clear" w:pos="1710"/>
                <w:tab w:val="clear" w:pos="3780"/>
              </w:tabs>
              <w:ind w:left="0" w:firstLine="0"/>
            </w:pPr>
            <w:ins w:id="22" w:author="Thierry B" w:date="2013-06-06T14:17:00Z">
              <w:r>
                <w:rPr>
                  <w:noProof/>
                  <w:sz w:val="18"/>
                  <w:lang w:val="nl-BE"/>
                </w:rPr>
                <w:t>OMA-CD-OpenCMAPI-2013-0057R02-INP_TS_baseline_for_Webinterface.docx</w:t>
              </w:r>
            </w:ins>
            <w:del w:id="23" w:author="Thierry B" w:date="2013-06-06T14:17:00Z">
              <w:r w:rsidRPr="006E6B0B" w:rsidDel="00C505DF">
                <w:rPr>
                  <w:rFonts w:cs="Arial"/>
                  <w:color w:val="000000"/>
                </w:rPr>
                <w:delText>n/a</w:delText>
              </w:r>
            </w:del>
          </w:p>
        </w:tc>
      </w:tr>
    </w:tbl>
    <w:p w:rsidR="004F3281" w:rsidRPr="006E6B0B" w:rsidRDefault="004F3281">
      <w:pPr>
        <w:pStyle w:val="AltH1"/>
        <w:rPr>
          <w:lang w:val="en-GB"/>
        </w:rPr>
      </w:pPr>
      <w:r w:rsidRPr="006E6B0B">
        <w:rPr>
          <w:lang w:val="en-GB"/>
        </w:rPr>
        <w:t>Reason for Contribution</w:t>
      </w:r>
    </w:p>
    <w:p w:rsidR="004F3281" w:rsidRDefault="004F3281">
      <w:pPr>
        <w:pStyle w:val="AltNormal"/>
        <w:rPr>
          <w:ins w:id="24" w:author="gludovacz" w:date="2013-05-22T15:03:00Z"/>
        </w:rPr>
      </w:pPr>
      <w:r>
        <w:t>During the discussion with regard to the specification of CMAPI3 it was several times mentioned that a separate TS for it would be a useful. The longer the discussion the more we are convinced that this is needed.</w:t>
      </w:r>
    </w:p>
    <w:p w:rsidR="004F3281" w:rsidRDefault="004F3281">
      <w:pPr>
        <w:pStyle w:val="AltNormal"/>
        <w:rPr>
          <w:ins w:id="25" w:author="gludovacz" w:date="2013-06-04T12:51:00Z"/>
        </w:rPr>
      </w:pPr>
      <w:ins w:id="26" w:author="gludovacz" w:date="2013-05-22T15:03:00Z">
        <w:r>
          <w:t xml:space="preserve">R01: </w:t>
        </w:r>
      </w:ins>
      <w:ins w:id="27" w:author="gludovacz" w:date="2013-05-22T15:04:00Z">
        <w:r>
          <w:t>Attachment includes s</w:t>
        </w:r>
      </w:ins>
      <w:ins w:id="28" w:author="gludovacz" w:date="2013-05-22T15:03:00Z">
        <w:r>
          <w:t>ome improvements compared to previous version</w:t>
        </w:r>
      </w:ins>
      <w:ins w:id="29" w:author="gludovacz" w:date="2013-05-22T15:04:00Z">
        <w:r>
          <w:t>.</w:t>
        </w:r>
      </w:ins>
    </w:p>
    <w:p w:rsidR="004F3281" w:rsidRDefault="004F3281">
      <w:pPr>
        <w:pStyle w:val="AltNormal"/>
        <w:rPr>
          <w:ins w:id="30" w:author="Thierry B" w:date="2013-06-06T14:14:00Z"/>
        </w:rPr>
      </w:pPr>
      <w:ins w:id="31" w:author="gludovacz" w:date="2013-06-04T12:51:00Z">
        <w:r>
          <w:t xml:space="preserve">R02: </w:t>
        </w:r>
      </w:ins>
      <w:ins w:id="32" w:author="gludovacz" w:date="2013-06-04T12:52:00Z">
        <w:r>
          <w:t>Is based on the normal TS template, i.e. removes most of technical content and n</w:t>
        </w:r>
      </w:ins>
      <w:ins w:id="33" w:author="gludovacz" w:date="2013-06-04T12:53:00Z">
        <w:r>
          <w:t>etwork api related document structure.</w:t>
        </w:r>
      </w:ins>
    </w:p>
    <w:p w:rsidR="004F3281" w:rsidRPr="00C505DF" w:rsidRDefault="004F3281">
      <w:pPr>
        <w:pStyle w:val="AltNormal"/>
        <w:numPr>
          <w:ins w:id="34" w:author="Thierry B" w:date="2013-06-06T14:14:00Z"/>
        </w:numPr>
      </w:pPr>
      <w:ins w:id="35" w:author="Thierry B" w:date="2013-06-06T14:14:00Z">
        <w:r>
          <w:t>R03: the document was renamed</w:t>
        </w:r>
      </w:ins>
      <w:ins w:id="36" w:author="Thierry B" w:date="2013-06-06T14:15:00Z">
        <w:r>
          <w:t xml:space="preserve"> (Open Connection </w:t>
        </w:r>
        <w:r w:rsidRPr="00C505DF">
          <w:t>Manager WebAPI</w:t>
        </w:r>
      </w:ins>
      <w:ins w:id="37" w:author="Thierry B" w:date="2013-06-06T14:14:00Z">
        <w:r>
          <w:t xml:space="preserve"> </w:t>
        </w:r>
      </w:ins>
      <w:ins w:id="38" w:author="Thierry B" w:date="2013-06-06T14:16:00Z">
        <w:r>
          <w:t xml:space="preserve">/ </w:t>
        </w:r>
      </w:ins>
      <w:ins w:id="39" w:author="Thierry B" w:date="2013-06-06T14:14:00Z">
        <w:r>
          <w:t>OMA-TS-OpenCMAPI_Web_V1_1-2013060</w:t>
        </w:r>
      </w:ins>
      <w:ins w:id="40" w:author="Thierry B" w:date="2013-06-06T14:15:00Z">
        <w:r>
          <w:t>5</w:t>
        </w:r>
      </w:ins>
      <w:ins w:id="41" w:author="Thierry B" w:date="2013-06-06T14:14:00Z">
        <w:r w:rsidRPr="00C505DF">
          <w:t>-D</w:t>
        </w:r>
      </w:ins>
      <w:ins w:id="42" w:author="Thierry B" w:date="2013-06-06T14:16:00Z">
        <w:r>
          <w:t>) during the discussion held during the F2F meeting the 5</w:t>
        </w:r>
        <w:r w:rsidRPr="004F3281">
          <w:rPr>
            <w:vertAlign w:val="superscript"/>
            <w:rPrChange w:id="43" w:author="Thierry B" w:date="2013-06-06T14:16:00Z">
              <w:rPr/>
            </w:rPrChange>
          </w:rPr>
          <w:t>th</w:t>
        </w:r>
        <w:r>
          <w:t xml:space="preserve"> of June2013.</w:t>
        </w:r>
      </w:ins>
    </w:p>
    <w:p w:rsidR="004F3281" w:rsidRPr="006E6B0B" w:rsidRDefault="004F3281">
      <w:pPr>
        <w:pStyle w:val="AltH1"/>
        <w:rPr>
          <w:lang w:val="en-GB"/>
        </w:rPr>
      </w:pPr>
      <w:r w:rsidRPr="006E6B0B">
        <w:rPr>
          <w:lang w:val="en-GB"/>
        </w:rPr>
        <w:t>Summary of Contribution</w:t>
      </w:r>
    </w:p>
    <w:p w:rsidR="004F3281" w:rsidRPr="006E6B0B" w:rsidRDefault="004F3281">
      <w:pPr>
        <w:pStyle w:val="AltNormal"/>
      </w:pPr>
      <w:r>
        <w:t xml:space="preserve">This input provides a baseline TS for CMAPI3 based on the Network API TS template. </w:t>
      </w:r>
    </w:p>
    <w:p w:rsidR="004F3281" w:rsidRPr="006E6B0B" w:rsidRDefault="004F3281">
      <w:pPr>
        <w:pStyle w:val="AltH1"/>
        <w:rPr>
          <w:lang w:val="en-GB"/>
        </w:rPr>
      </w:pPr>
      <w:r w:rsidRPr="006E6B0B">
        <w:rPr>
          <w:lang w:val="en-GB"/>
        </w:rPr>
        <w:t>Detailed Proposal</w:t>
      </w:r>
    </w:p>
    <w:p w:rsidR="004F3281" w:rsidRPr="006E6B0B" w:rsidRDefault="004F3281" w:rsidP="0011018A">
      <w:pPr>
        <w:pStyle w:val="AltNormal"/>
        <w:numPr>
          <w:ilvl w:val="0"/>
          <w:numId w:val="10"/>
        </w:numPr>
        <w:tabs>
          <w:tab w:val="clear" w:pos="1440"/>
        </w:tabs>
        <w:ind w:left="720"/>
      </w:pPr>
      <w:r>
        <w:t>See attachment</w:t>
      </w:r>
      <w:r w:rsidRPr="006E6B0B">
        <w:t>.</w:t>
      </w:r>
    </w:p>
    <w:p w:rsidR="004F3281" w:rsidRPr="006E6B0B" w:rsidRDefault="004F3281">
      <w:pPr>
        <w:pStyle w:val="AltH1"/>
        <w:rPr>
          <w:lang w:val="en-GB"/>
        </w:rPr>
      </w:pPr>
      <w:r w:rsidRPr="006E6B0B">
        <w:rPr>
          <w:lang w:val="en-GB"/>
        </w:rPr>
        <w:t>Intellectual Property Rights</w:t>
      </w:r>
    </w:p>
    <w:p w:rsidR="004F3281" w:rsidRPr="006E6B0B" w:rsidRDefault="004F3281">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4F3281" w:rsidRPr="006E6B0B" w:rsidRDefault="004F3281">
      <w:pPr>
        <w:pStyle w:val="AltH1"/>
        <w:rPr>
          <w:lang w:val="en-GB"/>
        </w:rPr>
      </w:pPr>
      <w:r w:rsidRPr="006E6B0B">
        <w:rPr>
          <w:lang w:val="en-GB"/>
        </w:rPr>
        <w:t>Recommendation</w:t>
      </w:r>
    </w:p>
    <w:p w:rsidR="004F3281" w:rsidRPr="006E6B0B" w:rsidRDefault="004F3281">
      <w:pPr>
        <w:pStyle w:val="AltNormal"/>
      </w:pPr>
      <w:r>
        <w:t>It is recommended to discuss the proposal and agree the TS as a baseline for further development.</w:t>
      </w:r>
    </w:p>
    <w:sectPr w:rsidR="004F3281" w:rsidRPr="006E6B0B" w:rsidSect="00673AD8">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281" w:rsidRDefault="004F3281">
      <w:r>
        <w:separator/>
      </w:r>
    </w:p>
  </w:endnote>
  <w:endnote w:type="continuationSeparator" w:id="0">
    <w:p w:rsidR="004F3281" w:rsidRDefault="004F3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panose1 w:val="01010601010101010101"/>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81" w:rsidRDefault="004F3281">
    <w:pPr>
      <w:pStyle w:val="Footer"/>
      <w:tabs>
        <w:tab w:val="clear" w:pos="9900"/>
        <w:tab w:val="right" w:pos="10080"/>
      </w:tabs>
      <w:spacing w:line="180" w:lineRule="exact"/>
      <w:rPr>
        <w:color w:val="999999"/>
      </w:rPr>
    </w:pPr>
    <w:r>
      <w:rPr>
        <w:sz w:val="18"/>
      </w:rPr>
      <w:t>© 2013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9379F">
      <w:rPr>
        <w:rStyle w:val="PageNumber"/>
        <w:sz w:val="18"/>
      </w:rPr>
    </w:r>
    <w:r>
      <w:rPr>
        <w:rStyle w:val="PageNumber"/>
        <w:rFonts w:cs="Arial"/>
        <w:sz w:val="18"/>
      </w:rPr>
      <w:fldChar w:fldCharType="separate"/>
    </w:r>
    <w:r>
      <w:rPr>
        <w:color w:val="999999"/>
        <w:sz w:val="10"/>
      </w:rPr>
      <w:t>[OMA-Template-InputContribution-20130101-I]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81" w:rsidRDefault="004F328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F3281" w:rsidRDefault="004F328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F3281" w:rsidRDefault="004F328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F3281" w:rsidRDefault="004F3281">
    <w:pPr>
      <w:pStyle w:val="FtDisclaimer"/>
      <w:ind w:left="144"/>
    </w:pPr>
    <w:r>
      <w:t>THIS DOCUMENT IS PROVIDED ON AN "AS IS" "AS AVAILABLE" AND "WITH ALL FAULTS" BASIS.</w:t>
    </w:r>
  </w:p>
  <w:p w:rsidR="004F3281" w:rsidRDefault="004F3281">
    <w:pPr>
      <w:pStyle w:val="Footer"/>
      <w:tabs>
        <w:tab w:val="clear" w:pos="9900"/>
        <w:tab w:val="right" w:pos="10080"/>
      </w:tabs>
      <w:spacing w:line="180" w:lineRule="exact"/>
      <w:rPr>
        <w:color w:val="999999"/>
        <w:sz w:val="10"/>
      </w:rPr>
    </w:pPr>
    <w:bookmarkStart w:id="51" w:name="FootText1"/>
    <w:r>
      <w:rPr>
        <w:sz w:val="18"/>
      </w:rPr>
      <w:t>© 2013 Open Mobile Alliance Ltd.  All Rights Reserved.</w:t>
    </w:r>
    <w:r>
      <w:rPr>
        <w:sz w:val="18"/>
      </w:rPr>
      <w:tab/>
    </w:r>
    <w:bookmarkEnd w:id="51"/>
    <w:r>
      <w:rPr>
        <w:sz w:val="18"/>
      </w:rPr>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w:t>
    </w:r>
    <w:r>
      <w:rPr>
        <w:rStyle w:val="PageNumber"/>
        <w:rFonts w:cs="Arial"/>
        <w:sz w:val="18"/>
      </w:rPr>
      <w:br/>
    </w:r>
    <w:bookmarkStart w:id="52" w:name="OLE_LINK4"/>
    <w:bookmarkStart w:id="53" w:name="FootText2"/>
    <w:r>
      <w:rPr>
        <w:rFonts w:ascii="Arial Narrow" w:hAnsi="Arial Narrow"/>
        <w:sz w:val="18"/>
        <w:lang w:val="en-US"/>
      </w:rPr>
      <w:t>Used with the permission of the Open Mobile Alliance Ltd. under the terms as stated in this document.</w:t>
    </w:r>
    <w:r>
      <w:rPr>
        <w:color w:val="999999"/>
        <w:sz w:val="10"/>
      </w:rPr>
      <w:tab/>
    </w:r>
    <w:bookmarkStart w:id="54" w:name="Template"/>
    <w:bookmarkEnd w:id="52"/>
    <w:r>
      <w:rPr>
        <w:color w:val="999999"/>
        <w:sz w:val="10"/>
      </w:rPr>
      <w:t>[OMA-Template-InputContribution-20130101-I]</w:t>
    </w:r>
    <w:bookmarkEnd w:id="53"/>
    <w:bookmarkEnd w:id="5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281" w:rsidRDefault="004F3281">
      <w:r>
        <w:separator/>
      </w:r>
    </w:p>
  </w:footnote>
  <w:footnote w:type="continuationSeparator" w:id="0">
    <w:p w:rsidR="004F3281" w:rsidRDefault="004F3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81" w:rsidRDefault="004F3281">
    <w:pPr>
      <w:pStyle w:val="Header"/>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OMA-Template-InputContribution-20130101-I.doc</w:t>
    </w:r>
    <w:r>
      <w:rPr>
        <w:sz w:val="18"/>
        <w:lang w:val="nl-BE"/>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s2049" type="#_x0000_t75" alt="Picture in Transforming WAPF Into OMA 20020313" style="position:absolute;margin-left:402.95pt;margin-top:-1.6pt;width:105.1pt;height:36.2pt;z-index:-251658240;visibility:visible;mso-position-horizontal-relative:text;mso-position-vertical-relative:text">
          <v:imagedata r:id="rId1" o:title=""/>
        </v:shape>
      </w:pic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81" w:rsidRDefault="004F3281">
    <w:pPr>
      <w:pStyle w:val="Header"/>
      <w:spacing w:after="120"/>
    </w:pPr>
    <w:bookmarkStart w:id="44"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ins w:id="45" w:author="gludovacz" w:date="2013-06-04T12:53:00Z">
      <w:r>
        <w:rPr>
          <w:noProof/>
          <w:sz w:val="18"/>
          <w:lang w:val="nl-BE"/>
        </w:rPr>
        <w:t>OMA-CD-OpenCMAPI-2013-0057R0</w:t>
      </w:r>
    </w:ins>
    <w:ins w:id="46" w:author="Thierry B" w:date="2013-06-06T14:17:00Z">
      <w:r>
        <w:rPr>
          <w:noProof/>
          <w:sz w:val="18"/>
          <w:lang w:val="nl-BE"/>
        </w:rPr>
        <w:t>3</w:t>
      </w:r>
    </w:ins>
    <w:ins w:id="47" w:author="gludovacz" w:date="2013-06-04T12:53:00Z">
      <w:del w:id="48" w:author="Thierry B" w:date="2013-06-06T14:17:00Z">
        <w:r w:rsidDel="00C505DF">
          <w:rPr>
            <w:noProof/>
            <w:sz w:val="18"/>
            <w:lang w:val="nl-BE"/>
          </w:rPr>
          <w:delText>2</w:delText>
        </w:r>
      </w:del>
      <w:r>
        <w:rPr>
          <w:noProof/>
          <w:sz w:val="18"/>
          <w:lang w:val="nl-BE"/>
        </w:rPr>
        <w:t>-INP_TS_baseline_for_Webinterface.docx</w:t>
      </w:r>
    </w:ins>
    <w:del w:id="49" w:author="gludovacz" w:date="2013-06-04T12:53:00Z">
      <w:r w:rsidDel="00CE00F3">
        <w:rPr>
          <w:noProof/>
          <w:sz w:val="18"/>
          <w:lang w:val="nl-BE"/>
        </w:rPr>
        <w:delText>OMA-CD-OpenCMAPI-2013-0057-INP_TS_baseline_for_Webinterface.docx</w:delText>
      </w:r>
    </w:del>
    <w:r>
      <w:rPr>
        <w:sz w:val="18"/>
        <w:lang w:val="nl-BE"/>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50" type="#_x0000_t75" alt="Picture in Transforming WAPF Into OMA 20020313" style="position:absolute;margin-left:402.95pt;margin-top:-1.6pt;width:105.1pt;height:36.2pt;z-index:-251659264;visibility:visible;mso-position-horizontal-relative:text;mso-position-vertical-relative:text">
          <v:imagedata r:id="rId1" o:title=""/>
        </v:shape>
      </w:pict>
    </w:r>
    <w:bookmarkStart w:id="50" w:name="OLE_LINK3"/>
    <w:bookmarkEnd w:id="44"/>
    <w:r>
      <w:rPr>
        <w:sz w:val="18"/>
      </w:rPr>
      <w:br/>
      <w:t>Input Contribution</w:t>
    </w:r>
    <w:r>
      <w:rPr>
        <w:sz w:val="18"/>
      </w:rPr>
      <w:br/>
    </w:r>
    <w:bookmarkEnd w:id="5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18A"/>
    <w:rsid w:val="000D1C48"/>
    <w:rsid w:val="000D5671"/>
    <w:rsid w:val="000E4B24"/>
    <w:rsid w:val="00100F32"/>
    <w:rsid w:val="0011018A"/>
    <w:rsid w:val="0029379F"/>
    <w:rsid w:val="002A222B"/>
    <w:rsid w:val="002E3587"/>
    <w:rsid w:val="00392892"/>
    <w:rsid w:val="003D529F"/>
    <w:rsid w:val="00425B74"/>
    <w:rsid w:val="00472527"/>
    <w:rsid w:val="004A1954"/>
    <w:rsid w:val="004F3281"/>
    <w:rsid w:val="00581DF6"/>
    <w:rsid w:val="005D109B"/>
    <w:rsid w:val="005E5419"/>
    <w:rsid w:val="006079B0"/>
    <w:rsid w:val="00625002"/>
    <w:rsid w:val="00673AD8"/>
    <w:rsid w:val="006E5085"/>
    <w:rsid w:val="006E6B0B"/>
    <w:rsid w:val="006F7DA1"/>
    <w:rsid w:val="00716E90"/>
    <w:rsid w:val="00761396"/>
    <w:rsid w:val="007A6556"/>
    <w:rsid w:val="00823208"/>
    <w:rsid w:val="00886401"/>
    <w:rsid w:val="009A7C5B"/>
    <w:rsid w:val="00A658EB"/>
    <w:rsid w:val="00AC0354"/>
    <w:rsid w:val="00AC30EC"/>
    <w:rsid w:val="00B23CFB"/>
    <w:rsid w:val="00C02DB7"/>
    <w:rsid w:val="00C505DF"/>
    <w:rsid w:val="00CC5725"/>
    <w:rsid w:val="00CD09A3"/>
    <w:rsid w:val="00CE00F3"/>
    <w:rsid w:val="00DC0BF4"/>
    <w:rsid w:val="00DE1333"/>
    <w:rsid w:val="00E615AB"/>
    <w:rsid w:val="00F64936"/>
    <w:rsid w:val="00FD6CB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73AD8"/>
    <w:pPr>
      <w:spacing w:before="120"/>
    </w:pPr>
    <w:rPr>
      <w:sz w:val="20"/>
      <w:szCs w:val="20"/>
      <w:lang w:val="en-GB" w:eastAsia="en-US"/>
    </w:rPr>
  </w:style>
  <w:style w:type="paragraph" w:styleId="Heading1">
    <w:name w:val="heading 1"/>
    <w:basedOn w:val="Normal"/>
    <w:next w:val="Normal"/>
    <w:link w:val="Heading1Char"/>
    <w:uiPriority w:val="99"/>
    <w:qFormat/>
    <w:rsid w:val="00673AD8"/>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673AD8"/>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673AD8"/>
    <w:pPr>
      <w:numPr>
        <w:ilvl w:val="2"/>
      </w:numPr>
      <w:spacing w:before="60"/>
      <w:outlineLvl w:val="2"/>
    </w:pPr>
    <w:rPr>
      <w:b w:val="0"/>
      <w:sz w:val="28"/>
    </w:rPr>
  </w:style>
  <w:style w:type="paragraph" w:styleId="Heading4">
    <w:name w:val="heading 4"/>
    <w:basedOn w:val="Heading3"/>
    <w:next w:val="Normal"/>
    <w:link w:val="Heading4Char"/>
    <w:uiPriority w:val="99"/>
    <w:qFormat/>
    <w:rsid w:val="00673AD8"/>
    <w:pPr>
      <w:numPr>
        <w:ilvl w:val="3"/>
        <w:numId w:val="9"/>
      </w:numPr>
      <w:outlineLvl w:val="3"/>
    </w:pPr>
    <w:rPr>
      <w:b/>
      <w:sz w:val="24"/>
    </w:rPr>
  </w:style>
  <w:style w:type="paragraph" w:styleId="Heading5">
    <w:name w:val="heading 5"/>
    <w:basedOn w:val="Heading4"/>
    <w:next w:val="Normal"/>
    <w:link w:val="Heading5Char"/>
    <w:uiPriority w:val="99"/>
    <w:qFormat/>
    <w:rsid w:val="00673AD8"/>
    <w:pPr>
      <w:numPr>
        <w:ilvl w:val="4"/>
      </w:numPr>
      <w:outlineLvl w:val="4"/>
    </w:pPr>
    <w:rPr>
      <w:sz w:val="22"/>
    </w:rPr>
  </w:style>
  <w:style w:type="paragraph" w:styleId="Heading6">
    <w:name w:val="heading 6"/>
    <w:aliases w:val="h6"/>
    <w:basedOn w:val="Normal"/>
    <w:next w:val="Normal"/>
    <w:link w:val="Heading6Char"/>
    <w:uiPriority w:val="99"/>
    <w:qFormat/>
    <w:rsid w:val="00673AD8"/>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673AD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673AD8"/>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673AD8"/>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aliases w:val="h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styleId="Header">
    <w:name w:val="header"/>
    <w:basedOn w:val="Normal"/>
    <w:link w:val="HeaderChar"/>
    <w:uiPriority w:val="99"/>
    <w:rsid w:val="00673AD8"/>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Footer">
    <w:name w:val="footer"/>
    <w:basedOn w:val="Normal"/>
    <w:link w:val="FooterChar"/>
    <w:uiPriority w:val="99"/>
    <w:rsid w:val="00673AD8"/>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CommentText">
    <w:name w:val="annotation text"/>
    <w:basedOn w:val="Normal"/>
    <w:link w:val="CommentTextChar"/>
    <w:uiPriority w:val="99"/>
    <w:semiHidden/>
    <w:rsid w:val="00673AD8"/>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Pr>
      <w:rFonts w:cs="Times New Roman"/>
      <w:sz w:val="20"/>
      <w:szCs w:val="20"/>
      <w:lang w:val="en-GB" w:eastAsia="en-US"/>
    </w:rPr>
  </w:style>
  <w:style w:type="character" w:styleId="PageNumber">
    <w:name w:val="page number"/>
    <w:basedOn w:val="DefaultParagraphFont"/>
    <w:uiPriority w:val="99"/>
    <w:rsid w:val="00673AD8"/>
    <w:rPr>
      <w:rFonts w:cs="Times New Roman"/>
    </w:rPr>
  </w:style>
  <w:style w:type="paragraph" w:customStyle="1" w:styleId="B1">
    <w:name w:val="B1"/>
    <w:basedOn w:val="Normal"/>
    <w:uiPriority w:val="99"/>
    <w:rsid w:val="00673AD8"/>
    <w:pPr>
      <w:ind w:left="567" w:hanging="567"/>
      <w:jc w:val="both"/>
    </w:pPr>
    <w:rPr>
      <w:rFonts w:ascii="Arial" w:hAnsi="Arial"/>
    </w:rPr>
  </w:style>
  <w:style w:type="paragraph" w:customStyle="1" w:styleId="00BodyText">
    <w:name w:val="00 BodyText"/>
    <w:basedOn w:val="Normal"/>
    <w:uiPriority w:val="99"/>
    <w:rsid w:val="00673AD8"/>
    <w:pPr>
      <w:spacing w:after="220"/>
    </w:pPr>
    <w:rPr>
      <w:rFonts w:ascii="Arial" w:hAnsi="Arial"/>
      <w:sz w:val="22"/>
      <w:lang w:val="en-US"/>
    </w:rPr>
  </w:style>
  <w:style w:type="paragraph" w:customStyle="1" w:styleId="a">
    <w:name w:val="??"/>
    <w:uiPriority w:val="99"/>
    <w:rsid w:val="00673AD8"/>
    <w:pPr>
      <w:widowControl w:val="0"/>
    </w:pPr>
    <w:rPr>
      <w:sz w:val="20"/>
      <w:szCs w:val="20"/>
      <w:lang w:val="en-US" w:eastAsia="en-US"/>
    </w:rPr>
  </w:style>
  <w:style w:type="paragraph" w:customStyle="1" w:styleId="2">
    <w:name w:val="??? 2"/>
    <w:basedOn w:val="a"/>
    <w:next w:val="a"/>
    <w:uiPriority w:val="99"/>
    <w:rsid w:val="00673AD8"/>
    <w:pPr>
      <w:keepNext/>
    </w:pPr>
    <w:rPr>
      <w:rFonts w:ascii="Arial" w:hAnsi="Arial"/>
      <w:b/>
      <w:sz w:val="24"/>
    </w:rPr>
  </w:style>
  <w:style w:type="character" w:styleId="CommentReference">
    <w:name w:val="annotation reference"/>
    <w:basedOn w:val="DefaultParagraphFont"/>
    <w:uiPriority w:val="99"/>
    <w:semiHidden/>
    <w:rsid w:val="00673AD8"/>
    <w:rPr>
      <w:rFonts w:cs="Times New Roman"/>
      <w:sz w:val="16"/>
    </w:rPr>
  </w:style>
  <w:style w:type="paragraph" w:customStyle="1" w:styleId="DECISION">
    <w:name w:val="DECISION"/>
    <w:basedOn w:val="Normal"/>
    <w:uiPriority w:val="99"/>
    <w:rsid w:val="00673AD8"/>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673AD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673AD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673AD8"/>
    <w:pPr>
      <w:numPr>
        <w:numId w:val="4"/>
      </w:numPr>
      <w:tabs>
        <w:tab w:val="num" w:pos="1125"/>
      </w:tabs>
    </w:pPr>
    <w:rPr>
      <w:color w:val="FF0000"/>
    </w:rPr>
  </w:style>
  <w:style w:type="paragraph" w:styleId="NoteHeading">
    <w:name w:val="Note Heading"/>
    <w:basedOn w:val="Normal"/>
    <w:next w:val="Normal"/>
    <w:link w:val="NoteHeadingChar"/>
    <w:uiPriority w:val="99"/>
    <w:rsid w:val="00673AD8"/>
    <w:pPr>
      <w:spacing w:before="60" w:after="120"/>
    </w:pPr>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customStyle="1" w:styleId="AltH1">
    <w:name w:val="AltH1"/>
    <w:next w:val="AltNormal"/>
    <w:uiPriority w:val="99"/>
    <w:rsid w:val="00673AD8"/>
    <w:pPr>
      <w:keepNext/>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673AD8"/>
    <w:rPr>
      <w:rFonts w:ascii="Arial" w:hAnsi="Arial"/>
    </w:rPr>
  </w:style>
  <w:style w:type="paragraph" w:customStyle="1" w:styleId="FrontMatter">
    <w:name w:val="FrontMatter"/>
    <w:basedOn w:val="Normal"/>
    <w:uiPriority w:val="99"/>
    <w:rsid w:val="00673AD8"/>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673AD8"/>
    <w:pPr>
      <w:numPr>
        <w:numId w:val="7"/>
      </w:numPr>
      <w:tabs>
        <w:tab w:val="clear" w:pos="1080"/>
      </w:tabs>
      <w:ind w:left="720"/>
    </w:pPr>
  </w:style>
  <w:style w:type="paragraph" w:customStyle="1" w:styleId="Bullet">
    <w:name w:val="Bullet"/>
    <w:basedOn w:val="Normal"/>
    <w:uiPriority w:val="99"/>
    <w:rsid w:val="00673AD8"/>
    <w:pPr>
      <w:numPr>
        <w:numId w:val="5"/>
      </w:numPr>
    </w:pPr>
  </w:style>
  <w:style w:type="character" w:styleId="Hyperlink">
    <w:name w:val="Hyperlink"/>
    <w:basedOn w:val="DefaultParagraphFont"/>
    <w:uiPriority w:val="99"/>
    <w:rsid w:val="00673AD8"/>
    <w:rPr>
      <w:rFonts w:cs="Times New Roman"/>
      <w:color w:val="3300FF"/>
      <w:u w:val="none"/>
      <w:effect w:val="none"/>
    </w:rPr>
  </w:style>
  <w:style w:type="paragraph" w:styleId="FootnoteText">
    <w:name w:val="footnote text"/>
    <w:basedOn w:val="Normal"/>
    <w:link w:val="FootnoteTextChar"/>
    <w:uiPriority w:val="99"/>
    <w:semiHidden/>
    <w:rsid w:val="00673AD8"/>
    <w:pPr>
      <w:spacing w:before="60" w:after="120"/>
    </w:p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paragraph" w:customStyle="1" w:styleId="TH">
    <w:name w:val="TH"/>
    <w:basedOn w:val="Normal"/>
    <w:uiPriority w:val="99"/>
    <w:rsid w:val="00673AD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673AD8"/>
  </w:style>
  <w:style w:type="paragraph" w:customStyle="1" w:styleId="AltTitle">
    <w:name w:val="AltTitle"/>
    <w:basedOn w:val="FrontMatter"/>
    <w:uiPriority w:val="99"/>
    <w:rsid w:val="00673AD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673AD8"/>
    <w:rPr>
      <w:rFonts w:cs="Times New Roman"/>
      <w:color w:val="800080"/>
      <w:u w:val="single"/>
    </w:rPr>
  </w:style>
  <w:style w:type="paragraph" w:customStyle="1" w:styleId="FtDisclaimer">
    <w:name w:val="FtDisclaimer"/>
    <w:basedOn w:val="AltNormal"/>
    <w:uiPriority w:val="99"/>
    <w:rsid w:val="00673AD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ZDONTMODIFY">
    <w:name w:val="ZDONTMODIFY"/>
    <w:basedOn w:val="DefaultParagraphFont"/>
    <w:uiPriority w:val="99"/>
    <w:rsid w:val="000E4B24"/>
    <w:rPr>
      <w:rFonts w:cs="Times New Roman"/>
    </w:rPr>
  </w:style>
  <w:style w:type="character" w:customStyle="1" w:styleId="ZMODIFY">
    <w:name w:val="ZMODIFY"/>
    <w:basedOn w:val="ZDONTMODIFY"/>
    <w:uiPriority w:val="99"/>
    <w:rsid w:val="000E4B24"/>
  </w:style>
  <w:style w:type="character" w:customStyle="1" w:styleId="ZREGNAME">
    <w:name w:val="ZREGNAME"/>
    <w:basedOn w:val="DefaultParagraphFont"/>
    <w:uiPriority w:val="99"/>
    <w:rsid w:val="000E4B24"/>
    <w:rPr>
      <w:rFonts w:cs="Times New Roman"/>
    </w:rPr>
  </w:style>
  <w:style w:type="paragraph" w:styleId="BalloonText">
    <w:name w:val="Balloon Text"/>
    <w:basedOn w:val="Normal"/>
    <w:link w:val="BalloonTextChar"/>
    <w:uiPriority w:val="99"/>
    <w:rsid w:val="000D1C48"/>
    <w:pPr>
      <w:spacing w:before="0"/>
    </w:pPr>
    <w:rPr>
      <w:rFonts w:ascii="Tahoma" w:hAnsi="Tahoma" w:cs="Tahoma"/>
      <w:sz w:val="16"/>
      <w:szCs w:val="16"/>
    </w:rPr>
  </w:style>
  <w:style w:type="character" w:customStyle="1" w:styleId="BalloonTextChar">
    <w:name w:val="Balloon Text Char"/>
    <w:basedOn w:val="DefaultParagraphFont"/>
    <w:link w:val="BalloonText"/>
    <w:uiPriority w:val="99"/>
    <w:locked/>
    <w:rsid w:val="000D1C4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280</Words>
  <Characters>1768</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Thierry B</cp:lastModifiedBy>
  <cp:revision>3</cp:revision>
  <cp:lastPrinted>2004-01-22T07:51:00Z</cp:lastPrinted>
  <dcterms:created xsi:type="dcterms:W3CDTF">2013-06-06T12:18:00Z</dcterms:created>
  <dcterms:modified xsi:type="dcterms:W3CDTF">2013-06-07T11:37:00Z</dcterms:modified>
</cp:coreProperties>
</file>