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0AF" w:rsidRDefault="006800AF" w:rsidP="0001522A">
      <w:pPr>
        <w:pStyle w:val="AltTitle"/>
        <w:outlineLvl w:val="0"/>
      </w:pPr>
      <w:r>
        <w:t>Change Request</w:t>
      </w:r>
    </w:p>
    <w:p w:rsidR="006800AF" w:rsidRDefault="006800AF">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6800AF" w:rsidTr="00F831B7">
        <w:trPr>
          <w:trHeight w:val="397"/>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6800AF" w:rsidRPr="00A10C87" w:rsidRDefault="006800AF" w:rsidP="006F792C">
            <w:pPr>
              <w:pStyle w:val="FrontMatter"/>
              <w:tabs>
                <w:tab w:val="clear" w:pos="1710"/>
                <w:tab w:val="clear" w:pos="3780"/>
              </w:tabs>
              <w:ind w:left="0" w:firstLine="0"/>
              <w:rPr>
                <w:lang w:val="fr-FR" w:eastAsia="zh-CN"/>
              </w:rPr>
            </w:pPr>
            <w:r w:rsidRPr="00A10C87">
              <w:rPr>
                <w:lang w:val="fr-FR" w:eastAsia="zh-CN"/>
              </w:rPr>
              <w:t>P2P Direct Mgt APIs part 2</w:t>
            </w:r>
          </w:p>
        </w:tc>
        <w:tc>
          <w:tcPr>
            <w:tcW w:w="2880"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6800AF" w:rsidRDefault="006800AF">
            <w:pPr>
              <w:pStyle w:val="FrontMatter"/>
              <w:tabs>
                <w:tab w:val="clear" w:pos="1710"/>
                <w:tab w:val="clear" w:pos="3780"/>
              </w:tabs>
              <w:ind w:left="0" w:firstLine="0"/>
            </w:pPr>
            <w:r>
              <w:rPr>
                <w:lang w:eastAsia="zh-CN"/>
              </w:rPr>
              <w:t>CD</w:t>
            </w:r>
            <w:r>
              <w:t xml:space="preserve"> OpenCMAPI</w:t>
            </w:r>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6800AF" w:rsidRPr="00361E34" w:rsidRDefault="006800AF" w:rsidP="00B13EC6">
            <w:pPr>
              <w:pStyle w:val="FrontMatter"/>
              <w:tabs>
                <w:tab w:val="clear" w:pos="1710"/>
                <w:tab w:val="clear" w:pos="3780"/>
              </w:tabs>
              <w:ind w:left="0" w:firstLine="0"/>
              <w:rPr>
                <w:lang w:val="fi-FI"/>
              </w:rPr>
            </w:pPr>
            <w:r w:rsidRPr="00361E34">
              <w:rPr>
                <w:lang w:val="fi-FI"/>
              </w:rPr>
              <w:t>OMA-</w:t>
            </w:r>
            <w:r w:rsidRPr="00361E34">
              <w:rPr>
                <w:lang w:val="fi-FI" w:eastAsia="zh-CN"/>
              </w:rPr>
              <w:t>TS</w:t>
            </w:r>
            <w:r>
              <w:rPr>
                <w:lang w:val="fi-FI"/>
              </w:rPr>
              <w:t>-OpenCMAPI-V1_1-</w:t>
            </w:r>
            <w:del w:id="0" w:author="Thierry B" w:date="2013-07-17T12:01:00Z">
              <w:r w:rsidDel="00A32F6D">
                <w:rPr>
                  <w:lang w:val="fi-FI"/>
                </w:rPr>
                <w:delText>20120425</w:delText>
              </w:r>
            </w:del>
            <w:ins w:id="1" w:author="Thierry B" w:date="2013-07-17T12:01:00Z">
              <w:r>
                <w:rPr>
                  <w:lang w:val="fi-FI"/>
                </w:rPr>
                <w:t>20130701</w:t>
              </w:r>
            </w:ins>
            <w:r w:rsidRPr="00361E34">
              <w:rPr>
                <w:lang w:val="fi-FI"/>
              </w:rPr>
              <w:t>-D</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6800AF" w:rsidRDefault="006800AF" w:rsidP="00B5622A">
            <w:pPr>
              <w:pStyle w:val="FrontMatter"/>
              <w:tabs>
                <w:tab w:val="clear" w:pos="1710"/>
                <w:tab w:val="clear" w:pos="3780"/>
              </w:tabs>
              <w:ind w:left="0" w:firstLine="0"/>
            </w:pPr>
            <w:r>
              <w:rPr>
                <w:lang w:eastAsia="zh-CN"/>
              </w:rPr>
              <w:t>2</w:t>
            </w:r>
            <w:r w:rsidRPr="008C719B">
              <w:rPr>
                <w:vertAlign w:val="superscript"/>
                <w:lang w:eastAsia="zh-CN"/>
              </w:rPr>
              <w:t>nd</w:t>
            </w:r>
            <w:r>
              <w:rPr>
                <w:lang w:eastAsia="zh-CN"/>
              </w:rPr>
              <w:t xml:space="preserve"> Jul 2013</w:t>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6800AF" w:rsidRDefault="006800A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6800AF" w:rsidRP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6800AF" w:rsidRPr="004E3B4E" w:rsidRDefault="006800AF">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r w:rsidRPr="006800AF">
              <w:rPr>
                <w:lang w:val="de-DE"/>
                <w:rPrChange w:id="2" w:author="Thierry B" w:date="2013-07-24T17:23:00Z">
                  <w:rPr>
                    <w:lang w:val="de-DE"/>
                  </w:rPr>
                </w:rPrChange>
              </w:rPr>
              <w:fldChar w:fldCharType="begin"/>
            </w:r>
            <w:r w:rsidRPr="006800AF">
              <w:rPr>
                <w:lang w:val="de-DE"/>
                <w:rPrChange w:id="3" w:author="Thierry B" w:date="2013-07-24T17:23:00Z">
                  <w:rPr/>
                </w:rPrChange>
              </w:rPr>
              <w:instrText>HYPERLINK "mailto:dieter.gludovacz@t-mobile.at"</w:instrText>
            </w:r>
            <w:r w:rsidRPr="006800AF">
              <w:rPr>
                <w:lang w:val="de-DE"/>
                <w:rPrChange w:id="4" w:author="Thierry B" w:date="2013-07-24T17:23:00Z">
                  <w:rPr>
                    <w:lang w:val="de-DE"/>
                  </w:rPr>
                </w:rPrChange>
              </w:rPr>
              <w:fldChar w:fldCharType="separate"/>
            </w:r>
            <w:r w:rsidRPr="002E5A09">
              <w:rPr>
                <w:rStyle w:val="Hyperlink"/>
                <w:lang w:val="de-AT"/>
              </w:rPr>
              <w:t>dieter.gludovacz@t-mobile.at</w:t>
            </w:r>
            <w:r w:rsidRPr="006800AF">
              <w:rPr>
                <w:lang w:val="de-DE"/>
                <w:rPrChange w:id="5" w:author="Thierry B" w:date="2013-07-24T17:23:00Z">
                  <w:rPr>
                    <w:lang w:val="de-DE"/>
                  </w:rPr>
                </w:rPrChange>
              </w:rPr>
              <w:fldChar w:fldCharType="end"/>
            </w:r>
          </w:p>
          <w:p w:rsidR="006800AF" w:rsidRPr="00356C0D" w:rsidRDefault="006800AF">
            <w:pPr>
              <w:pStyle w:val="FrontMatter"/>
              <w:tabs>
                <w:tab w:val="clear" w:pos="1710"/>
                <w:tab w:val="clear" w:pos="3780"/>
              </w:tabs>
              <w:ind w:left="0" w:firstLine="0"/>
              <w:rPr>
                <w:lang w:val="de-DE"/>
              </w:rPr>
            </w:pPr>
            <w:r w:rsidRPr="000E0B15">
              <w:rPr>
                <w:lang w:val="de-DE"/>
              </w:rPr>
              <w:t>T</w:t>
            </w:r>
            <w:r>
              <w:rPr>
                <w:lang w:val="de-DE"/>
              </w:rPr>
              <w:t xml:space="preserve">hierry Berisot, </w:t>
            </w:r>
            <w:r w:rsidRPr="000E0B15">
              <w:rPr>
                <w:lang w:val="de-DE"/>
              </w:rPr>
              <w:t>Deutsche Telekom</w:t>
            </w:r>
            <w:r>
              <w:rPr>
                <w:lang w:val="de-DE"/>
              </w:rPr>
              <w:t xml:space="preserve"> AG</w:t>
            </w:r>
            <w:r w:rsidRPr="000E0B15">
              <w:rPr>
                <w:lang w:val="de-DE"/>
              </w:rPr>
              <w:t xml:space="preserve">, </w:t>
            </w:r>
            <w:r w:rsidRPr="006800AF">
              <w:rPr>
                <w:lang w:val="de-DE"/>
                <w:rPrChange w:id="6" w:author="Thierry B" w:date="2013-07-24T17:23:00Z">
                  <w:rPr>
                    <w:lang w:val="de-DE"/>
                  </w:rPr>
                </w:rPrChange>
              </w:rPr>
              <w:fldChar w:fldCharType="begin"/>
            </w:r>
            <w:r w:rsidRPr="006800AF">
              <w:rPr>
                <w:lang w:val="de-DE"/>
                <w:rPrChange w:id="7" w:author="Thierry B" w:date="2013-07-24T17:23:00Z">
                  <w:rPr/>
                </w:rPrChange>
              </w:rPr>
              <w:instrText>HYPERLINK "mailto:thierry.berisot@telekom.de"</w:instrText>
            </w:r>
            <w:r w:rsidRPr="006800AF">
              <w:rPr>
                <w:lang w:val="de-DE"/>
                <w:rPrChange w:id="8" w:author="Thierry B" w:date="2013-07-24T17:23:00Z">
                  <w:rPr>
                    <w:lang w:val="de-DE"/>
                  </w:rPr>
                </w:rPrChange>
              </w:rPr>
              <w:fldChar w:fldCharType="separate"/>
            </w:r>
            <w:r w:rsidRPr="007E2B91">
              <w:rPr>
                <w:rStyle w:val="Hyperlink"/>
                <w:lang w:val="de-DE"/>
              </w:rPr>
              <w:t>thierry.berisot@telekom.de</w:t>
            </w:r>
            <w:r w:rsidRPr="006800AF">
              <w:rPr>
                <w:lang w:val="de-DE"/>
                <w:rPrChange w:id="9" w:author="Thierry B" w:date="2013-07-24T17:23:00Z">
                  <w:rPr>
                    <w:lang w:val="de-DE"/>
                  </w:rPr>
                </w:rPrChange>
              </w:rPr>
              <w:fldChar w:fldCharType="end"/>
            </w:r>
          </w:p>
        </w:tc>
      </w:tr>
      <w:tr w:rsidR="006800AF">
        <w:trPr>
          <w:jc w:val="center"/>
        </w:trPr>
        <w:tc>
          <w:tcPr>
            <w:tcW w:w="1728" w:type="dxa"/>
          </w:tcPr>
          <w:p w:rsidR="006800AF" w:rsidRDefault="006800AF">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6800AF" w:rsidRDefault="006800AF">
            <w:pPr>
              <w:pStyle w:val="FrontMatter"/>
              <w:tabs>
                <w:tab w:val="clear" w:pos="1710"/>
                <w:tab w:val="clear" w:pos="3780"/>
              </w:tabs>
              <w:ind w:left="0" w:firstLine="0"/>
            </w:pPr>
            <w:ins w:id="10" w:author="Thierry B" w:date="2013-07-17T12:01:00Z">
              <w:r w:rsidRPr="00093424">
                <w:rPr>
                  <w:sz w:val="18"/>
                </w:rPr>
                <w:t>OMA-CD-OpenCMAPI-2013-0073</w:t>
              </w:r>
            </w:ins>
            <w:ins w:id="11" w:author="Thierry B" w:date="2013-07-24T17:33:00Z">
              <w:r>
                <w:rPr>
                  <w:sz w:val="18"/>
                </w:rPr>
                <w:t>R01</w:t>
              </w:r>
            </w:ins>
            <w:ins w:id="12" w:author="Thierry B" w:date="2013-07-17T12:01:00Z">
              <w:r w:rsidRPr="00093424">
                <w:rPr>
                  <w:sz w:val="18"/>
                </w:rPr>
                <w:t>-CR_P2P_Direct_Mgt_APIs_part_2</w:t>
              </w:r>
            </w:ins>
            <w:del w:id="13" w:author="Thierry B" w:date="2013-07-17T12:01:00Z">
              <w:r w:rsidDel="00A32F6D">
                <w:delText>n/a</w:delText>
              </w:r>
            </w:del>
          </w:p>
        </w:tc>
      </w:tr>
    </w:tbl>
    <w:p w:rsidR="006800AF" w:rsidRDefault="006800AF">
      <w:pPr>
        <w:pStyle w:val="AltH1"/>
        <w:numPr>
          <w:ilvl w:val="0"/>
          <w:numId w:val="12"/>
          <w:numberingChange w:id="14" w:author="Thierry B" w:date="2013-07-24T17:35:00Z" w:original="%1:1:0:"/>
        </w:numPr>
      </w:pPr>
      <w:r>
        <w:t>Reason for Change</w:t>
      </w:r>
    </w:p>
    <w:p w:rsidR="006800AF" w:rsidRDefault="006800AF" w:rsidP="00734E87">
      <w:pPr>
        <w:pStyle w:val="AltNormal"/>
        <w:numPr>
          <w:ins w:id="15" w:author="Thierry B" w:date="2013-07-24T17:38:00Z"/>
        </w:numPr>
        <w:rPr>
          <w:ins w:id="16" w:author="Thierry B" w:date="2013-07-24T17:38:00Z"/>
          <w:sz w:val="24"/>
          <w:szCs w:val="24"/>
        </w:rPr>
      </w:pPr>
      <w:ins w:id="17" w:author="Thierry B" w:date="2013-07-24T17:38:00Z">
        <w:r>
          <w:rPr>
            <w:sz w:val="24"/>
            <w:szCs w:val="24"/>
          </w:rPr>
          <w:t>R02 reflects the comments made during the conf call the 24/07/2013.</w:t>
        </w:r>
      </w:ins>
    </w:p>
    <w:p w:rsidR="006800AF" w:rsidRDefault="006800AF" w:rsidP="00516C00">
      <w:pPr>
        <w:pStyle w:val="AltNormal"/>
        <w:rPr>
          <w:ins w:id="18" w:author="Thierry B" w:date="2013-07-17T12:00:00Z"/>
          <w:sz w:val="24"/>
          <w:szCs w:val="24"/>
        </w:rPr>
      </w:pPr>
      <w:ins w:id="19" w:author="Thierry B" w:date="2013-07-17T12:00:00Z">
        <w:r>
          <w:rPr>
            <w:sz w:val="24"/>
            <w:szCs w:val="24"/>
          </w:rPr>
          <w:t>R01 reflects the comments made during the conf call the 10/07/2013.</w:t>
        </w:r>
      </w:ins>
    </w:p>
    <w:p w:rsidR="006800AF" w:rsidRDefault="006800AF" w:rsidP="00516C00">
      <w:pPr>
        <w:pStyle w:val="AltNormal"/>
        <w:numPr>
          <w:ins w:id="20" w:author="Thierry B" w:date="2013-07-17T12:00:00Z"/>
        </w:numPr>
        <w:rPr>
          <w:sz w:val="24"/>
          <w:szCs w:val="24"/>
        </w:rPr>
      </w:pPr>
      <w:r w:rsidRPr="009E2D42">
        <w:rPr>
          <w:sz w:val="24"/>
          <w:szCs w:val="24"/>
        </w:rPr>
        <w:t xml:space="preserve">This CR </w:t>
      </w:r>
      <w:r>
        <w:rPr>
          <w:sz w:val="24"/>
          <w:szCs w:val="24"/>
        </w:rPr>
        <w:t>addresses comments received during R&amp;A by proposing additional functions and changes to the P2P direct Management APIs. Green marked functions in the table are changed or added in order to support respective requirements. Blue marked text needs more investigation.</w:t>
      </w:r>
    </w:p>
    <w:p w:rsidR="006800AF" w:rsidRDefault="006800AF"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connection ACCEPT API </w:t>
      </w:r>
      <w:r>
        <w:rPr>
          <w:rFonts w:ascii="Tahoma" w:hAnsi="Tahoma" w:cs="Tahoma"/>
          <w:lang w:val="en-US"/>
        </w:rPr>
        <w:t>–</w:t>
      </w:r>
      <w:r>
        <w:rPr>
          <w:rFonts w:ascii="Arial" w:hAnsi="Arial" w:cs="Arial"/>
          <w:lang w:val="en-US"/>
        </w:rPr>
        <w:t xml:space="preserve"> there doesn’t appear to be a way to alert an application of an incoming connection request and the discovery event the connect request is related to.</w:t>
      </w:r>
    </w:p>
    <w:p w:rsidR="006800AF" w:rsidRPr="00FB354D" w:rsidRDefault="006800AF" w:rsidP="00FB354D">
      <w:pPr>
        <w:pStyle w:val="ListParagraph"/>
        <w:numPr>
          <w:ilvl w:val="0"/>
          <w:numId w:val="46"/>
          <w:numberingChange w:id="21" w:author="Thierry B" w:date="2013-07-24T17:35:00Z" w:original=""/>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AcceptConnection()</w:t>
      </w:r>
    </w:p>
    <w:p w:rsidR="006800AF" w:rsidRDefault="006800AF"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group JOIN ACCEPT API </w:t>
      </w:r>
      <w:r>
        <w:rPr>
          <w:rFonts w:ascii="Tahoma" w:hAnsi="Tahoma" w:cs="Tahoma"/>
          <w:lang w:val="en-US"/>
        </w:rPr>
        <w:t>–</w:t>
      </w:r>
      <w:r>
        <w:rPr>
          <w:rFonts w:ascii="Arial" w:hAnsi="Arial" w:cs="Arial"/>
          <w:lang w:val="en-US"/>
        </w:rPr>
        <w:t xml:space="preserve"> the proposal does specify methods to send a group join invitation and reject invitations from a sender or receiver perspective but there doesn’t appear to be a method to positively accept an invitation on the receiver side.</w:t>
      </w:r>
    </w:p>
    <w:p w:rsidR="006800AF" w:rsidRPr="00FB354D" w:rsidRDefault="006800AF" w:rsidP="00FB354D">
      <w:pPr>
        <w:pStyle w:val="ListParagraph"/>
        <w:numPr>
          <w:ilvl w:val="0"/>
          <w:numId w:val="46"/>
          <w:numberingChange w:id="22" w:author="Thierry B" w:date="2013-07-24T17:35:00Z" w:original=""/>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AcceptInvitationToGroup()</w:t>
      </w:r>
    </w:p>
    <w:p w:rsidR="006800AF" w:rsidRDefault="006800AF"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discovery MATCH API </w:t>
      </w:r>
      <w:r>
        <w:rPr>
          <w:rFonts w:ascii="Tahoma" w:hAnsi="Tahoma" w:cs="Tahoma"/>
          <w:lang w:val="en-US"/>
        </w:rPr>
        <w:t>–</w:t>
      </w:r>
      <w:r>
        <w:rPr>
          <w:rFonts w:ascii="Arial" w:hAnsi="Arial" w:cs="Arial"/>
          <w:lang w:val="en-US"/>
        </w:rPr>
        <w:t xml:space="preserve"> doesn’t appear to have a way for the modem to alert an DeviceID/ServiceID/ServiceRecord (LTE-D expression container) of a discovery match</w:t>
      </w:r>
    </w:p>
    <w:p w:rsidR="006800AF" w:rsidRPr="00FB354D" w:rsidRDefault="006800AF" w:rsidP="00FB354D">
      <w:pPr>
        <w:pStyle w:val="ListParagraph"/>
        <w:numPr>
          <w:ilvl w:val="0"/>
          <w:numId w:val="46"/>
          <w:numberingChange w:id="23" w:author="Thierry B" w:date="2013-07-24T17:35:00Z" w:original=""/>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DiscoveryMatch()</w:t>
      </w:r>
      <w:r>
        <w:rPr>
          <w:rFonts w:ascii="Arial" w:hAnsi="Arial" w:cs="Arial"/>
          <w:lang w:val="en-US"/>
        </w:rPr>
        <w:t xml:space="preserve"> – shouldn’t this be a callback?</w:t>
      </w:r>
    </w:p>
    <w:p w:rsidR="006800AF" w:rsidRDefault="006800AF"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discovery RESOLVE API </w:t>
      </w:r>
      <w:r>
        <w:rPr>
          <w:rFonts w:ascii="Tahoma" w:hAnsi="Tahoma" w:cs="Tahoma"/>
          <w:lang w:val="en-US"/>
        </w:rPr>
        <w:t>–</w:t>
      </w:r>
      <w:r>
        <w:rPr>
          <w:rFonts w:ascii="Arial" w:hAnsi="Arial" w:cs="Arial"/>
          <w:lang w:val="en-US"/>
        </w:rPr>
        <w:t xml:space="preserve"> doesn’t define a way to resolve a ServiceRecord (LTE-D expression container) for metadata or connection info. The GetP2PInfo() API is only defined to get the local modem’s radio capabilities (not request remote service detail or capabilities)</w:t>
      </w:r>
    </w:p>
    <w:p w:rsidR="006800AF" w:rsidRPr="00FB354D" w:rsidRDefault="006800AF" w:rsidP="00412681">
      <w:pPr>
        <w:pStyle w:val="ListParagraph"/>
        <w:numPr>
          <w:ilvl w:val="0"/>
          <w:numId w:val="46"/>
          <w:numberingChange w:id="24" w:author="Thierry B" w:date="2013-07-24T17:35:00Z" w:original=""/>
        </w:numPr>
        <w:autoSpaceDE w:val="0"/>
        <w:autoSpaceDN w:val="0"/>
        <w:adjustRightInd w:val="0"/>
        <w:rPr>
          <w:rFonts w:ascii="Arial" w:hAnsi="Arial" w:cs="Arial"/>
          <w:lang w:val="en-US"/>
        </w:rPr>
      </w:pPr>
      <w:r>
        <w:rPr>
          <w:rFonts w:ascii="Arial" w:hAnsi="Arial" w:cs="Arial"/>
          <w:lang w:val="en-US"/>
        </w:rPr>
        <w:t>This needs further discussion, subject to a separate CR.</w:t>
      </w:r>
    </w:p>
    <w:p w:rsidR="006800AF" w:rsidRDefault="006800AF" w:rsidP="00FB354D">
      <w:pPr>
        <w:pStyle w:val="ListParagraph"/>
        <w:autoSpaceDE w:val="0"/>
        <w:autoSpaceDN w:val="0"/>
        <w:adjustRightInd w:val="0"/>
        <w:rPr>
          <w:rFonts w:ascii="Arial" w:hAnsi="Arial" w:cs="Arial"/>
          <w:lang w:val="en-US"/>
        </w:rPr>
      </w:pPr>
    </w:p>
    <w:p w:rsidR="006800AF" w:rsidRPr="00FB354D" w:rsidRDefault="006800AF" w:rsidP="00FB354D">
      <w:pPr>
        <w:pStyle w:val="ListParagraph"/>
        <w:numPr>
          <w:ilvl w:val="0"/>
          <w:numId w:val="45"/>
          <w:numberingChange w:id="25" w:author="Thierry B" w:date="2013-07-24T17:35:00Z" w:original="•"/>
        </w:numPr>
        <w:autoSpaceDE w:val="0"/>
        <w:autoSpaceDN w:val="0"/>
        <w:adjustRightInd w:val="0"/>
        <w:rPr>
          <w:rFonts w:ascii="Arial" w:hAnsi="Arial" w:cs="Arial"/>
          <w:lang w:val="en-US"/>
        </w:rPr>
      </w:pPr>
      <w:r w:rsidRPr="00FB354D">
        <w:rPr>
          <w:rFonts w:ascii="Arial" w:hAnsi="Arial" w:cs="Arial"/>
          <w:lang w:val="en-US"/>
        </w:rPr>
        <w:t>The ServiceID &amp; ServiceRecord structure proposal will be inadequate to support LTE-D expressions.</w:t>
      </w:r>
    </w:p>
    <w:p w:rsidR="006800AF" w:rsidRPr="00FB354D" w:rsidRDefault="006800AF" w:rsidP="00FB354D">
      <w:pPr>
        <w:pStyle w:val="ListParagraph"/>
        <w:numPr>
          <w:ilvl w:val="0"/>
          <w:numId w:val="44"/>
          <w:numberingChange w:id="26" w:author="Thierry B" w:date="2013-07-24T17:35:00Z" w:original=""/>
        </w:numPr>
        <w:autoSpaceDE w:val="0"/>
        <w:autoSpaceDN w:val="0"/>
        <w:adjustRightInd w:val="0"/>
        <w:rPr>
          <w:rFonts w:ascii="Arial" w:hAnsi="Arial" w:cs="Arial"/>
          <w:lang w:val="en-US"/>
        </w:rPr>
      </w:pPr>
      <w:r w:rsidRPr="00FB354D">
        <w:rPr>
          <w:rFonts w:ascii="Arial" w:hAnsi="Arial" w:cs="Arial"/>
          <w:lang w:val="en-US"/>
        </w:rPr>
        <w:t xml:space="preserve">e.g. A 32-bit dword ServiceID is too small to exchange an expression between the modem and app. </w:t>
      </w:r>
    </w:p>
    <w:p w:rsidR="006800AF" w:rsidRPr="00FB354D" w:rsidRDefault="006800AF" w:rsidP="00FB354D">
      <w:pPr>
        <w:pStyle w:val="ListParagraph"/>
        <w:numPr>
          <w:ilvl w:val="0"/>
          <w:numId w:val="44"/>
          <w:numberingChange w:id="27" w:author="Thierry B" w:date="2013-07-24T17:35:00Z" w:original=""/>
        </w:numPr>
        <w:autoSpaceDE w:val="0"/>
        <w:autoSpaceDN w:val="0"/>
        <w:adjustRightInd w:val="0"/>
        <w:rPr>
          <w:rFonts w:ascii="Arial" w:hAnsi="Arial" w:cs="Arial"/>
          <w:lang w:val="en-US"/>
        </w:rPr>
      </w:pPr>
      <w:r w:rsidRPr="00FB354D">
        <w:rPr>
          <w:rFonts w:ascii="Arial" w:hAnsi="Arial" w:cs="Arial"/>
          <w:lang w:val="en-US"/>
        </w:rPr>
        <w:t>For LTE-D, the app needs an API to pass a ‘double quadword’ 128 bits.</w:t>
      </w:r>
    </w:p>
    <w:p w:rsidR="006800AF" w:rsidRDefault="006800AF" w:rsidP="00FB354D">
      <w:pPr>
        <w:pStyle w:val="ListParagraph"/>
        <w:numPr>
          <w:ilvl w:val="0"/>
          <w:numId w:val="44"/>
          <w:numberingChange w:id="28" w:author="Thierry B" w:date="2013-07-24T17:35:00Z" w:original=""/>
        </w:numPr>
        <w:autoSpaceDE w:val="0"/>
        <w:autoSpaceDN w:val="0"/>
        <w:adjustRightInd w:val="0"/>
        <w:rPr>
          <w:rFonts w:ascii="Arial" w:hAnsi="Arial" w:cs="Arial"/>
          <w:lang w:val="en-US"/>
        </w:rPr>
      </w:pPr>
      <w:r w:rsidRPr="00FB354D">
        <w:rPr>
          <w:rFonts w:ascii="Arial" w:hAnsi="Arial" w:cs="Arial"/>
          <w:lang w:val="en-US"/>
        </w:rPr>
        <w:t>There is no allowance for metadata in a ServiceRecord</w:t>
      </w:r>
    </w:p>
    <w:p w:rsidR="006800AF" w:rsidRDefault="006800AF" w:rsidP="00FB354D">
      <w:pPr>
        <w:pStyle w:val="ListParagraph"/>
        <w:autoSpaceDE w:val="0"/>
        <w:autoSpaceDN w:val="0"/>
        <w:adjustRightInd w:val="0"/>
        <w:ind w:left="1080"/>
        <w:rPr>
          <w:rFonts w:ascii="Arial" w:hAnsi="Arial" w:cs="Arial"/>
          <w:lang w:val="en-US"/>
        </w:rPr>
      </w:pPr>
    </w:p>
    <w:p w:rsidR="006800AF" w:rsidRPr="00FB354D" w:rsidRDefault="006800AF" w:rsidP="00FB354D">
      <w:pPr>
        <w:pStyle w:val="ListParagraph"/>
        <w:numPr>
          <w:ilvl w:val="0"/>
          <w:numId w:val="46"/>
          <w:numberingChange w:id="29" w:author="Thierry B" w:date="2013-07-24T17:35:00Z" w:original=""/>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w:t>
      </w:r>
      <w:r>
        <w:rPr>
          <w:rFonts w:ascii="Arial" w:hAnsi="Arial" w:cs="Arial"/>
          <w:lang w:val="en-US"/>
        </w:rPr>
        <w:t xml:space="preserve">change </w:t>
      </w:r>
      <w:r w:rsidRPr="00FB354D">
        <w:rPr>
          <w:rFonts w:ascii="Arial" w:hAnsi="Arial" w:cs="Arial"/>
          <w:lang w:val="en-US"/>
        </w:rPr>
        <w:t xml:space="preserve">add </w:t>
      </w:r>
      <w:r>
        <w:rPr>
          <w:rFonts w:ascii="Arial" w:hAnsi="Arial" w:cs="Arial"/>
          <w:lang w:val="en-US"/>
        </w:rPr>
        <w:t xml:space="preserve">FFS </w:t>
      </w:r>
    </w:p>
    <w:p w:rsidR="006800AF" w:rsidRPr="00FB354D" w:rsidRDefault="006800AF" w:rsidP="00FB354D">
      <w:pPr>
        <w:autoSpaceDE w:val="0"/>
        <w:autoSpaceDN w:val="0"/>
        <w:adjustRightInd w:val="0"/>
        <w:rPr>
          <w:rFonts w:ascii="Arial" w:hAnsi="Arial" w:cs="Arial"/>
          <w:lang w:val="en-US"/>
        </w:rPr>
      </w:pPr>
    </w:p>
    <w:p w:rsidR="006800AF" w:rsidRPr="00FB354D" w:rsidRDefault="006800AF" w:rsidP="00516C00">
      <w:pPr>
        <w:pStyle w:val="AltNormal"/>
        <w:rPr>
          <w:sz w:val="24"/>
          <w:szCs w:val="24"/>
          <w:lang w:val="en-US"/>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5670"/>
        <w:gridCol w:w="2581"/>
      </w:tblGrid>
      <w:tr w:rsidR="006800AF" w:rsidRPr="00C86FE4" w:rsidTr="003F1A1B">
        <w:trPr>
          <w:cantSplit/>
          <w:jc w:val="center"/>
        </w:trPr>
        <w:tc>
          <w:tcPr>
            <w:tcW w:w="1574" w:type="dxa"/>
            <w:shd w:val="clear" w:color="auto" w:fill="CCFFCC"/>
            <w:vAlign w:val="center"/>
          </w:tcPr>
          <w:p w:rsidR="006800AF" w:rsidRPr="00C86FE4" w:rsidRDefault="006800AF" w:rsidP="008C719B">
            <w:pPr>
              <w:pStyle w:val="TableHead"/>
            </w:pPr>
            <w:r w:rsidRPr="00C86FE4">
              <w:t>Label</w:t>
            </w:r>
          </w:p>
        </w:tc>
        <w:tc>
          <w:tcPr>
            <w:tcW w:w="5670" w:type="dxa"/>
            <w:shd w:val="clear" w:color="auto" w:fill="CCFFCC"/>
            <w:vAlign w:val="center"/>
          </w:tcPr>
          <w:p w:rsidR="006800AF" w:rsidRPr="00C86FE4" w:rsidRDefault="006800AF" w:rsidP="008C719B">
            <w:pPr>
              <w:pStyle w:val="TableHead"/>
            </w:pPr>
            <w:r w:rsidRPr="00C86FE4">
              <w:t>Description</w:t>
            </w:r>
          </w:p>
        </w:tc>
        <w:tc>
          <w:tcPr>
            <w:tcW w:w="2581" w:type="dxa"/>
            <w:shd w:val="clear" w:color="auto" w:fill="CCFFCC"/>
            <w:vAlign w:val="center"/>
          </w:tcPr>
          <w:p w:rsidR="006800AF" w:rsidRPr="00C86FE4" w:rsidRDefault="006800AF" w:rsidP="008C719B">
            <w:pPr>
              <w:pStyle w:val="TableHead"/>
            </w:pPr>
            <w:r>
              <w:t>supported by function</w:t>
            </w:r>
          </w:p>
        </w:tc>
      </w:tr>
      <w:tr w:rsidR="006800AF" w:rsidRPr="00C86FE4" w:rsidTr="003F1A1B">
        <w:trPr>
          <w:cantSplit/>
          <w:jc w:val="center"/>
        </w:trPr>
        <w:tc>
          <w:tcPr>
            <w:tcW w:w="1574" w:type="dxa"/>
          </w:tcPr>
          <w:p w:rsidR="006800AF" w:rsidRPr="004D77F5" w:rsidRDefault="006800AF" w:rsidP="008C719B">
            <w:pPr>
              <w:pStyle w:val="TableRow"/>
              <w:rPr>
                <w:highlight w:val="yellow"/>
              </w:rPr>
            </w:pPr>
            <w:r w:rsidRPr="00232D16">
              <w:t>CMAPI-P2P-001</w:t>
            </w:r>
          </w:p>
        </w:tc>
        <w:tc>
          <w:tcPr>
            <w:tcW w:w="5670" w:type="dxa"/>
          </w:tcPr>
          <w:p w:rsidR="006800AF" w:rsidRPr="00232D16" w:rsidRDefault="006800AF" w:rsidP="008C719B">
            <w:pPr>
              <w:pStyle w:val="TableRow"/>
            </w:pPr>
            <w:r w:rsidRPr="00232D16">
              <w:t>The OpenCMAPI Enabler SHALL be able to detect which P2P direct connection technology(ies) is/are supported if any.</w:t>
            </w:r>
          </w:p>
          <w:p w:rsidR="006800AF" w:rsidRPr="003F1A1B" w:rsidRDefault="006800AF" w:rsidP="008C719B">
            <w:pPr>
              <w:pStyle w:val="TableRow"/>
              <w:rPr>
                <w:highlight w:val="green"/>
              </w:rPr>
            </w:pPr>
            <w:r w:rsidRPr="00232D16">
              <w:rPr>
                <w:highlight w:val="cyan"/>
              </w:rPr>
              <w:t>Do we need a method to detect the P2P direct technologies supported of the remote device as well?</w:t>
            </w:r>
          </w:p>
        </w:tc>
        <w:tc>
          <w:tcPr>
            <w:tcW w:w="2581" w:type="dxa"/>
          </w:tcPr>
          <w:p w:rsidR="006800AF" w:rsidRPr="004D77F5" w:rsidRDefault="006800AF" w:rsidP="008C719B">
            <w:pPr>
              <w:pStyle w:val="TableRow"/>
              <w:rPr>
                <w:highlight w:val="yellow"/>
              </w:rPr>
            </w:pPr>
            <w:r w:rsidRPr="009D3116">
              <w:t>GetP2PInfo</w:t>
            </w:r>
            <w: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CMAPI-P2P-002</w:t>
            </w:r>
          </w:p>
        </w:tc>
        <w:tc>
          <w:tcPr>
            <w:tcW w:w="5670" w:type="dxa"/>
          </w:tcPr>
          <w:p w:rsidR="006800AF" w:rsidRPr="00232D16" w:rsidRDefault="006800AF" w:rsidP="00066A71">
            <w:pPr>
              <w:pStyle w:val="TableRow"/>
            </w:pPr>
            <w:r w:rsidRPr="00232D16">
              <w:t>The OpenCMAPI Enabler SHALL provide the capability to activate or deactivate the P2P functions (Discovery &amp; Connection) in a P2P Direct enabled device.</w:t>
            </w:r>
          </w:p>
        </w:tc>
        <w:tc>
          <w:tcPr>
            <w:tcW w:w="2581" w:type="dxa"/>
          </w:tcPr>
          <w:p w:rsidR="006800AF" w:rsidRPr="009D3116" w:rsidRDefault="006800AF" w:rsidP="003F1A1B">
            <w:pPr>
              <w:pStyle w:val="TableRow"/>
            </w:pPr>
            <w:r w:rsidRPr="009D3116">
              <w:t>Enable/</w:t>
            </w:r>
            <w:r>
              <w:t>D</w:t>
            </w:r>
            <w:r w:rsidRPr="009D3116">
              <w:t>isableDirectDiscovery</w:t>
            </w:r>
            <w:r>
              <w:t>()</w:t>
            </w:r>
          </w:p>
          <w:p w:rsidR="006800AF" w:rsidRPr="004D77F5" w:rsidRDefault="006800AF" w:rsidP="00A0072E">
            <w:pPr>
              <w:pStyle w:val="TableRow"/>
              <w:rPr>
                <w:highlight w:val="yellow"/>
              </w:rPr>
            </w:pPr>
            <w:r w:rsidRPr="009D3116">
              <w:t>Enable/</w:t>
            </w:r>
            <w:r>
              <w:t>D</w:t>
            </w:r>
            <w:r w:rsidRPr="009D3116">
              <w:t>isableDirectConnection</w:t>
            </w:r>
            <w:r>
              <w:t>()</w:t>
            </w:r>
          </w:p>
        </w:tc>
      </w:tr>
      <w:tr w:rsidR="006800AF" w:rsidRPr="00C86FE4" w:rsidTr="003F1A1B">
        <w:trPr>
          <w:cantSplit/>
          <w:jc w:val="center"/>
        </w:trPr>
        <w:tc>
          <w:tcPr>
            <w:tcW w:w="1574" w:type="dxa"/>
          </w:tcPr>
          <w:p w:rsidR="006800AF" w:rsidRPr="00C86FE4" w:rsidRDefault="006800AF" w:rsidP="008C719B">
            <w:pPr>
              <w:pStyle w:val="TableRow"/>
            </w:pPr>
            <w:r w:rsidRPr="00C86FE4">
              <w:t>CMAPI-P2P-003</w:t>
            </w:r>
          </w:p>
        </w:tc>
        <w:tc>
          <w:tcPr>
            <w:tcW w:w="5670" w:type="dxa"/>
          </w:tcPr>
          <w:p w:rsidR="006800AF" w:rsidRPr="00C86FE4" w:rsidRDefault="006800AF" w:rsidP="008C719B">
            <w:pPr>
              <w:pStyle w:val="TableRow"/>
            </w:pPr>
            <w:r w:rsidRPr="00C86FE4">
              <w:t>The OpenCMAPI Enabler SHALL provide the capability to allow or not allow the device to have a P2P connection simultaneously to a normal data connection using the same radio technology (e.g. using Wi-Fi Direct to exchange pictures with other devices while being connected to internet through Wi-Fi).</w:t>
            </w:r>
          </w:p>
        </w:tc>
        <w:tc>
          <w:tcPr>
            <w:tcW w:w="2581" w:type="dxa"/>
          </w:tcPr>
          <w:p w:rsidR="006800AF" w:rsidRPr="00C86FE4" w:rsidRDefault="006800AF" w:rsidP="008C719B">
            <w:pPr>
              <w:pStyle w:val="TableRow"/>
            </w:pPr>
            <w:r w:rsidRPr="00FC4F67">
              <w:rPr>
                <w:highlight w:val="green"/>
              </w:rPr>
              <w:t>Allow/DisallowSimultaneousConnection</w:t>
            </w:r>
            <w:r w:rsidRPr="00B5622A">
              <w:rPr>
                <w:highlight w:val="green"/>
              </w:rPr>
              <w:t>()</w:t>
            </w:r>
            <w:r w:rsidRPr="00FC4F67">
              <w:rPr>
                <w:highlight w:val="green"/>
              </w:rPr>
              <w:t>?</w:t>
            </w:r>
          </w:p>
        </w:tc>
      </w:tr>
      <w:tr w:rsidR="006800AF" w:rsidRPr="00C86FE4" w:rsidTr="003F1A1B">
        <w:trPr>
          <w:cantSplit/>
          <w:jc w:val="center"/>
        </w:trPr>
        <w:tc>
          <w:tcPr>
            <w:tcW w:w="1574" w:type="dxa"/>
          </w:tcPr>
          <w:p w:rsidR="006800AF" w:rsidRPr="00A13899" w:rsidRDefault="006800AF" w:rsidP="008C719B">
            <w:pPr>
              <w:pStyle w:val="TableRow"/>
              <w:rPr>
                <w:highlight w:val="cyan"/>
              </w:rPr>
            </w:pPr>
            <w:r w:rsidRPr="00A13899">
              <w:rPr>
                <w:highlight w:val="cyan"/>
              </w:rPr>
              <w:t>CMAPI-P2P-004</w:t>
            </w:r>
          </w:p>
        </w:tc>
        <w:tc>
          <w:tcPr>
            <w:tcW w:w="5670" w:type="dxa"/>
          </w:tcPr>
          <w:p w:rsidR="006800AF" w:rsidRPr="00A13899" w:rsidRDefault="006800AF" w:rsidP="008C719B">
            <w:pPr>
              <w:pStyle w:val="TableRow"/>
              <w:rPr>
                <w:highlight w:val="cyan"/>
              </w:rPr>
            </w:pPr>
            <w:r w:rsidRPr="00A13899">
              <w:rPr>
                <w:highlight w:val="cyan"/>
              </w:rPr>
              <w:t xml:space="preserve">The OpenCMAPI Enabler SHALL be able to offer registration and authorization capabilities to the applications in order to announce the P2P Direct services supported. </w:t>
            </w:r>
          </w:p>
          <w:p w:rsidR="006800AF" w:rsidRDefault="006800AF" w:rsidP="008C719B">
            <w:pPr>
              <w:pStyle w:val="TableRow"/>
              <w:rPr>
                <w:ins w:id="30" w:author="gludovaczd" w:date="2013-06-27T13:08:00Z"/>
                <w:highlight w:val="cyan"/>
              </w:rPr>
            </w:pPr>
            <w:r w:rsidRPr="00A13899">
              <w:rPr>
                <w:b/>
                <w:highlight w:val="cyan"/>
              </w:rPr>
              <w:t>Informational Note:</w:t>
            </w:r>
            <w:r w:rsidRPr="00A13899">
              <w:rPr>
                <w:highlight w:val="cyan"/>
              </w:rPr>
              <w:t xml:space="preserve"> The opportunity to set a filter of a list of services identifiers for the Applications to register specific service(s) will be detailed in the Technical Specification.</w:t>
            </w:r>
          </w:p>
          <w:p w:rsidR="006800AF" w:rsidRPr="00232D16" w:rsidRDefault="006800AF" w:rsidP="008C719B">
            <w:pPr>
              <w:pStyle w:val="TableRow"/>
              <w:rPr>
                <w:highlight w:val="cyan"/>
              </w:rPr>
            </w:pPr>
            <w:r w:rsidRPr="00232D16">
              <w:rPr>
                <w:highlight w:val="cyan"/>
              </w:rPr>
              <w:t>Authorization needs more thoughts</w:t>
            </w:r>
          </w:p>
          <w:p w:rsidR="006800AF" w:rsidRPr="00A13899" w:rsidRDefault="006800AF" w:rsidP="00232D16">
            <w:pPr>
              <w:pStyle w:val="TableRow"/>
              <w:rPr>
                <w:highlight w:val="cyan"/>
              </w:rPr>
            </w:pPr>
            <w:r w:rsidRPr="00232D16">
              <w:rPr>
                <w:highlight w:val="cyan"/>
              </w:rPr>
              <w:t>Registration needs more thougths</w:t>
            </w:r>
          </w:p>
        </w:tc>
        <w:tc>
          <w:tcPr>
            <w:tcW w:w="2581" w:type="dxa"/>
          </w:tcPr>
          <w:p w:rsidR="006800AF" w:rsidRPr="009D3116" w:rsidRDefault="006800AF" w:rsidP="003F1A1B">
            <w:pPr>
              <w:pStyle w:val="TableRow"/>
            </w:pPr>
            <w:r w:rsidRPr="009D3116">
              <w:t>Announce</w:t>
            </w:r>
            <w:r>
              <w:t>()</w:t>
            </w:r>
          </w:p>
          <w:p w:rsidR="006800AF" w:rsidRPr="00A13899" w:rsidRDefault="006800AF" w:rsidP="008C719B">
            <w:pPr>
              <w:pStyle w:val="TableRow"/>
              <w:rPr>
                <w:highlight w:val="cyan"/>
              </w:rPr>
            </w:pPr>
          </w:p>
        </w:tc>
      </w:tr>
      <w:tr w:rsidR="006800AF" w:rsidRPr="00C86FE4" w:rsidTr="003F1A1B">
        <w:trPr>
          <w:cantSplit/>
          <w:jc w:val="center"/>
        </w:trPr>
        <w:tc>
          <w:tcPr>
            <w:tcW w:w="1574" w:type="dxa"/>
          </w:tcPr>
          <w:p w:rsidR="006800AF" w:rsidRPr="00232D16" w:rsidRDefault="006800AF" w:rsidP="008C719B">
            <w:pPr>
              <w:pStyle w:val="TableRow"/>
            </w:pPr>
            <w:r w:rsidRPr="00232D16">
              <w:t>CMAPI-P2P-005</w:t>
            </w:r>
          </w:p>
        </w:tc>
        <w:tc>
          <w:tcPr>
            <w:tcW w:w="5670" w:type="dxa"/>
          </w:tcPr>
          <w:p w:rsidR="006800AF" w:rsidRPr="00232D16" w:rsidRDefault="006800AF" w:rsidP="008C719B">
            <w:pPr>
              <w:pStyle w:val="TableRow"/>
            </w:pPr>
            <w:r w:rsidRPr="00232D16">
              <w:t>The OpenCMAPI Enabler SHALL be able to trigger the Local Device to discover Remote Device(s).</w:t>
            </w:r>
          </w:p>
        </w:tc>
        <w:tc>
          <w:tcPr>
            <w:tcW w:w="2581" w:type="dxa"/>
          </w:tcPr>
          <w:p w:rsidR="006800AF" w:rsidRPr="004D77F5" w:rsidRDefault="006800AF" w:rsidP="008C719B">
            <w:pPr>
              <w:pStyle w:val="TableRow"/>
              <w:rPr>
                <w:highlight w:val="yellow"/>
              </w:rPr>
            </w:pPr>
            <w:r w:rsidRPr="009D3116">
              <w:t>Monitor</w:t>
            </w:r>
            <w:r>
              <w:t>()</w:t>
            </w:r>
          </w:p>
        </w:tc>
      </w:tr>
      <w:tr w:rsidR="006800AF" w:rsidRPr="00C86FE4" w:rsidTr="003F1A1B">
        <w:trPr>
          <w:cantSplit/>
          <w:jc w:val="center"/>
        </w:trPr>
        <w:tc>
          <w:tcPr>
            <w:tcW w:w="1574" w:type="dxa"/>
          </w:tcPr>
          <w:p w:rsidR="006800AF" w:rsidRPr="00C86FE4" w:rsidRDefault="006800AF" w:rsidP="008C719B">
            <w:pPr>
              <w:pStyle w:val="TableRow"/>
            </w:pPr>
            <w:r w:rsidRPr="00C86FE4">
              <w:t>CMAPI-P2P-006</w:t>
            </w:r>
          </w:p>
        </w:tc>
        <w:tc>
          <w:tcPr>
            <w:tcW w:w="5670" w:type="dxa"/>
          </w:tcPr>
          <w:p w:rsidR="006800AF" w:rsidRDefault="006800AF" w:rsidP="008C719B">
            <w:pPr>
              <w:pStyle w:val="TableRow"/>
              <w:rPr>
                <w:ins w:id="31" w:author="gludovaczd" w:date="2013-06-27T13:13:00Z"/>
              </w:rPr>
            </w:pPr>
            <w:r w:rsidRPr="00C86FE4">
              <w:t>The OpenCMAPI Enabler SHALL be able to retrieve the list of Remote Devices discovered by the Local Device.</w:t>
            </w:r>
          </w:p>
          <w:p w:rsidR="006800AF" w:rsidRPr="00232D16" w:rsidRDefault="006800AF" w:rsidP="008C719B">
            <w:pPr>
              <w:pStyle w:val="TableRow"/>
              <w:rPr>
                <w:highlight w:val="cyan"/>
              </w:rPr>
            </w:pPr>
            <w:r w:rsidRPr="00232D16">
              <w:rPr>
                <w:highlight w:val="cyan"/>
              </w:rPr>
              <w:t>Callback Function?</w:t>
            </w:r>
          </w:p>
          <w:p w:rsidR="006800AF" w:rsidRPr="00C86FE4" w:rsidRDefault="006800AF" w:rsidP="003F1A1B">
            <w:pPr>
              <w:pStyle w:val="TableRow"/>
            </w:pPr>
            <w:r w:rsidRPr="00232D16">
              <w:rPr>
                <w:highlight w:val="cyan"/>
              </w:rPr>
              <w:t>DiscoveryMatch() or so? -&gt; to alert of a discovery match</w:t>
            </w:r>
          </w:p>
        </w:tc>
        <w:tc>
          <w:tcPr>
            <w:tcW w:w="2581" w:type="dxa"/>
          </w:tcPr>
          <w:p w:rsidR="006800AF" w:rsidRDefault="006800AF" w:rsidP="008C719B">
            <w:pPr>
              <w:pStyle w:val="TableRow"/>
              <w:rPr>
                <w:ins w:id="32" w:author="gludovaczd" w:date="2013-07-03T14:57:00Z"/>
              </w:rPr>
            </w:pPr>
            <w:r w:rsidRPr="009D3116">
              <w:rPr>
                <w:highlight w:val="green"/>
              </w:rPr>
              <w:t>DiscoveryMatch</w:t>
            </w:r>
            <w:r w:rsidRPr="00B5622A">
              <w:rPr>
                <w:highlight w:val="green"/>
              </w:rPr>
              <w:t>()</w:t>
            </w:r>
          </w:p>
          <w:p w:rsidR="006800AF" w:rsidRPr="00C86FE4" w:rsidRDefault="006800AF" w:rsidP="00DF64DB">
            <w:pPr>
              <w:pStyle w:val="TableRow"/>
            </w:pPr>
            <w:r>
              <w:rPr>
                <w:highlight w:val="green"/>
              </w:rPr>
              <w:t>Resolve</w:t>
            </w:r>
            <w:r w:rsidRPr="009D3116">
              <w:rPr>
                <w:highlight w:val="green"/>
              </w:rPr>
              <w:t>Discovery</w:t>
            </w:r>
            <w:r w:rsidRPr="00B5622A">
              <w:rPr>
                <w:highlight w:val="green"/>
              </w:rP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CMAPI-P2P-007</w:t>
            </w:r>
          </w:p>
        </w:tc>
        <w:tc>
          <w:tcPr>
            <w:tcW w:w="5670" w:type="dxa"/>
          </w:tcPr>
          <w:p w:rsidR="006800AF" w:rsidRPr="00232D16" w:rsidRDefault="006800AF" w:rsidP="008C719B">
            <w:pPr>
              <w:pStyle w:val="TableRow"/>
            </w:pPr>
            <w:r w:rsidRPr="00232D16">
              <w:t>The OpenCMAPI Enabler SHOULD be able to trigger the Local Device to discover services supported by discovered Remote Device(s) (e.g. a printing service).</w:t>
            </w:r>
          </w:p>
          <w:p w:rsidR="006800AF" w:rsidRPr="00232D16" w:rsidRDefault="006800AF" w:rsidP="003F1A1B">
            <w:pPr>
              <w:pStyle w:val="TableRow"/>
            </w:pPr>
            <w:r w:rsidRPr="00232D16">
              <w:rPr>
                <w:b/>
              </w:rPr>
              <w:t>Informational Note:</w:t>
            </w:r>
            <w:r w:rsidRPr="00232D16">
              <w:t xml:space="preserve"> The opportunity to provide a list of services identifiers to the Applications to identify specific service(s) will be detailed in the Technical Specification.</w:t>
            </w:r>
          </w:p>
        </w:tc>
        <w:tc>
          <w:tcPr>
            <w:tcW w:w="2581" w:type="dxa"/>
          </w:tcPr>
          <w:p w:rsidR="006800AF" w:rsidRPr="009D3116" w:rsidRDefault="006800AF" w:rsidP="003F1A1B">
            <w:pPr>
              <w:pStyle w:val="TableRow"/>
            </w:pPr>
            <w:r w:rsidRPr="009D3116">
              <w:t>Monitor</w:t>
            </w:r>
            <w:r>
              <w:t>()</w:t>
            </w:r>
          </w:p>
          <w:p w:rsidR="006800AF" w:rsidRPr="00A13899" w:rsidRDefault="006800AF" w:rsidP="008C719B">
            <w:pPr>
              <w:pStyle w:val="TableRow"/>
              <w:rPr>
                <w:highlight w:val="yellow"/>
              </w:rPr>
            </w:pPr>
          </w:p>
        </w:tc>
      </w:tr>
      <w:tr w:rsidR="006800AF" w:rsidRPr="00C86FE4" w:rsidTr="003F1A1B">
        <w:trPr>
          <w:cantSplit/>
          <w:jc w:val="center"/>
        </w:trPr>
        <w:tc>
          <w:tcPr>
            <w:tcW w:w="1574" w:type="dxa"/>
          </w:tcPr>
          <w:p w:rsidR="006800AF" w:rsidRPr="00A13899" w:rsidRDefault="006800AF" w:rsidP="008C719B">
            <w:pPr>
              <w:pStyle w:val="TableRow"/>
              <w:rPr>
                <w:highlight w:val="yellow"/>
              </w:rPr>
            </w:pPr>
            <w:r w:rsidRPr="00232D16">
              <w:t>CMAPI-P2P-008</w:t>
            </w:r>
          </w:p>
        </w:tc>
        <w:tc>
          <w:tcPr>
            <w:tcW w:w="5670" w:type="dxa"/>
          </w:tcPr>
          <w:p w:rsidR="006800AF" w:rsidRPr="00232D16" w:rsidRDefault="006800AF" w:rsidP="008C719B">
            <w:pPr>
              <w:pStyle w:val="TableRow"/>
            </w:pPr>
            <w:r w:rsidRPr="00232D16">
              <w:t>The OpenCMAPI Enabler SHALL be able to enable the Local Device to create a new P2P Direct group with one or several Remote Device (s) (The group could be a simple instance group – one time or a persistent one).</w:t>
            </w:r>
          </w:p>
          <w:p w:rsidR="006800AF" w:rsidRPr="003F1A1B" w:rsidRDefault="006800AF" w:rsidP="008C719B">
            <w:pPr>
              <w:pStyle w:val="TableRow"/>
              <w:rPr>
                <w:highlight w:val="green"/>
              </w:rPr>
            </w:pPr>
            <w:r w:rsidRPr="00232D16">
              <w:rPr>
                <w:highlight w:val="cyan"/>
              </w:rPr>
              <w:t>Enable/disableGroupFunctions?</w:t>
            </w:r>
          </w:p>
        </w:tc>
        <w:tc>
          <w:tcPr>
            <w:tcW w:w="2581" w:type="dxa"/>
          </w:tcPr>
          <w:p w:rsidR="006800AF" w:rsidRPr="00A13899" w:rsidRDefault="006800AF" w:rsidP="008C719B">
            <w:pPr>
              <w:pStyle w:val="TableRow"/>
              <w:rPr>
                <w:highlight w:val="yellow"/>
              </w:rPr>
            </w:pPr>
            <w:r w:rsidRPr="009D3116">
              <w:t>CreateGroup</w:t>
            </w:r>
            <w: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CMAPI-P2P-009</w:t>
            </w:r>
          </w:p>
        </w:tc>
        <w:tc>
          <w:tcPr>
            <w:tcW w:w="5670" w:type="dxa"/>
          </w:tcPr>
          <w:p w:rsidR="006800AF" w:rsidRPr="00232D16" w:rsidRDefault="006800AF" w:rsidP="008C719B">
            <w:pPr>
              <w:pStyle w:val="TableRow"/>
            </w:pPr>
            <w:r w:rsidRPr="00232D16">
              <w:t>The OpenCMAPI Enabler SHALL be able to enable the Local Device to remove a P2P Direct group it previously created.</w:t>
            </w:r>
          </w:p>
        </w:tc>
        <w:tc>
          <w:tcPr>
            <w:tcW w:w="2581" w:type="dxa"/>
          </w:tcPr>
          <w:p w:rsidR="006800AF" w:rsidRPr="00A13899" w:rsidRDefault="006800AF" w:rsidP="008C719B">
            <w:pPr>
              <w:pStyle w:val="TableRow"/>
              <w:rPr>
                <w:highlight w:val="yellow"/>
              </w:rPr>
            </w:pPr>
            <w:r w:rsidRPr="009D3116">
              <w:t>RemoveGroup</w:t>
            </w:r>
            <w: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CMAPI-P2P-010</w:t>
            </w:r>
          </w:p>
        </w:tc>
        <w:tc>
          <w:tcPr>
            <w:tcW w:w="5670" w:type="dxa"/>
          </w:tcPr>
          <w:p w:rsidR="006800AF" w:rsidRPr="00232D16" w:rsidRDefault="006800AF" w:rsidP="009D3116">
            <w:pPr>
              <w:pStyle w:val="TableRow"/>
            </w:pPr>
            <w:r w:rsidRPr="00232D16">
              <w:t>The OpenCMAPI Enabler SHALL be able to enable a Local Device to be a member of several groups simultaneously.</w:t>
            </w:r>
          </w:p>
        </w:tc>
        <w:tc>
          <w:tcPr>
            <w:tcW w:w="2581" w:type="dxa"/>
          </w:tcPr>
          <w:p w:rsidR="006800AF" w:rsidRPr="00A13899" w:rsidRDefault="006800AF" w:rsidP="008C719B">
            <w:pPr>
              <w:pStyle w:val="TableRow"/>
              <w:rPr>
                <w:highlight w:val="yellow"/>
              </w:rPr>
            </w:pPr>
            <w:r w:rsidRPr="009D3116">
              <w:t>EnableMembershipInSeveralGroups</w:t>
            </w:r>
            <w: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CMAPI-P2P-011</w:t>
            </w:r>
          </w:p>
        </w:tc>
        <w:tc>
          <w:tcPr>
            <w:tcW w:w="5670" w:type="dxa"/>
          </w:tcPr>
          <w:p w:rsidR="006800AF" w:rsidRPr="00232D16" w:rsidRDefault="006800AF" w:rsidP="008C719B">
            <w:pPr>
              <w:pStyle w:val="TableRow"/>
            </w:pPr>
            <w:r w:rsidRPr="00232D16">
              <w:t>The OpenCMAPI Enabler SHALL be able to disable a Local Device to be a member of several groups simultaneously, providing that the Local Device is not in charge of any of these groups.</w:t>
            </w:r>
          </w:p>
        </w:tc>
        <w:tc>
          <w:tcPr>
            <w:tcW w:w="2581" w:type="dxa"/>
          </w:tcPr>
          <w:p w:rsidR="006800AF" w:rsidRPr="00A13899" w:rsidRDefault="006800AF" w:rsidP="008C719B">
            <w:pPr>
              <w:pStyle w:val="TableRow"/>
              <w:rPr>
                <w:highlight w:val="yellow"/>
              </w:rPr>
            </w:pPr>
            <w:r>
              <w:t>D</w:t>
            </w:r>
            <w:r w:rsidRPr="009D3116">
              <w:t>isableMembershipInSeveralGroups</w:t>
            </w:r>
            <w:r>
              <w:t>()</w:t>
            </w:r>
          </w:p>
        </w:tc>
      </w:tr>
      <w:tr w:rsidR="006800AF" w:rsidRPr="00C86FE4" w:rsidTr="003F1A1B">
        <w:trPr>
          <w:cantSplit/>
          <w:jc w:val="center"/>
        </w:trPr>
        <w:tc>
          <w:tcPr>
            <w:tcW w:w="1574" w:type="dxa"/>
          </w:tcPr>
          <w:p w:rsidR="006800AF" w:rsidRPr="00A13899" w:rsidRDefault="006800AF" w:rsidP="008C719B">
            <w:pPr>
              <w:pStyle w:val="TableRow"/>
            </w:pPr>
            <w:r w:rsidRPr="00A13899">
              <w:t>CMAPI-P2P-012</w:t>
            </w:r>
          </w:p>
        </w:tc>
        <w:tc>
          <w:tcPr>
            <w:tcW w:w="5670" w:type="dxa"/>
          </w:tcPr>
          <w:p w:rsidR="006800AF" w:rsidRPr="003F1A1B" w:rsidRDefault="006800AF" w:rsidP="008C719B">
            <w:pPr>
              <w:pStyle w:val="TableRow"/>
              <w:rPr>
                <w:color w:val="000000"/>
              </w:rPr>
            </w:pPr>
            <w:r w:rsidRPr="00A13899">
              <w:rPr>
                <w:color w:val="000000"/>
              </w:rPr>
              <w:t xml:space="preserve">The OpenCMAPI Enabler SHALL be able to </w:t>
            </w:r>
            <w:r w:rsidRPr="00A13899">
              <w:t xml:space="preserve">enable the Local Device to </w:t>
            </w:r>
            <w:r w:rsidRPr="00A13899">
              <w:rPr>
                <w:color w:val="000000"/>
              </w:rPr>
              <w:t>remove a Remote Device from an existing group the Local Device owns.</w:t>
            </w:r>
          </w:p>
        </w:tc>
        <w:tc>
          <w:tcPr>
            <w:tcW w:w="2581" w:type="dxa"/>
          </w:tcPr>
          <w:p w:rsidR="006800AF" w:rsidRPr="00A13899" w:rsidRDefault="006800AF" w:rsidP="008C719B">
            <w:pPr>
              <w:pStyle w:val="TableRow"/>
            </w:pPr>
            <w:r w:rsidRPr="00422D55">
              <w:rPr>
                <w:color w:val="000000"/>
              </w:rPr>
              <w:t>RemoveDeviceFromGroup</w:t>
            </w:r>
            <w:r>
              <w:t>()</w:t>
            </w:r>
          </w:p>
        </w:tc>
      </w:tr>
      <w:tr w:rsidR="006800AF" w:rsidRPr="00C86FE4" w:rsidTr="003F1A1B">
        <w:trPr>
          <w:cantSplit/>
          <w:jc w:val="center"/>
        </w:trPr>
        <w:tc>
          <w:tcPr>
            <w:tcW w:w="1574" w:type="dxa"/>
          </w:tcPr>
          <w:p w:rsidR="006800AF" w:rsidRPr="004D77F5" w:rsidRDefault="006800AF" w:rsidP="008C719B">
            <w:pPr>
              <w:pStyle w:val="TableRow"/>
              <w:rPr>
                <w:highlight w:val="cyan"/>
              </w:rPr>
            </w:pPr>
            <w:r w:rsidRPr="004D77F5">
              <w:rPr>
                <w:highlight w:val="cyan"/>
              </w:rPr>
              <w:t>CMAPI-P2P-013</w:t>
            </w:r>
          </w:p>
        </w:tc>
        <w:tc>
          <w:tcPr>
            <w:tcW w:w="5670" w:type="dxa"/>
          </w:tcPr>
          <w:p w:rsidR="006800AF" w:rsidRDefault="006800AF" w:rsidP="008C719B">
            <w:pPr>
              <w:pStyle w:val="TableRow"/>
              <w:rPr>
                <w:ins w:id="33" w:author="gludovaczd" w:date="2013-06-27T13:18:00Z"/>
                <w:highlight w:val="cyan"/>
              </w:rPr>
            </w:pPr>
            <w:r w:rsidRPr="004D77F5">
              <w:rPr>
                <w:highlight w:val="cyan"/>
              </w:rPr>
              <w:t>The OpenCMAPI Enabler SHALL be able to request the Local Device to establish or close an existing P2P Direct connection within the group.</w:t>
            </w:r>
          </w:p>
          <w:p w:rsidR="006800AF" w:rsidRPr="004D77F5" w:rsidRDefault="006800AF" w:rsidP="008C719B">
            <w:pPr>
              <w:pStyle w:val="TableRow"/>
              <w:rPr>
                <w:highlight w:val="cyan"/>
              </w:rPr>
            </w:pPr>
          </w:p>
        </w:tc>
        <w:tc>
          <w:tcPr>
            <w:tcW w:w="2581" w:type="dxa"/>
          </w:tcPr>
          <w:p w:rsidR="006800AF" w:rsidRDefault="006800AF" w:rsidP="003F1A1B">
            <w:pPr>
              <w:pStyle w:val="TableRow"/>
              <w:rPr>
                <w:highlight w:val="green"/>
              </w:rPr>
            </w:pPr>
            <w:r w:rsidRPr="00066A71">
              <w:rPr>
                <w:highlight w:val="green"/>
              </w:rPr>
              <w:t>EstablishConnection</w:t>
            </w:r>
            <w:r w:rsidRPr="00B5622A">
              <w:rPr>
                <w:highlight w:val="green"/>
              </w:rPr>
              <w:t>()</w:t>
            </w:r>
            <w:r w:rsidRPr="00066A71">
              <w:rPr>
                <w:highlight w:val="green"/>
              </w:rPr>
              <w:t>,</w:t>
            </w:r>
            <w:r>
              <w:rPr>
                <w:highlight w:val="green"/>
              </w:rPr>
              <w:t xml:space="preserve"> </w:t>
            </w:r>
            <w:r>
              <w:t xml:space="preserve"> (C</w:t>
            </w:r>
            <w:r w:rsidRPr="00422D55">
              <w:t>onnect</w:t>
            </w:r>
            <w:r>
              <w:t>() to be replaced)</w:t>
            </w:r>
          </w:p>
          <w:p w:rsidR="006800AF" w:rsidRDefault="006800AF" w:rsidP="003F1A1B">
            <w:pPr>
              <w:pStyle w:val="TableRow"/>
              <w:rPr>
                <w:highlight w:val="green"/>
              </w:rPr>
            </w:pPr>
            <w:r w:rsidRPr="00066A71">
              <w:rPr>
                <w:highlight w:val="green"/>
              </w:rPr>
              <w:t>CloseConnection</w:t>
            </w:r>
            <w:r w:rsidRPr="00B5622A">
              <w:rPr>
                <w:highlight w:val="green"/>
              </w:rPr>
              <w:t>()</w:t>
            </w:r>
          </w:p>
          <w:p w:rsidR="006800AF" w:rsidRDefault="006800AF" w:rsidP="003F1A1B">
            <w:pPr>
              <w:pStyle w:val="TableRow"/>
              <w:rPr>
                <w:highlight w:val="green"/>
              </w:rPr>
            </w:pPr>
          </w:p>
          <w:p w:rsidR="006800AF" w:rsidRDefault="006800AF" w:rsidP="003F1A1B">
            <w:pPr>
              <w:pStyle w:val="TableRow"/>
              <w:rPr>
                <w:highlight w:val="green"/>
              </w:rPr>
            </w:pPr>
            <w:r>
              <w:rPr>
                <w:highlight w:val="green"/>
              </w:rPr>
              <w:t>AcceptConnection</w:t>
            </w:r>
            <w:r w:rsidRPr="00B5622A">
              <w:rPr>
                <w:highlight w:val="green"/>
              </w:rPr>
              <w:t>()</w:t>
            </w:r>
          </w:p>
          <w:p w:rsidR="006800AF" w:rsidRPr="00C86FE4" w:rsidRDefault="006800AF" w:rsidP="003F1A1B">
            <w:pPr>
              <w:pStyle w:val="TableRow"/>
            </w:pPr>
            <w:r>
              <w:rPr>
                <w:highlight w:val="green"/>
              </w:rPr>
              <w:t>RejectConnection</w:t>
            </w:r>
            <w:r w:rsidRPr="00B5622A">
              <w:rPr>
                <w:highlight w:val="green"/>
              </w:rP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CMAPI-P2P-014</w:t>
            </w:r>
          </w:p>
        </w:tc>
        <w:tc>
          <w:tcPr>
            <w:tcW w:w="5670" w:type="dxa"/>
          </w:tcPr>
          <w:p w:rsidR="006800AF" w:rsidRPr="00232D16" w:rsidRDefault="006800AF" w:rsidP="008C719B">
            <w:pPr>
              <w:pStyle w:val="TableRow"/>
            </w:pPr>
            <w:r w:rsidRPr="00232D16">
              <w:t>The OpenCMAPI Enabler SHALL be able to retrieve the status of the P2P Direct connection.</w:t>
            </w:r>
          </w:p>
        </w:tc>
        <w:tc>
          <w:tcPr>
            <w:tcW w:w="2581" w:type="dxa"/>
          </w:tcPr>
          <w:p w:rsidR="006800AF" w:rsidRPr="00A13899" w:rsidRDefault="006800AF" w:rsidP="008C719B">
            <w:pPr>
              <w:pStyle w:val="TableRow"/>
              <w:rPr>
                <w:highlight w:val="yellow"/>
              </w:rPr>
            </w:pPr>
            <w:r w:rsidRPr="00422D55">
              <w:t>GetConnectionStatus</w:t>
            </w:r>
            <w: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CMAPI-P2P-015</w:t>
            </w:r>
          </w:p>
        </w:tc>
        <w:tc>
          <w:tcPr>
            <w:tcW w:w="5670" w:type="dxa"/>
          </w:tcPr>
          <w:p w:rsidR="006800AF" w:rsidRPr="00232D16" w:rsidRDefault="006800AF" w:rsidP="008C719B">
            <w:pPr>
              <w:pStyle w:val="TableRow"/>
            </w:pPr>
            <w:r w:rsidRPr="00232D16">
              <w:t>The OpenCMAPI Enabler SHALL be able to request the Local Device to act as a relay to share its data connection with Remote Device members of the group (i.e. enable or disable concurrent operations).</w:t>
            </w:r>
          </w:p>
        </w:tc>
        <w:tc>
          <w:tcPr>
            <w:tcW w:w="2581" w:type="dxa"/>
          </w:tcPr>
          <w:p w:rsidR="006800AF" w:rsidRPr="00A13899" w:rsidRDefault="006800AF" w:rsidP="008C719B">
            <w:pPr>
              <w:pStyle w:val="TableRow"/>
              <w:rPr>
                <w:highlight w:val="yellow"/>
              </w:rPr>
            </w:pPr>
            <w:r w:rsidRPr="00422D55">
              <w:t>Enable/DisableRelay</w:t>
            </w:r>
            <w:r>
              <w:t>()</w:t>
            </w:r>
          </w:p>
        </w:tc>
      </w:tr>
      <w:tr w:rsidR="006800AF" w:rsidRPr="00C86FE4" w:rsidTr="003F1A1B">
        <w:trPr>
          <w:cantSplit/>
          <w:jc w:val="center"/>
        </w:trPr>
        <w:tc>
          <w:tcPr>
            <w:tcW w:w="1574" w:type="dxa"/>
          </w:tcPr>
          <w:p w:rsidR="006800AF" w:rsidRPr="004D77F5" w:rsidRDefault="006800AF" w:rsidP="008C719B">
            <w:pPr>
              <w:pStyle w:val="TableRow"/>
              <w:rPr>
                <w:highlight w:val="yellow"/>
              </w:rPr>
            </w:pPr>
            <w:r w:rsidRPr="00232D16">
              <w:t>CMAPI-P2P-016</w:t>
            </w:r>
          </w:p>
        </w:tc>
        <w:tc>
          <w:tcPr>
            <w:tcW w:w="5670" w:type="dxa"/>
          </w:tcPr>
          <w:p w:rsidR="006800AF" w:rsidRPr="00232D16" w:rsidRDefault="006800AF" w:rsidP="008C719B">
            <w:pPr>
              <w:pStyle w:val="TableRow"/>
            </w:pPr>
            <w:r w:rsidRPr="00232D16">
              <w:t>The OpenCMAPI Enabler SHALL enable the Local Device to invite a Remote Device to join an existing group.</w:t>
            </w:r>
          </w:p>
          <w:p w:rsidR="006800AF" w:rsidRPr="004D77F5" w:rsidRDefault="006800AF" w:rsidP="008C719B">
            <w:pPr>
              <w:pStyle w:val="TableRow"/>
              <w:rPr>
                <w:highlight w:val="yellow"/>
              </w:rPr>
            </w:pPr>
            <w:r w:rsidRPr="00232D16">
              <w:rPr>
                <w:highlight w:val="cyan"/>
              </w:rPr>
              <w:t>What about a function that a remote device requests to join a group?</w:t>
            </w:r>
          </w:p>
        </w:tc>
        <w:tc>
          <w:tcPr>
            <w:tcW w:w="2581" w:type="dxa"/>
          </w:tcPr>
          <w:p w:rsidR="006800AF" w:rsidRDefault="006800AF" w:rsidP="003F1A1B">
            <w:pPr>
              <w:pStyle w:val="TableRow"/>
            </w:pPr>
            <w:r w:rsidRPr="009D3116">
              <w:t>JoinGroup</w:t>
            </w:r>
            <w:r>
              <w:t>() (this is an invitation)</w:t>
            </w:r>
          </w:p>
          <w:p w:rsidR="006800AF" w:rsidRPr="00A13899" w:rsidRDefault="006800AF" w:rsidP="008C719B">
            <w:pPr>
              <w:pStyle w:val="TableRow"/>
              <w:rPr>
                <w:highlight w:val="yellow"/>
              </w:rPr>
            </w:pPr>
          </w:p>
        </w:tc>
      </w:tr>
      <w:tr w:rsidR="006800AF" w:rsidRPr="00C86FE4" w:rsidTr="003F1A1B">
        <w:trPr>
          <w:cantSplit/>
          <w:jc w:val="center"/>
        </w:trPr>
        <w:tc>
          <w:tcPr>
            <w:tcW w:w="1574" w:type="dxa"/>
          </w:tcPr>
          <w:p w:rsidR="006800AF" w:rsidRPr="00232D16" w:rsidRDefault="006800AF" w:rsidP="008C719B">
            <w:pPr>
              <w:pStyle w:val="TableRow"/>
            </w:pPr>
            <w:r w:rsidRPr="00232D16">
              <w:t>CMAPI-P2P-017</w:t>
            </w:r>
          </w:p>
        </w:tc>
        <w:tc>
          <w:tcPr>
            <w:tcW w:w="5670" w:type="dxa"/>
          </w:tcPr>
          <w:p w:rsidR="006800AF" w:rsidRPr="00232D16" w:rsidRDefault="006800AF" w:rsidP="008C719B">
            <w:pPr>
              <w:pStyle w:val="TableRow"/>
            </w:pPr>
            <w:r w:rsidRPr="00232D16">
              <w:t>The OpenCMAPI Enabler SHALL be able to retrieve from the Local Device which P2P Direct enabled device(s) are in an existing group to which the Local Device is a member of.</w:t>
            </w:r>
          </w:p>
        </w:tc>
        <w:tc>
          <w:tcPr>
            <w:tcW w:w="2581" w:type="dxa"/>
          </w:tcPr>
          <w:p w:rsidR="006800AF" w:rsidRPr="00A13899" w:rsidRDefault="006800AF" w:rsidP="008C719B">
            <w:pPr>
              <w:pStyle w:val="TableRow"/>
              <w:rPr>
                <w:highlight w:val="yellow"/>
              </w:rPr>
            </w:pPr>
            <w:r w:rsidRPr="00422D55">
              <w:t>GetGroupInfo</w:t>
            </w:r>
            <w: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CMAPI-P2P-018</w:t>
            </w:r>
          </w:p>
        </w:tc>
        <w:tc>
          <w:tcPr>
            <w:tcW w:w="5670" w:type="dxa"/>
          </w:tcPr>
          <w:p w:rsidR="006800AF" w:rsidRPr="00232D16" w:rsidRDefault="006800AF" w:rsidP="008C719B">
            <w:pPr>
              <w:pStyle w:val="TableRow"/>
            </w:pPr>
            <w:r w:rsidRPr="00232D16">
              <w:t>The OpenCMAPI Enabler SHALL be able to trigger the Local Device to announce its presence to Remote Device(s).</w:t>
            </w:r>
          </w:p>
        </w:tc>
        <w:tc>
          <w:tcPr>
            <w:tcW w:w="2581" w:type="dxa"/>
          </w:tcPr>
          <w:p w:rsidR="006800AF" w:rsidRPr="00A13899" w:rsidRDefault="006800AF" w:rsidP="008C719B">
            <w:pPr>
              <w:pStyle w:val="TableRow"/>
              <w:rPr>
                <w:highlight w:val="yellow"/>
              </w:rPr>
            </w:pPr>
            <w:r w:rsidRPr="00422D55">
              <w:t>Announce</w:t>
            </w:r>
            <w:r>
              <w:t>()</w:t>
            </w:r>
          </w:p>
        </w:tc>
      </w:tr>
      <w:tr w:rsidR="006800AF" w:rsidRPr="00C86FE4" w:rsidTr="003F1A1B">
        <w:trPr>
          <w:cantSplit/>
          <w:jc w:val="center"/>
        </w:trPr>
        <w:tc>
          <w:tcPr>
            <w:tcW w:w="1574" w:type="dxa"/>
          </w:tcPr>
          <w:p w:rsidR="006800AF" w:rsidRPr="00232D16" w:rsidRDefault="006800AF" w:rsidP="008C719B">
            <w:pPr>
              <w:pStyle w:val="TableRow"/>
            </w:pPr>
            <w:r w:rsidRPr="00232D16">
              <w:t>CMAPI-P2P-019</w:t>
            </w:r>
          </w:p>
        </w:tc>
        <w:tc>
          <w:tcPr>
            <w:tcW w:w="5670" w:type="dxa"/>
          </w:tcPr>
          <w:p w:rsidR="006800AF" w:rsidRPr="00232D16" w:rsidRDefault="006800AF" w:rsidP="008C719B">
            <w:pPr>
              <w:pStyle w:val="TableRow"/>
            </w:pPr>
            <w:r w:rsidRPr="00232D16">
              <w:t>The OpenCMAPI Enabler SHALL be able to instruct the Local Device to reject a Remote Device from joining an existing group.</w:t>
            </w:r>
          </w:p>
        </w:tc>
        <w:tc>
          <w:tcPr>
            <w:tcW w:w="2581" w:type="dxa"/>
          </w:tcPr>
          <w:p w:rsidR="006800AF" w:rsidRPr="004D77F5" w:rsidRDefault="006800AF" w:rsidP="008C719B">
            <w:pPr>
              <w:pStyle w:val="TableRow"/>
              <w:rPr>
                <w:highlight w:val="yellow"/>
              </w:rPr>
            </w:pPr>
            <w:r w:rsidRPr="00422D55">
              <w:t>RejectJoiningGroup</w:t>
            </w:r>
            <w:r>
              <w:t>()</w:t>
            </w:r>
          </w:p>
        </w:tc>
      </w:tr>
      <w:tr w:rsidR="006800AF" w:rsidRPr="00C86FE4" w:rsidTr="003F1A1B">
        <w:trPr>
          <w:cantSplit/>
          <w:jc w:val="center"/>
        </w:trPr>
        <w:tc>
          <w:tcPr>
            <w:tcW w:w="1574" w:type="dxa"/>
          </w:tcPr>
          <w:p w:rsidR="006800AF" w:rsidRPr="00C86FE4" w:rsidRDefault="006800AF" w:rsidP="008C719B">
            <w:pPr>
              <w:pStyle w:val="TableRow"/>
            </w:pPr>
            <w:r w:rsidRPr="00C86FE4">
              <w:t>CMAPI-P2P-020</w:t>
            </w:r>
          </w:p>
        </w:tc>
        <w:tc>
          <w:tcPr>
            <w:tcW w:w="5670" w:type="dxa"/>
          </w:tcPr>
          <w:p w:rsidR="006800AF" w:rsidRPr="00C86FE4" w:rsidRDefault="006800AF" w:rsidP="008C719B">
            <w:pPr>
              <w:pStyle w:val="TableRow"/>
            </w:pPr>
            <w:r w:rsidRPr="00C86FE4">
              <w:t>The OpenCMAPI Enabler SHALL be able to instruct the Local Device to be restricted from an existing group owned by a Remote Device.</w:t>
            </w:r>
          </w:p>
        </w:tc>
        <w:tc>
          <w:tcPr>
            <w:tcW w:w="2581" w:type="dxa"/>
          </w:tcPr>
          <w:p w:rsidR="006800AF" w:rsidRPr="00C86FE4" w:rsidRDefault="006800AF" w:rsidP="008C719B">
            <w:pPr>
              <w:pStyle w:val="TableRow"/>
            </w:pPr>
          </w:p>
        </w:tc>
      </w:tr>
      <w:tr w:rsidR="006800AF" w:rsidRPr="00C86FE4" w:rsidTr="003F1A1B">
        <w:trPr>
          <w:cantSplit/>
          <w:jc w:val="center"/>
        </w:trPr>
        <w:tc>
          <w:tcPr>
            <w:tcW w:w="1574" w:type="dxa"/>
          </w:tcPr>
          <w:p w:rsidR="006800AF" w:rsidRPr="00232D16" w:rsidRDefault="006800AF" w:rsidP="008C719B">
            <w:pPr>
              <w:pStyle w:val="TableRow"/>
            </w:pPr>
            <w:r w:rsidRPr="00232D16">
              <w:t>CMAPI-P2P-021</w:t>
            </w:r>
          </w:p>
        </w:tc>
        <w:tc>
          <w:tcPr>
            <w:tcW w:w="5670" w:type="dxa"/>
          </w:tcPr>
          <w:p w:rsidR="006800AF" w:rsidRPr="00232D16" w:rsidRDefault="006800AF" w:rsidP="00422D55">
            <w:pPr>
              <w:pStyle w:val="TableRow"/>
            </w:pPr>
            <w:r w:rsidRPr="00232D16">
              <w:t>The OpenCMAPI Enabler SHALL be able to instruct the Local Device to reject an invitation to join an existing group.</w:t>
            </w:r>
          </w:p>
        </w:tc>
        <w:tc>
          <w:tcPr>
            <w:tcW w:w="2581" w:type="dxa"/>
          </w:tcPr>
          <w:p w:rsidR="006800AF" w:rsidRDefault="006800AF" w:rsidP="003F1A1B">
            <w:pPr>
              <w:pStyle w:val="TableRow"/>
            </w:pPr>
            <w:r w:rsidRPr="00422D55">
              <w:t>Reject</w:t>
            </w:r>
            <w:r>
              <w:t>InvitationTo</w:t>
            </w:r>
            <w:r w:rsidRPr="00422D55">
              <w:t>Group</w:t>
            </w:r>
            <w:r>
              <w:t>()</w:t>
            </w:r>
          </w:p>
          <w:p w:rsidR="006800AF" w:rsidRPr="00A13899" w:rsidRDefault="006800AF" w:rsidP="003F1A1B">
            <w:pPr>
              <w:pStyle w:val="TableRow"/>
              <w:rPr>
                <w:highlight w:val="yellow"/>
              </w:rPr>
            </w:pPr>
            <w:r w:rsidRPr="00BF68FF">
              <w:rPr>
                <w:highlight w:val="green"/>
              </w:rPr>
              <w:t>AcceptInvitationToGroup</w:t>
            </w:r>
            <w:r w:rsidRPr="00B5622A">
              <w:rPr>
                <w:highlight w:val="green"/>
              </w:rPr>
              <w:t>()</w:t>
            </w:r>
          </w:p>
        </w:tc>
      </w:tr>
    </w:tbl>
    <w:p w:rsidR="006800AF" w:rsidDel="00EE690F" w:rsidRDefault="006800AF" w:rsidP="00516C00">
      <w:pPr>
        <w:pStyle w:val="AltNormal"/>
        <w:rPr>
          <w:del w:id="34" w:author="gludovacz" w:date="2013-07-24T14:08:00Z"/>
          <w:sz w:val="24"/>
          <w:szCs w:val="24"/>
        </w:rPr>
      </w:pPr>
    </w:p>
    <w:p w:rsidR="006800AF" w:rsidRDefault="006800AF">
      <w:pPr>
        <w:pStyle w:val="AltH1"/>
        <w:numPr>
          <w:ilvl w:val="0"/>
          <w:numId w:val="12"/>
          <w:numberingChange w:id="35" w:author="Thierry B" w:date="2013-07-24T17:35:00Z" w:original="%1:2:0:"/>
        </w:numPr>
      </w:pPr>
      <w:r>
        <w:t>Impact on Backward Compatibility</w:t>
      </w:r>
    </w:p>
    <w:p w:rsidR="006800AF" w:rsidRDefault="006800AF">
      <w:pPr>
        <w:pStyle w:val="AltNormal"/>
      </w:pPr>
      <w:r>
        <w:t>None</w:t>
      </w:r>
    </w:p>
    <w:p w:rsidR="006800AF" w:rsidRDefault="006800AF">
      <w:pPr>
        <w:pStyle w:val="AltH1"/>
        <w:numPr>
          <w:ilvl w:val="0"/>
          <w:numId w:val="12"/>
          <w:numberingChange w:id="36" w:author="Thierry B" w:date="2013-07-24T17:35:00Z" w:original="%1:3:0:"/>
        </w:numPr>
      </w:pPr>
      <w:r>
        <w:t>Impact on Other Specifications</w:t>
      </w:r>
    </w:p>
    <w:p w:rsidR="006800AF" w:rsidRDefault="006800AF">
      <w:pPr>
        <w:pStyle w:val="AltNormal"/>
      </w:pPr>
      <w:r>
        <w:t>None</w:t>
      </w:r>
    </w:p>
    <w:p w:rsidR="006800AF" w:rsidRDefault="006800AF">
      <w:pPr>
        <w:pStyle w:val="AltH1"/>
        <w:numPr>
          <w:ilvl w:val="0"/>
          <w:numId w:val="12"/>
          <w:numberingChange w:id="37" w:author="Thierry B" w:date="2013-07-24T17:35:00Z" w:original="%1:4:0:"/>
        </w:numPr>
      </w:pPr>
      <w:r>
        <w:t>Intellectual Property Rights</w:t>
      </w:r>
    </w:p>
    <w:p w:rsidR="006800AF" w:rsidRDefault="006800AF">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6800AF" w:rsidRDefault="006800AF">
      <w:pPr>
        <w:pStyle w:val="AltH1"/>
        <w:numPr>
          <w:ilvl w:val="0"/>
          <w:numId w:val="12"/>
          <w:numberingChange w:id="38" w:author="Thierry B" w:date="2013-07-24T17:35:00Z" w:original="%1:5:0:"/>
        </w:numPr>
      </w:pPr>
      <w:r>
        <w:t>Recommendation</w:t>
      </w:r>
    </w:p>
    <w:p w:rsidR="006800AF" w:rsidRDefault="006800AF" w:rsidP="003B7186">
      <w:pPr>
        <w:pStyle w:val="AltNormal"/>
      </w:pPr>
      <w:r>
        <w:rPr>
          <w:lang w:eastAsia="zh-CN"/>
        </w:rPr>
        <w:t>The CD OpenCMAPI SWG should review and agree this CR.</w:t>
      </w:r>
    </w:p>
    <w:p w:rsidR="006800AF" w:rsidRDefault="006800AF" w:rsidP="008D0C91">
      <w:pPr>
        <w:pStyle w:val="AltH1"/>
        <w:numPr>
          <w:ilvl w:val="0"/>
          <w:numId w:val="12"/>
          <w:numberingChange w:id="39" w:author="Thierry B" w:date="2013-07-24T17:35:00Z" w:original="%1:6:0:"/>
        </w:numPr>
      </w:pPr>
      <w:r>
        <w:t>Detailed Change Proposal</w:t>
      </w:r>
    </w:p>
    <w:p w:rsidR="006800AF" w:rsidRDefault="006800AF" w:rsidP="00F831B7">
      <w:pPr>
        <w:pStyle w:val="AltChangeList"/>
        <w:numPr>
          <w:ilvl w:val="0"/>
          <w:numId w:val="15"/>
          <w:numberingChange w:id="40" w:author="Thierry B" w:date="2013-07-24T17:35:00Z" w:original="Change %1:1:0:: "/>
        </w:numPr>
      </w:pPr>
      <w:r>
        <w:t>Add FFS and change type</w:t>
      </w:r>
    </w:p>
    <w:p w:rsidR="006800AF" w:rsidRPr="00624592" w:rsidRDefault="006800AF" w:rsidP="00457356">
      <w:pPr>
        <w:pStyle w:val="AltNormal"/>
        <w:rPr>
          <w:b/>
          <w:lang w:eastAsia="zh-CN"/>
        </w:rPr>
      </w:pPr>
      <w:bookmarkStart w:id="41" w:name="_Toc325481896"/>
    </w:p>
    <w:p w:rsidR="006800AF" w:rsidRPr="00624592" w:rsidRDefault="006800AF" w:rsidP="008C719B">
      <w:pPr>
        <w:pStyle w:val="Heading3"/>
        <w:numPr>
          <w:ilvl w:val="0"/>
          <w:numId w:val="0"/>
        </w:numPr>
        <w:tabs>
          <w:tab w:val="clear" w:pos="1800"/>
          <w:tab w:val="clear" w:pos="2520"/>
        </w:tabs>
        <w:spacing w:before="120" w:after="80"/>
        <w:rPr>
          <w:bCs/>
          <w:sz w:val="24"/>
          <w:szCs w:val="24"/>
          <w:lang w:val="en-GB" w:eastAsia="zh-CN"/>
        </w:rPr>
      </w:pPr>
      <w:bookmarkStart w:id="42" w:name="_Toc355772113"/>
      <w:r w:rsidRPr="00624592">
        <w:rPr>
          <w:bCs/>
          <w:sz w:val="24"/>
          <w:lang w:val="en-GB" w:eastAsia="zh-CN"/>
        </w:rPr>
        <w:t xml:space="preserve">6.2.x </w:t>
      </w:r>
      <w:r w:rsidRPr="00624592">
        <w:rPr>
          <w:sz w:val="24"/>
          <w:szCs w:val="24"/>
          <w:lang w:val="en-GB"/>
        </w:rPr>
        <w:t>ServiceRecord</w:t>
      </w:r>
      <w:bookmarkEnd w:id="42"/>
    </w:p>
    <w:p w:rsidR="006800AF" w:rsidRPr="00624592" w:rsidRDefault="006800AF" w:rsidP="008C719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6800AF" w:rsidRPr="00624592" w:rsidTr="008C719B">
        <w:tc>
          <w:tcPr>
            <w:tcW w:w="10065" w:type="dxa"/>
            <w:tcBorders>
              <w:top w:val="single" w:sz="4" w:space="0" w:color="auto"/>
            </w:tcBorders>
            <w:shd w:val="clear" w:color="auto" w:fill="D9D9D9"/>
          </w:tcPr>
          <w:p w:rsidR="006800AF" w:rsidRPr="00624592" w:rsidRDefault="006800AF" w:rsidP="008C719B">
            <w:pPr>
              <w:pStyle w:val="AltNormal"/>
              <w:rPr>
                <w:b/>
                <w:lang w:eastAsia="zh-CN"/>
              </w:rPr>
            </w:pPr>
            <w:r w:rsidRPr="00624592">
              <w:rPr>
                <w:b/>
                <w:lang w:eastAsia="zh-CN"/>
              </w:rPr>
              <w:t>Definition ServiceRecord</w:t>
            </w:r>
          </w:p>
        </w:tc>
      </w:tr>
      <w:tr w:rsidR="006800AF" w:rsidRPr="00624592" w:rsidTr="008C719B">
        <w:tc>
          <w:tcPr>
            <w:tcW w:w="10065" w:type="dxa"/>
            <w:tcBorders>
              <w:bottom w:val="single" w:sz="4" w:space="0" w:color="auto"/>
            </w:tcBorders>
            <w:shd w:val="clear" w:color="auto" w:fill="D9D9D9"/>
          </w:tcPr>
          <w:p w:rsidR="006800AF" w:rsidRPr="00624592" w:rsidRDefault="006800AF" w:rsidP="008C719B">
            <w:pPr>
              <w:pStyle w:val="AltNormal"/>
              <w:rPr>
                <w:lang w:eastAsia="zh-CN"/>
              </w:rPr>
            </w:pPr>
            <w:r w:rsidRPr="00624592">
              <w:rPr>
                <w:lang w:eastAsia="zh-CN"/>
              </w:rPr>
              <w:t>This prototype defines a structure which describes a service record.</w:t>
            </w:r>
          </w:p>
          <w:p w:rsidR="006800AF" w:rsidRPr="00624592" w:rsidRDefault="006800AF" w:rsidP="008C719B">
            <w:pPr>
              <w:pStyle w:val="AltNormal"/>
              <w:rPr>
                <w:b/>
                <w:lang w:eastAsia="zh-CN"/>
              </w:rPr>
            </w:pPr>
          </w:p>
        </w:tc>
      </w:tr>
    </w:tbl>
    <w:p w:rsidR="006800AF" w:rsidRPr="00624592" w:rsidRDefault="006800AF" w:rsidP="008C719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6800AF" w:rsidRPr="00624592" w:rsidTr="008C719B">
        <w:tc>
          <w:tcPr>
            <w:tcW w:w="2552" w:type="dxa"/>
            <w:tcBorders>
              <w:top w:val="single" w:sz="4" w:space="0" w:color="auto"/>
            </w:tcBorders>
            <w:shd w:val="clear" w:color="auto" w:fill="D9D9D9"/>
          </w:tcPr>
          <w:p w:rsidR="006800AF" w:rsidRPr="00624592" w:rsidRDefault="006800AF" w:rsidP="008C719B">
            <w:pPr>
              <w:pStyle w:val="AltNormal"/>
              <w:jc w:val="center"/>
              <w:rPr>
                <w:b/>
                <w:lang w:eastAsia="zh-CN"/>
              </w:rPr>
            </w:pPr>
            <w:r w:rsidRPr="00624592">
              <w:rPr>
                <w:b/>
                <w:lang w:eastAsia="zh-CN"/>
              </w:rPr>
              <w:t>Field Name</w:t>
            </w:r>
          </w:p>
        </w:tc>
        <w:tc>
          <w:tcPr>
            <w:tcW w:w="1701" w:type="dxa"/>
            <w:tcBorders>
              <w:top w:val="single" w:sz="4" w:space="0" w:color="auto"/>
            </w:tcBorders>
            <w:shd w:val="clear" w:color="auto" w:fill="D9D9D9"/>
          </w:tcPr>
          <w:p w:rsidR="006800AF" w:rsidRPr="00624592" w:rsidRDefault="006800AF" w:rsidP="008C719B">
            <w:pPr>
              <w:pStyle w:val="AltNormal"/>
              <w:jc w:val="center"/>
              <w:rPr>
                <w:b/>
                <w:lang w:eastAsia="zh-CN"/>
              </w:rPr>
            </w:pPr>
            <w:r w:rsidRPr="00624592">
              <w:rPr>
                <w:b/>
                <w:lang w:eastAsia="zh-CN"/>
              </w:rPr>
              <w:t>Type</w:t>
            </w:r>
          </w:p>
        </w:tc>
        <w:tc>
          <w:tcPr>
            <w:tcW w:w="5812" w:type="dxa"/>
            <w:tcBorders>
              <w:top w:val="single" w:sz="4" w:space="0" w:color="auto"/>
            </w:tcBorders>
            <w:shd w:val="clear" w:color="auto" w:fill="D9D9D9"/>
          </w:tcPr>
          <w:p w:rsidR="006800AF" w:rsidRPr="00624592" w:rsidRDefault="006800AF" w:rsidP="008C719B">
            <w:pPr>
              <w:pStyle w:val="AltNormal"/>
              <w:jc w:val="center"/>
              <w:rPr>
                <w:b/>
                <w:lang w:eastAsia="zh-CN"/>
              </w:rPr>
            </w:pPr>
            <w:r w:rsidRPr="00624592">
              <w:rPr>
                <w:b/>
                <w:lang w:eastAsia="zh-CN"/>
              </w:rPr>
              <w:t>Description</w:t>
            </w:r>
          </w:p>
        </w:tc>
      </w:tr>
      <w:tr w:rsidR="006800AF" w:rsidRPr="00624592" w:rsidTr="00FB354D">
        <w:tc>
          <w:tcPr>
            <w:tcW w:w="2552" w:type="dxa"/>
            <w:shd w:val="clear" w:color="auto" w:fill="D9D9D9"/>
          </w:tcPr>
          <w:p w:rsidR="006800AF" w:rsidRPr="00624592" w:rsidRDefault="006800AF" w:rsidP="008C719B">
            <w:pPr>
              <w:pStyle w:val="AltNormal"/>
              <w:jc w:val="center"/>
            </w:pPr>
            <w:r w:rsidRPr="00624592">
              <w:rPr>
                <w:lang w:eastAsia="zh-CN"/>
              </w:rPr>
              <w:t>serviceID</w:t>
            </w:r>
          </w:p>
        </w:tc>
        <w:tc>
          <w:tcPr>
            <w:tcW w:w="1701" w:type="dxa"/>
            <w:shd w:val="clear" w:color="auto" w:fill="D9D9D9"/>
          </w:tcPr>
          <w:p w:rsidR="006800AF" w:rsidRPr="00624592" w:rsidRDefault="006800AF" w:rsidP="008C719B">
            <w:pPr>
              <w:pStyle w:val="AltNormal"/>
              <w:jc w:val="center"/>
            </w:pPr>
            <w:r w:rsidRPr="00624592">
              <w:t>d</w:t>
            </w:r>
            <w:ins w:id="43" w:author="gludovaczd" w:date="2013-07-03T14:56:00Z">
              <w:r>
                <w:t>q</w:t>
              </w:r>
            </w:ins>
            <w:r w:rsidRPr="00624592">
              <w:t>word</w:t>
            </w:r>
          </w:p>
        </w:tc>
        <w:tc>
          <w:tcPr>
            <w:tcW w:w="5812" w:type="dxa"/>
            <w:shd w:val="clear" w:color="auto" w:fill="D9D9D9"/>
          </w:tcPr>
          <w:p w:rsidR="006800AF" w:rsidRPr="00624592" w:rsidRDefault="006800AF" w:rsidP="008C719B">
            <w:pPr>
              <w:pStyle w:val="AltNormal"/>
              <w:rPr>
                <w:lang w:eastAsia="zh-CN"/>
              </w:rPr>
            </w:pPr>
            <w:r w:rsidRPr="00624592">
              <w:rPr>
                <w:lang w:eastAsia="zh-CN"/>
              </w:rPr>
              <w:t>The identifier of a service</w:t>
            </w:r>
          </w:p>
        </w:tc>
      </w:tr>
      <w:tr w:rsidR="006800AF" w:rsidRPr="00624592" w:rsidTr="008C719B">
        <w:trPr>
          <w:ins w:id="44" w:author="gludovaczd" w:date="2013-07-03T14:23:00Z"/>
        </w:trPr>
        <w:tc>
          <w:tcPr>
            <w:tcW w:w="2552" w:type="dxa"/>
            <w:tcBorders>
              <w:bottom w:val="single" w:sz="4" w:space="0" w:color="auto"/>
            </w:tcBorders>
            <w:shd w:val="clear" w:color="auto" w:fill="D9D9D9"/>
          </w:tcPr>
          <w:p w:rsidR="006800AF" w:rsidRPr="00624592" w:rsidRDefault="006800AF" w:rsidP="008C719B">
            <w:pPr>
              <w:pStyle w:val="AltNormal"/>
              <w:jc w:val="center"/>
              <w:rPr>
                <w:ins w:id="45" w:author="gludovaczd" w:date="2013-07-03T14:23:00Z"/>
                <w:lang w:eastAsia="zh-CN"/>
              </w:rPr>
            </w:pPr>
            <w:ins w:id="46" w:author="gludovaczd" w:date="2013-07-03T14:23:00Z">
              <w:r>
                <w:rPr>
                  <w:lang w:eastAsia="zh-CN"/>
                </w:rPr>
                <w:t>metadata</w:t>
              </w:r>
            </w:ins>
          </w:p>
        </w:tc>
        <w:tc>
          <w:tcPr>
            <w:tcW w:w="1701" w:type="dxa"/>
            <w:tcBorders>
              <w:bottom w:val="single" w:sz="4" w:space="0" w:color="auto"/>
            </w:tcBorders>
            <w:shd w:val="clear" w:color="auto" w:fill="D9D9D9"/>
          </w:tcPr>
          <w:p w:rsidR="006800AF" w:rsidRPr="00624592" w:rsidRDefault="006800AF" w:rsidP="008C719B">
            <w:pPr>
              <w:pStyle w:val="AltNormal"/>
              <w:jc w:val="center"/>
              <w:rPr>
                <w:ins w:id="47" w:author="gludovaczd" w:date="2013-07-03T14:23:00Z"/>
              </w:rPr>
            </w:pPr>
            <w:ins w:id="48" w:author="gludovacz" w:date="2013-07-24T14:51:00Z">
              <w:r>
                <w:t>UTF8*</w:t>
              </w:r>
            </w:ins>
          </w:p>
        </w:tc>
        <w:tc>
          <w:tcPr>
            <w:tcW w:w="5812" w:type="dxa"/>
            <w:tcBorders>
              <w:bottom w:val="single" w:sz="4" w:space="0" w:color="auto"/>
            </w:tcBorders>
            <w:shd w:val="clear" w:color="auto" w:fill="D9D9D9"/>
          </w:tcPr>
          <w:p w:rsidR="006800AF" w:rsidRPr="00624592" w:rsidRDefault="006800AF" w:rsidP="008C719B">
            <w:pPr>
              <w:pStyle w:val="AltNormal"/>
              <w:rPr>
                <w:ins w:id="49" w:author="gludovaczd" w:date="2013-07-03T14:23:00Z"/>
                <w:lang w:eastAsia="zh-CN"/>
              </w:rPr>
            </w:pPr>
            <w:ins w:id="50" w:author="gludovacz" w:date="2013-07-24T14:52:00Z">
              <w:r>
                <w:rPr>
                  <w:lang w:eastAsia="zh-CN"/>
                </w:rPr>
                <w:t>Metadata of the service.</w:t>
              </w:r>
            </w:ins>
          </w:p>
        </w:tc>
      </w:tr>
    </w:tbl>
    <w:p w:rsidR="006800AF" w:rsidRPr="00624592" w:rsidRDefault="006800AF" w:rsidP="008C719B">
      <w:pPr>
        <w:rPr>
          <w:lang w:eastAsia="zh-CN"/>
        </w:rPr>
      </w:pPr>
    </w:p>
    <w:p w:rsidR="006800AF" w:rsidRPr="006800AF" w:rsidRDefault="006800AF" w:rsidP="00232D16">
      <w:pPr>
        <w:rPr>
          <w:ins w:id="51" w:author="gludovaczd" w:date="2013-06-25T11:07:00Z"/>
          <w:highlight w:val="yellow"/>
          <w:lang w:val="en-US"/>
          <w:rPrChange w:id="52" w:author="Thierry B" w:date="2013-07-24T17:47:00Z">
            <w:rPr>
              <w:ins w:id="53" w:author="gludovaczd" w:date="2013-06-25T11:07:00Z"/>
              <w:lang w:val="en-US"/>
            </w:rPr>
          </w:rPrChange>
        </w:rPr>
      </w:pPr>
      <w:ins w:id="54" w:author="gludovaczd" w:date="2013-07-03T12:39:00Z">
        <w:r w:rsidRPr="006800AF">
          <w:rPr>
            <w:b/>
            <w:highlight w:val="yellow"/>
            <w:lang w:val="en-US"/>
            <w:rPrChange w:id="55" w:author="Thierry B" w:date="2013-07-24T17:48:00Z">
              <w:rPr>
                <w:lang w:val="en-US"/>
              </w:rPr>
            </w:rPrChange>
          </w:rPr>
          <w:t>Editor</w:t>
        </w:r>
        <w:r w:rsidRPr="00FA6510">
          <w:rPr>
            <w:b/>
            <w:highlight w:val="yellow"/>
            <w:lang w:val="en-US"/>
            <w:rPrChange w:id="56" w:author="Thierry B" w:date="2013-07-24T17:48:00Z">
              <w:rPr>
                <w:b/>
                <w:highlight w:val="yellow"/>
                <w:lang w:val="en-US"/>
              </w:rPr>
            </w:rPrChange>
          </w:rPr>
          <w:t>’</w:t>
        </w:r>
        <w:r w:rsidRPr="006800AF">
          <w:rPr>
            <w:b/>
            <w:highlight w:val="yellow"/>
            <w:lang w:val="en-US"/>
            <w:rPrChange w:id="57" w:author="Thierry B" w:date="2013-07-24T17:48:00Z">
              <w:rPr>
                <w:lang w:val="en-US"/>
              </w:rPr>
            </w:rPrChange>
          </w:rPr>
          <w:t>s note:</w:t>
        </w:r>
        <w:r w:rsidRPr="006800AF">
          <w:rPr>
            <w:highlight w:val="yellow"/>
            <w:lang w:val="en-US"/>
            <w:rPrChange w:id="58" w:author="Thierry B" w:date="2013-07-24T17:47:00Z">
              <w:rPr>
                <w:lang w:val="en-US"/>
              </w:rPr>
            </w:rPrChange>
          </w:rPr>
          <w:t xml:space="preserve"> </w:t>
        </w:r>
      </w:ins>
      <w:ins w:id="59" w:author="gludovaczd" w:date="2013-07-03T12:40:00Z">
        <w:r w:rsidRPr="006800AF">
          <w:rPr>
            <w:highlight w:val="yellow"/>
            <w:lang w:val="en-US"/>
            <w:rPrChange w:id="60" w:author="Thierry B" w:date="2013-07-24T17:47:00Z">
              <w:rPr>
                <w:lang w:val="en-US"/>
              </w:rPr>
            </w:rPrChange>
          </w:rPr>
          <w:t>FFS -&gt;</w:t>
        </w:r>
      </w:ins>
      <w:ins w:id="61" w:author="gludovaczd" w:date="2013-06-25T11:07:00Z">
        <w:r w:rsidRPr="006800AF">
          <w:rPr>
            <w:highlight w:val="yellow"/>
            <w:lang w:val="en-US"/>
            <w:rPrChange w:id="62" w:author="Thierry B" w:date="2013-07-24T17:47:00Z">
              <w:rPr>
                <w:lang w:val="en-US"/>
              </w:rPr>
            </w:rPrChange>
          </w:rPr>
          <w:t>The ServiceID &amp; ServiceRecord structure proposal will be inadequate to support LTE-D expressions</w:t>
        </w:r>
      </w:ins>
    </w:p>
    <w:p w:rsidR="006800AF" w:rsidRPr="006800AF" w:rsidRDefault="006800AF" w:rsidP="00AB490E">
      <w:pPr>
        <w:rPr>
          <w:ins w:id="63" w:author="gludovaczd" w:date="2013-06-25T11:07:00Z"/>
          <w:highlight w:val="yellow"/>
          <w:lang w:val="en-US"/>
          <w:rPrChange w:id="64" w:author="Thierry B" w:date="2013-07-24T17:47:00Z">
            <w:rPr>
              <w:ins w:id="65" w:author="gludovaczd" w:date="2013-06-25T11:07:00Z"/>
              <w:lang w:val="en-US"/>
            </w:rPr>
          </w:rPrChange>
        </w:rPr>
      </w:pPr>
      <w:ins w:id="66" w:author="gludovaczd" w:date="2013-06-25T11:07:00Z">
        <w:r w:rsidRPr="006800AF">
          <w:rPr>
            <w:highlight w:val="yellow"/>
            <w:lang w:val="en-US"/>
            <w:rPrChange w:id="67" w:author="Thierry B" w:date="2013-07-24T17:47:00Z">
              <w:rPr>
                <w:lang w:val="en-US"/>
              </w:rPr>
            </w:rPrChange>
          </w:rPr>
          <w:t xml:space="preserve">e.g. A 32-bit dword ServiceID is too small to exchange an expression between the modem and app. </w:t>
        </w:r>
      </w:ins>
    </w:p>
    <w:p w:rsidR="006800AF" w:rsidRPr="006800AF" w:rsidRDefault="006800AF">
      <w:pPr>
        <w:rPr>
          <w:ins w:id="68" w:author="gludovaczd" w:date="2013-06-25T11:07:00Z"/>
          <w:highlight w:val="yellow"/>
          <w:lang w:val="en-US"/>
          <w:rPrChange w:id="69" w:author="Thierry B" w:date="2013-07-24T17:47:00Z">
            <w:rPr>
              <w:ins w:id="70" w:author="gludovaczd" w:date="2013-06-25T11:07:00Z"/>
              <w:lang w:val="en-US"/>
            </w:rPr>
          </w:rPrChange>
        </w:rPr>
      </w:pPr>
      <w:ins w:id="71" w:author="gludovaczd" w:date="2013-06-25T11:07:00Z">
        <w:r w:rsidRPr="006800AF">
          <w:rPr>
            <w:highlight w:val="yellow"/>
            <w:lang w:val="en-US"/>
            <w:rPrChange w:id="72" w:author="Thierry B" w:date="2013-07-24T17:47:00Z">
              <w:rPr>
                <w:lang w:val="en-US"/>
              </w:rPr>
            </w:rPrChange>
          </w:rPr>
          <w:t>o</w:t>
        </w:r>
        <w:r w:rsidRPr="00FA6510">
          <w:rPr>
            <w:highlight w:val="yellow"/>
            <w:lang w:val="en-US"/>
            <w:rPrChange w:id="73" w:author="Thierry B" w:date="2013-07-24T17:47:00Z">
              <w:rPr>
                <w:highlight w:val="yellow"/>
                <w:lang w:val="en-US"/>
              </w:rPr>
            </w:rPrChange>
          </w:rPr>
          <w:tab/>
        </w:r>
        <w:r w:rsidRPr="006800AF">
          <w:rPr>
            <w:highlight w:val="yellow"/>
            <w:lang w:val="en-US"/>
            <w:rPrChange w:id="74" w:author="Thierry B" w:date="2013-07-24T17:47:00Z">
              <w:rPr>
                <w:lang w:val="en-US"/>
              </w:rPr>
            </w:rPrChange>
          </w:rPr>
          <w:t xml:space="preserve">For LTE-D, the app needs an API to pass a </w:t>
        </w:r>
        <w:r w:rsidRPr="00FA6510">
          <w:rPr>
            <w:highlight w:val="yellow"/>
            <w:lang w:val="en-US"/>
            <w:rPrChange w:id="75" w:author="Thierry B" w:date="2013-07-24T17:47:00Z">
              <w:rPr>
                <w:highlight w:val="yellow"/>
                <w:lang w:val="en-US"/>
              </w:rPr>
            </w:rPrChange>
          </w:rPr>
          <w:t>‘</w:t>
        </w:r>
        <w:r w:rsidRPr="006800AF">
          <w:rPr>
            <w:highlight w:val="yellow"/>
            <w:lang w:val="en-US"/>
            <w:rPrChange w:id="76" w:author="Thierry B" w:date="2013-07-24T17:47:00Z">
              <w:rPr>
                <w:lang w:val="en-US"/>
              </w:rPr>
            </w:rPrChange>
          </w:rPr>
          <w:t>double quadword</w:t>
        </w:r>
        <w:r w:rsidRPr="00FA6510">
          <w:rPr>
            <w:highlight w:val="yellow"/>
            <w:lang w:val="en-US"/>
            <w:rPrChange w:id="77" w:author="Thierry B" w:date="2013-07-24T17:47:00Z">
              <w:rPr>
                <w:highlight w:val="yellow"/>
                <w:lang w:val="en-US"/>
              </w:rPr>
            </w:rPrChange>
          </w:rPr>
          <w:t>’</w:t>
        </w:r>
        <w:r w:rsidRPr="006800AF">
          <w:rPr>
            <w:highlight w:val="yellow"/>
            <w:lang w:val="en-US"/>
            <w:rPrChange w:id="78" w:author="Thierry B" w:date="2013-07-24T17:47:00Z">
              <w:rPr>
                <w:lang w:val="en-US"/>
              </w:rPr>
            </w:rPrChange>
          </w:rPr>
          <w:t xml:space="preserve"> 128 bits.</w:t>
        </w:r>
      </w:ins>
      <w:ins w:id="79" w:author="Thierry B" w:date="2013-07-10T17:25:00Z">
        <w:r w:rsidRPr="006800AF">
          <w:rPr>
            <w:highlight w:val="yellow"/>
            <w:lang w:val="en-US"/>
            <w:rPrChange w:id="80" w:author="Thierry B" w:date="2013-07-24T17:47:00Z">
              <w:rPr>
                <w:lang w:val="en-US"/>
              </w:rPr>
            </w:rPrChange>
          </w:rPr>
          <w:t xml:space="preserve"> 256bits? To be </w:t>
        </w:r>
      </w:ins>
      <w:ins w:id="81" w:author="Thierry B" w:date="2013-07-17T09:32:00Z">
        <w:r w:rsidRPr="006800AF">
          <w:rPr>
            <w:highlight w:val="yellow"/>
            <w:lang w:val="en-US"/>
            <w:rPrChange w:id="82" w:author="Thierry B" w:date="2013-07-24T17:47:00Z">
              <w:rPr>
                <w:lang w:val="en-US"/>
              </w:rPr>
            </w:rPrChange>
          </w:rPr>
          <w:t>investigated to</w:t>
        </w:r>
      </w:ins>
      <w:ins w:id="83" w:author="Thierry B" w:date="2013-07-10T17:27:00Z">
        <w:r w:rsidRPr="006800AF">
          <w:rPr>
            <w:highlight w:val="yellow"/>
            <w:lang w:val="en-US"/>
            <w:rPrChange w:id="84" w:author="Thierry B" w:date="2013-07-24T17:47:00Z">
              <w:rPr>
                <w:lang w:val="en-US"/>
              </w:rPr>
            </w:rPrChange>
          </w:rPr>
          <w:t xml:space="preserve"> check if we can use</w:t>
        </w:r>
      </w:ins>
      <w:ins w:id="85" w:author="Thierry B" w:date="2013-07-10T17:26:00Z">
        <w:r w:rsidRPr="006800AF">
          <w:rPr>
            <w:highlight w:val="yellow"/>
            <w:lang w:val="en-US"/>
            <w:rPrChange w:id="86" w:author="Thierry B" w:date="2013-07-24T17:47:00Z">
              <w:rPr>
                <w:lang w:val="en-US"/>
              </w:rPr>
            </w:rPrChange>
          </w:rPr>
          <w:t xml:space="preserve"> b</w:t>
        </w:r>
      </w:ins>
      <w:ins w:id="87" w:author="Thierry B" w:date="2013-07-10T17:27:00Z">
        <w:r w:rsidRPr="006800AF">
          <w:rPr>
            <w:highlight w:val="yellow"/>
            <w:lang w:val="en-US"/>
            <w:rPrChange w:id="88" w:author="Thierry B" w:date="2013-07-24T17:47:00Z">
              <w:rPr>
                <w:lang w:val="en-US"/>
              </w:rPr>
            </w:rPrChange>
          </w:rPr>
          <w:t>yte</w:t>
        </w:r>
      </w:ins>
      <w:ins w:id="89" w:author="Thierry B" w:date="2013-07-10T17:26:00Z">
        <w:r w:rsidRPr="006800AF">
          <w:rPr>
            <w:highlight w:val="yellow"/>
            <w:lang w:val="en-US"/>
            <w:rPrChange w:id="90" w:author="Thierry B" w:date="2013-07-24T17:47:00Z">
              <w:rPr>
                <w:lang w:val="en-US"/>
              </w:rPr>
            </w:rPrChange>
          </w:rPr>
          <w:t xml:space="preserve"> arra</w:t>
        </w:r>
      </w:ins>
      <w:ins w:id="91" w:author="Thierry B" w:date="2013-07-10T17:27:00Z">
        <w:r w:rsidRPr="006800AF">
          <w:rPr>
            <w:highlight w:val="yellow"/>
            <w:lang w:val="en-US"/>
            <w:rPrChange w:id="92" w:author="Thierry B" w:date="2013-07-24T17:47:00Z">
              <w:rPr>
                <w:lang w:val="en-US"/>
              </w:rPr>
            </w:rPrChange>
          </w:rPr>
          <w:t>y</w:t>
        </w:r>
      </w:ins>
      <w:ins w:id="93" w:author="Thierry B" w:date="2013-07-10T17:26:00Z">
        <w:r w:rsidRPr="006800AF">
          <w:rPr>
            <w:highlight w:val="yellow"/>
            <w:lang w:val="en-US"/>
            <w:rPrChange w:id="94" w:author="Thierry B" w:date="2013-07-24T17:47:00Z">
              <w:rPr>
                <w:lang w:val="en-US"/>
              </w:rPr>
            </w:rPrChange>
          </w:rPr>
          <w:t>?</w:t>
        </w:r>
      </w:ins>
    </w:p>
    <w:p w:rsidR="006800AF" w:rsidRDefault="006800AF">
      <w:pPr>
        <w:rPr>
          <w:ins w:id="95" w:author="gludovaczd" w:date="2013-07-24T10:20:00Z"/>
          <w:lang w:val="en-US"/>
        </w:rPr>
      </w:pPr>
      <w:ins w:id="96" w:author="gludovaczd" w:date="2013-06-25T11:07:00Z">
        <w:r w:rsidRPr="006800AF">
          <w:rPr>
            <w:highlight w:val="yellow"/>
            <w:lang w:val="en-US"/>
            <w:rPrChange w:id="97" w:author="Thierry B" w:date="2013-07-24T17:47:00Z">
              <w:rPr>
                <w:lang w:val="en-US"/>
              </w:rPr>
            </w:rPrChange>
          </w:rPr>
          <w:t>o</w:t>
        </w:r>
        <w:r w:rsidRPr="00FA6510">
          <w:rPr>
            <w:highlight w:val="yellow"/>
            <w:lang w:val="en-US"/>
            <w:rPrChange w:id="98" w:author="Thierry B" w:date="2013-07-24T17:47:00Z">
              <w:rPr>
                <w:highlight w:val="yellow"/>
                <w:lang w:val="en-US"/>
              </w:rPr>
            </w:rPrChange>
          </w:rPr>
          <w:tab/>
        </w:r>
        <w:r w:rsidRPr="006800AF">
          <w:rPr>
            <w:highlight w:val="yellow"/>
            <w:lang w:val="en-US"/>
            <w:rPrChange w:id="99" w:author="Thierry B" w:date="2013-07-24T17:47:00Z">
              <w:rPr>
                <w:lang w:val="en-US"/>
              </w:rPr>
            </w:rPrChange>
          </w:rPr>
          <w:t>There is no allowance for metadata in a ServiceRecord</w:t>
        </w:r>
      </w:ins>
    </w:p>
    <w:p w:rsidR="006800AF" w:rsidRDefault="006800AF">
      <w:pPr>
        <w:rPr>
          <w:ins w:id="100" w:author="gludovaczd" w:date="2013-07-24T10:20:00Z"/>
          <w:lang w:val="en-US"/>
        </w:rPr>
      </w:pPr>
    </w:p>
    <w:p w:rsidR="006800AF" w:rsidRPr="00150097" w:rsidRDefault="006800AF" w:rsidP="0004612C">
      <w:pPr>
        <w:pStyle w:val="AltNormal"/>
        <w:rPr>
          <w:lang w:eastAsia="zh-CN"/>
        </w:rPr>
      </w:pPr>
    </w:p>
    <w:p w:rsidR="006800AF" w:rsidRPr="00150097" w:rsidRDefault="006800AF" w:rsidP="0004612C">
      <w:pPr>
        <w:pStyle w:val="Heading3"/>
        <w:numPr>
          <w:ilvl w:val="0"/>
          <w:numId w:val="0"/>
        </w:numPr>
        <w:tabs>
          <w:tab w:val="clear" w:pos="1800"/>
          <w:tab w:val="clear" w:pos="2520"/>
        </w:tabs>
        <w:spacing w:before="120" w:after="80"/>
        <w:ind w:left="1080"/>
        <w:rPr>
          <w:bCs/>
          <w:sz w:val="24"/>
          <w:lang w:eastAsia="zh-CN"/>
        </w:rPr>
      </w:pPr>
      <w:bookmarkStart w:id="101" w:name="_Toc361063569"/>
      <w:r>
        <w:rPr>
          <w:bCs/>
          <w:sz w:val="24"/>
          <w:lang w:eastAsia="zh-CN"/>
        </w:rPr>
        <w:t xml:space="preserve">6.2.35 </w:t>
      </w:r>
      <w:r w:rsidRPr="00150097">
        <w:rPr>
          <w:bCs/>
          <w:sz w:val="24"/>
          <w:lang w:eastAsia="zh-CN"/>
        </w:rPr>
        <w:t>CallbackID</w:t>
      </w:r>
      <w:bookmarkEnd w:id="101"/>
    </w:p>
    <w:p w:rsidR="006800AF" w:rsidRPr="00150097" w:rsidRDefault="006800AF" w:rsidP="0004612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6800AF" w:rsidRPr="00150097" w:rsidTr="00F464F6">
        <w:tc>
          <w:tcPr>
            <w:tcW w:w="10065" w:type="dxa"/>
            <w:tcBorders>
              <w:top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Definition CallbackID</w:t>
            </w:r>
          </w:p>
        </w:tc>
      </w:tr>
      <w:tr w:rsidR="006800AF" w:rsidRPr="00150097" w:rsidTr="00F464F6">
        <w:tc>
          <w:tcPr>
            <w:tcW w:w="10065" w:type="dxa"/>
            <w:tcBorders>
              <w:bottom w:val="single" w:sz="4" w:space="0" w:color="auto"/>
            </w:tcBorders>
            <w:shd w:val="clear" w:color="auto" w:fill="D9D9D9"/>
          </w:tcPr>
          <w:p w:rsidR="006800AF" w:rsidRPr="00150097" w:rsidRDefault="006800AF" w:rsidP="00F464F6">
            <w:pPr>
              <w:pStyle w:val="AltNormal"/>
              <w:rPr>
                <w:lang w:eastAsia="zh-CN"/>
              </w:rPr>
            </w:pPr>
            <w:r w:rsidRPr="00150097">
              <w:rPr>
                <w:lang w:eastAsia="zh-CN"/>
              </w:rPr>
              <w:t>This prototype defines an enumeration of callback ID to register to or unregister from.</w:t>
            </w:r>
          </w:p>
          <w:p w:rsidR="006800AF" w:rsidRPr="00150097" w:rsidRDefault="006800AF" w:rsidP="00F464F6">
            <w:pPr>
              <w:pStyle w:val="AltNormal"/>
              <w:rPr>
                <w:lang w:eastAsia="zh-CN"/>
              </w:rPr>
            </w:pPr>
          </w:p>
        </w:tc>
      </w:tr>
    </w:tbl>
    <w:p w:rsidR="006800AF" w:rsidRPr="00150097" w:rsidRDefault="006800AF" w:rsidP="0004612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127"/>
        <w:gridCol w:w="1275"/>
        <w:gridCol w:w="6663"/>
      </w:tblGrid>
      <w:tr w:rsidR="006800AF" w:rsidRPr="00150097" w:rsidTr="00F464F6">
        <w:tc>
          <w:tcPr>
            <w:tcW w:w="2127" w:type="dxa"/>
            <w:tcBorders>
              <w:top w:val="single" w:sz="4" w:space="0" w:color="auto"/>
            </w:tcBorders>
            <w:shd w:val="clear" w:color="auto" w:fill="D9D9D9"/>
          </w:tcPr>
          <w:p w:rsidR="006800AF" w:rsidRPr="00150097" w:rsidRDefault="006800AF" w:rsidP="00F464F6">
            <w:pPr>
              <w:pStyle w:val="AltNormal"/>
              <w:jc w:val="center"/>
              <w:rPr>
                <w:b/>
              </w:rPr>
            </w:pPr>
            <w:r w:rsidRPr="00150097">
              <w:rPr>
                <w:b/>
              </w:rPr>
              <w:t>Field Name</w:t>
            </w:r>
          </w:p>
        </w:tc>
        <w:tc>
          <w:tcPr>
            <w:tcW w:w="1275" w:type="dxa"/>
            <w:tcBorders>
              <w:top w:val="single" w:sz="4" w:space="0" w:color="auto"/>
            </w:tcBorders>
            <w:shd w:val="clear" w:color="auto" w:fill="D9D9D9"/>
          </w:tcPr>
          <w:p w:rsidR="006800AF" w:rsidRPr="00150097" w:rsidRDefault="006800AF" w:rsidP="00F464F6">
            <w:pPr>
              <w:pStyle w:val="AltNormal"/>
              <w:jc w:val="center"/>
              <w:rPr>
                <w:b/>
              </w:rPr>
            </w:pPr>
            <w:r w:rsidRPr="00150097">
              <w:rPr>
                <w:b/>
              </w:rPr>
              <w:t>Type</w:t>
            </w:r>
          </w:p>
        </w:tc>
        <w:tc>
          <w:tcPr>
            <w:tcW w:w="6663" w:type="dxa"/>
            <w:tcBorders>
              <w:top w:val="single" w:sz="4" w:space="0" w:color="auto"/>
            </w:tcBorders>
            <w:shd w:val="clear" w:color="auto" w:fill="D9D9D9"/>
          </w:tcPr>
          <w:p w:rsidR="006800AF" w:rsidRPr="00150097" w:rsidRDefault="006800AF" w:rsidP="00F464F6">
            <w:pPr>
              <w:pStyle w:val="AltNormal"/>
              <w:jc w:val="center"/>
              <w:rPr>
                <w:b/>
              </w:rPr>
            </w:pPr>
            <w:r w:rsidRPr="00150097">
              <w:rPr>
                <w:b/>
              </w:rPr>
              <w:t>Description</w:t>
            </w:r>
          </w:p>
        </w:tc>
      </w:tr>
      <w:tr w:rsidR="006800AF" w:rsidRPr="00150097" w:rsidTr="00F464F6">
        <w:tc>
          <w:tcPr>
            <w:tcW w:w="2127" w:type="dxa"/>
            <w:tcBorders>
              <w:bottom w:val="single" w:sz="4" w:space="0" w:color="auto"/>
            </w:tcBorders>
            <w:shd w:val="clear" w:color="auto" w:fill="D9D9D9"/>
          </w:tcPr>
          <w:p w:rsidR="006800AF" w:rsidRPr="00150097" w:rsidRDefault="006800AF" w:rsidP="00F464F6">
            <w:pPr>
              <w:pStyle w:val="AltNormal"/>
              <w:jc w:val="center"/>
            </w:pPr>
            <w:r w:rsidRPr="00150097">
              <w:t>CallbackID</w:t>
            </w:r>
          </w:p>
        </w:tc>
        <w:tc>
          <w:tcPr>
            <w:tcW w:w="1275" w:type="dxa"/>
            <w:tcBorders>
              <w:bottom w:val="single" w:sz="4" w:space="0" w:color="auto"/>
            </w:tcBorders>
            <w:shd w:val="clear" w:color="auto" w:fill="D9D9D9"/>
          </w:tcPr>
          <w:p w:rsidR="006800AF" w:rsidRPr="00150097" w:rsidRDefault="006800AF" w:rsidP="00F464F6">
            <w:pPr>
              <w:pStyle w:val="AltNormal"/>
              <w:jc w:val="center"/>
            </w:pPr>
            <w:r w:rsidRPr="00150097">
              <w:t>dword</w:t>
            </w:r>
          </w:p>
        </w:tc>
        <w:tc>
          <w:tcPr>
            <w:tcW w:w="6663" w:type="dxa"/>
            <w:tcBorders>
              <w:bottom w:val="single" w:sz="4" w:space="0" w:color="auto"/>
            </w:tcBorders>
            <w:shd w:val="clear" w:color="auto" w:fill="D9D9D9"/>
          </w:tcPr>
          <w:p w:rsidR="006800AF" w:rsidRPr="00150097" w:rsidRDefault="006800AF" w:rsidP="00F464F6">
            <w:pPr>
              <w:pStyle w:val="AltNormal"/>
            </w:pPr>
            <w:r w:rsidRPr="00150097">
              <w:t>Callback ID:</w:t>
            </w:r>
          </w:p>
          <w:p w:rsidR="006800AF" w:rsidRPr="00150097" w:rsidRDefault="006800AF" w:rsidP="0004612C">
            <w:pPr>
              <w:pStyle w:val="AltNormal"/>
              <w:numPr>
                <w:ilvl w:val="0"/>
                <w:numId w:val="47"/>
                <w:numberingChange w:id="102" w:author="Thierry B" w:date="2013-07-24T17:35:00Z" w:original=""/>
              </w:numPr>
            </w:pPr>
            <w:r w:rsidRPr="00150097">
              <w:t>0x00000001: Devices Detection Complete</w:t>
            </w:r>
          </w:p>
          <w:p w:rsidR="006800AF" w:rsidRPr="00150097" w:rsidRDefault="006800AF" w:rsidP="0004612C">
            <w:pPr>
              <w:pStyle w:val="AltNormal"/>
              <w:numPr>
                <w:ilvl w:val="0"/>
                <w:numId w:val="47"/>
                <w:numberingChange w:id="103" w:author="Thierry B" w:date="2013-07-24T17:35:00Z" w:original=""/>
              </w:numPr>
            </w:pPr>
            <w:r w:rsidRPr="00150097">
              <w:t>0x00000002: Device Changed - Device Addition and Removal</w:t>
            </w:r>
          </w:p>
          <w:p w:rsidR="006800AF" w:rsidRPr="00150097" w:rsidRDefault="006800AF" w:rsidP="0004612C">
            <w:pPr>
              <w:pStyle w:val="AltNormal"/>
              <w:numPr>
                <w:ilvl w:val="0"/>
                <w:numId w:val="47"/>
                <w:numberingChange w:id="104" w:author="Thierry B" w:date="2013-07-24T17:35:00Z" w:original=""/>
              </w:numPr>
            </w:pPr>
            <w:r w:rsidRPr="00150097">
              <w:t>0x00000003: GetNetworkList Async Complete</w:t>
            </w:r>
          </w:p>
          <w:p w:rsidR="006800AF" w:rsidRPr="00150097" w:rsidRDefault="006800AF" w:rsidP="0004612C">
            <w:pPr>
              <w:pStyle w:val="AltNormal"/>
              <w:numPr>
                <w:ilvl w:val="0"/>
                <w:numId w:val="47"/>
                <w:numberingChange w:id="105" w:author="Thierry B" w:date="2013-07-24T17:35:00Z" w:original=""/>
              </w:numPr>
            </w:pPr>
            <w:r w:rsidRPr="00150097">
              <w:t>0x00000004: Connect Complete</w:t>
            </w:r>
          </w:p>
          <w:p w:rsidR="006800AF" w:rsidRPr="00150097" w:rsidRDefault="006800AF" w:rsidP="0004612C">
            <w:pPr>
              <w:pStyle w:val="AltNormal"/>
              <w:numPr>
                <w:ilvl w:val="0"/>
                <w:numId w:val="47"/>
                <w:numberingChange w:id="106" w:author="Thierry B" w:date="2013-07-24T17:35:00Z" w:original=""/>
              </w:numPr>
            </w:pPr>
            <w:r w:rsidRPr="00150097">
              <w:t>0x00000005: Disconnect Complete</w:t>
            </w:r>
          </w:p>
          <w:p w:rsidR="006800AF" w:rsidRPr="00150097" w:rsidRDefault="006800AF" w:rsidP="0004612C">
            <w:pPr>
              <w:pStyle w:val="AltNormal"/>
              <w:numPr>
                <w:ilvl w:val="0"/>
                <w:numId w:val="47"/>
                <w:numberingChange w:id="107" w:author="Thierry B" w:date="2013-07-24T17:35:00Z" w:original=""/>
              </w:numPr>
            </w:pPr>
            <w:r w:rsidRPr="00150097">
              <w:t>0x00000006: Cancellation of connection Complete</w:t>
            </w:r>
          </w:p>
          <w:p w:rsidR="006800AF" w:rsidRPr="00150097" w:rsidRDefault="006800AF" w:rsidP="0004612C">
            <w:pPr>
              <w:pStyle w:val="AltNormal"/>
              <w:numPr>
                <w:ilvl w:val="0"/>
                <w:numId w:val="47"/>
                <w:numberingChange w:id="108" w:author="Thierry B" w:date="2013-07-24T17:35:00Z" w:original=""/>
              </w:numPr>
            </w:pPr>
            <w:r w:rsidRPr="00150097">
              <w:t>0x00000007: Session State Change</w:t>
            </w:r>
          </w:p>
          <w:p w:rsidR="006800AF" w:rsidRPr="00150097" w:rsidRDefault="006800AF" w:rsidP="0004612C">
            <w:pPr>
              <w:pStyle w:val="AltNormal"/>
              <w:numPr>
                <w:ilvl w:val="0"/>
                <w:numId w:val="47"/>
                <w:numberingChange w:id="109" w:author="Thierry B" w:date="2013-07-24T17:35:00Z" w:original=""/>
              </w:numPr>
            </w:pPr>
            <w:r w:rsidRPr="00150097">
              <w:t>0x00000008: Bearer Status Change</w:t>
            </w:r>
          </w:p>
          <w:p w:rsidR="006800AF" w:rsidRPr="00150097" w:rsidRDefault="006800AF" w:rsidP="0004612C">
            <w:pPr>
              <w:pStyle w:val="AltNormal"/>
              <w:numPr>
                <w:ilvl w:val="0"/>
                <w:numId w:val="47"/>
                <w:numberingChange w:id="110" w:author="Thierry B" w:date="2013-07-24T17:35:00Z" w:original=""/>
              </w:numPr>
            </w:pPr>
            <w:r w:rsidRPr="00150097">
              <w:t>0x00000009: Traffic Channel Dormancy</w:t>
            </w:r>
          </w:p>
          <w:p w:rsidR="006800AF" w:rsidRPr="00150097" w:rsidRDefault="006800AF" w:rsidP="0004612C">
            <w:pPr>
              <w:pStyle w:val="AltNormal"/>
              <w:numPr>
                <w:ilvl w:val="0"/>
                <w:numId w:val="47"/>
                <w:numberingChange w:id="111" w:author="Thierry B" w:date="2013-07-24T17:35:00Z" w:original=""/>
              </w:numPr>
            </w:pPr>
            <w:r w:rsidRPr="00150097">
              <w:t>0x0000000A: CDMA 2000 Activation State</w:t>
            </w:r>
          </w:p>
          <w:p w:rsidR="006800AF" w:rsidRPr="00150097" w:rsidRDefault="006800AF" w:rsidP="0004612C">
            <w:pPr>
              <w:pStyle w:val="AltNormal"/>
              <w:numPr>
                <w:ilvl w:val="0"/>
                <w:numId w:val="47"/>
                <w:numberingChange w:id="112" w:author="Thierry B" w:date="2013-07-24T17:35:00Z" w:original=""/>
              </w:numPr>
            </w:pPr>
            <w:r w:rsidRPr="00150097">
              <w:t>0x0000000B: Search WLAN Network Complete</w:t>
            </w:r>
          </w:p>
          <w:p w:rsidR="006800AF" w:rsidRPr="00150097" w:rsidRDefault="006800AF" w:rsidP="0004612C">
            <w:pPr>
              <w:pStyle w:val="AltNormal"/>
              <w:numPr>
                <w:ilvl w:val="0"/>
                <w:numId w:val="47"/>
                <w:numberingChange w:id="113" w:author="Thierry B" w:date="2013-07-24T17:35:00Z" w:original=""/>
              </w:numPr>
            </w:pPr>
            <w:r w:rsidRPr="00150097">
              <w:t>0x0000000C: Radio Power State Change</w:t>
            </w:r>
          </w:p>
          <w:p w:rsidR="006800AF" w:rsidRPr="00150097" w:rsidRDefault="006800AF" w:rsidP="0004612C">
            <w:pPr>
              <w:pStyle w:val="AltNormal"/>
              <w:numPr>
                <w:ilvl w:val="0"/>
                <w:numId w:val="47"/>
                <w:numberingChange w:id="114" w:author="Thierry B" w:date="2013-07-24T17:35:00Z" w:original=""/>
              </w:numPr>
            </w:pPr>
            <w:r w:rsidRPr="00150097">
              <w:t>0x0000000D: SetRadioState Async Complete</w:t>
            </w:r>
          </w:p>
          <w:p w:rsidR="006800AF" w:rsidRPr="00150097" w:rsidRDefault="006800AF" w:rsidP="0004612C">
            <w:pPr>
              <w:pStyle w:val="AltNormal"/>
              <w:numPr>
                <w:ilvl w:val="0"/>
                <w:numId w:val="47"/>
                <w:numberingChange w:id="115" w:author="Thierry B" w:date="2013-07-24T17:35:00Z" w:original=""/>
              </w:numPr>
            </w:pPr>
            <w:r w:rsidRPr="00150097">
              <w:t>0x0000000E: Roaming Status Change</w:t>
            </w:r>
          </w:p>
          <w:p w:rsidR="006800AF" w:rsidRPr="00150097" w:rsidRDefault="006800AF" w:rsidP="0004612C">
            <w:pPr>
              <w:pStyle w:val="AltNormal"/>
              <w:numPr>
                <w:ilvl w:val="0"/>
                <w:numId w:val="47"/>
                <w:numberingChange w:id="116" w:author="Thierry B" w:date="2013-07-24T17:35:00Z" w:original=""/>
              </w:numPr>
            </w:pPr>
            <w:r w:rsidRPr="00150097">
              <w:t>0x0000000F: Signal Strength Change</w:t>
            </w:r>
          </w:p>
          <w:p w:rsidR="006800AF" w:rsidRPr="00150097" w:rsidRDefault="006800AF" w:rsidP="0004612C">
            <w:pPr>
              <w:pStyle w:val="AltNormal"/>
              <w:numPr>
                <w:ilvl w:val="0"/>
                <w:numId w:val="47"/>
                <w:numberingChange w:id="117" w:author="Thierry B" w:date="2013-07-24T17:35:00Z" w:original=""/>
              </w:numPr>
            </w:pPr>
            <w:r w:rsidRPr="00150097">
              <w:t>0x00000010: GNSS State Change</w:t>
            </w:r>
          </w:p>
          <w:p w:rsidR="006800AF" w:rsidRPr="00150097" w:rsidRDefault="006800AF" w:rsidP="0004612C">
            <w:pPr>
              <w:pStyle w:val="AltNormal"/>
              <w:numPr>
                <w:ilvl w:val="0"/>
                <w:numId w:val="47"/>
                <w:numberingChange w:id="118" w:author="Thierry B" w:date="2013-07-24T17:35:00Z" w:original=""/>
              </w:numPr>
            </w:pPr>
            <w:r w:rsidRPr="00150097">
              <w:t>0X00000011: SMS Received</w:t>
            </w:r>
          </w:p>
          <w:p w:rsidR="006800AF" w:rsidRPr="00150097" w:rsidRDefault="006800AF" w:rsidP="0004612C">
            <w:pPr>
              <w:pStyle w:val="AltNormal"/>
              <w:numPr>
                <w:ilvl w:val="0"/>
                <w:numId w:val="47"/>
                <w:numberingChange w:id="119" w:author="Thierry B" w:date="2013-07-24T17:35:00Z" w:original=""/>
              </w:numPr>
            </w:pPr>
            <w:r w:rsidRPr="00150097">
              <w:t>0x00000012: SMS Received with the message</w:t>
            </w:r>
          </w:p>
          <w:p w:rsidR="006800AF" w:rsidRPr="00150097" w:rsidRDefault="006800AF" w:rsidP="0004612C">
            <w:pPr>
              <w:pStyle w:val="AltNormal"/>
              <w:numPr>
                <w:ilvl w:val="0"/>
                <w:numId w:val="47"/>
                <w:numberingChange w:id="120" w:author="Thierry B" w:date="2013-07-24T17:35:00Z" w:original=""/>
              </w:numPr>
            </w:pPr>
            <w:r w:rsidRPr="00150097">
              <w:t>0x00000013: Not used</w:t>
            </w:r>
          </w:p>
          <w:p w:rsidR="006800AF" w:rsidRPr="00150097" w:rsidRDefault="006800AF" w:rsidP="0004612C">
            <w:pPr>
              <w:pStyle w:val="AltNormal"/>
              <w:numPr>
                <w:ilvl w:val="0"/>
                <w:numId w:val="47"/>
                <w:numberingChange w:id="121" w:author="Thierry B" w:date="2013-07-24T17:35:00Z" w:original=""/>
              </w:numPr>
            </w:pPr>
            <w:r w:rsidRPr="00150097">
              <w:t>0x00000014: USSD Message Received</w:t>
            </w:r>
          </w:p>
          <w:p w:rsidR="006800AF" w:rsidRPr="00150097" w:rsidRDefault="006800AF" w:rsidP="0004612C">
            <w:pPr>
              <w:pStyle w:val="AltNormal"/>
              <w:numPr>
                <w:ilvl w:val="0"/>
                <w:numId w:val="47"/>
                <w:numberingChange w:id="122" w:author="Thierry B" w:date="2013-07-24T17:35:00Z" w:original=""/>
              </w:numPr>
            </w:pPr>
            <w:r w:rsidRPr="00150097">
              <w:t>0x00000015: QoS change</w:t>
            </w:r>
          </w:p>
          <w:p w:rsidR="006800AF" w:rsidRPr="00150097" w:rsidRDefault="006800AF" w:rsidP="0004612C">
            <w:pPr>
              <w:pStyle w:val="AltNormal"/>
              <w:numPr>
                <w:ilvl w:val="0"/>
                <w:numId w:val="47"/>
                <w:numberingChange w:id="123" w:author="Thierry B" w:date="2013-07-24T17:35:00Z" w:original=""/>
              </w:numPr>
            </w:pPr>
            <w:r w:rsidRPr="00150097">
              <w:t>0x00000016: RF Information change</w:t>
            </w:r>
          </w:p>
          <w:p w:rsidR="006800AF" w:rsidRPr="00150097" w:rsidRDefault="006800AF" w:rsidP="0004612C">
            <w:pPr>
              <w:pStyle w:val="AltNormal"/>
              <w:numPr>
                <w:ilvl w:val="0"/>
                <w:numId w:val="47"/>
                <w:numberingChange w:id="124" w:author="Thierry B" w:date="2013-07-24T17:35:00Z" w:original=""/>
              </w:numPr>
            </w:pPr>
            <w:r w:rsidRPr="00150097">
              <w:t>0x00000017: PIN PUK Status Change</w:t>
            </w:r>
          </w:p>
          <w:p w:rsidR="006800AF" w:rsidRPr="00150097" w:rsidRDefault="006800AF" w:rsidP="0004612C">
            <w:pPr>
              <w:pStyle w:val="AltNormal"/>
              <w:numPr>
                <w:ilvl w:val="0"/>
                <w:numId w:val="47"/>
                <w:numberingChange w:id="125" w:author="Thierry B" w:date="2013-07-24T17:35:00Z" w:original=""/>
              </w:numPr>
            </w:pPr>
            <w:r w:rsidRPr="00150097">
              <w:t>0x00000018: WLAN Scan complete</w:t>
            </w:r>
          </w:p>
          <w:p w:rsidR="006800AF" w:rsidRPr="00150097" w:rsidRDefault="006800AF" w:rsidP="0004612C">
            <w:pPr>
              <w:pStyle w:val="AltNormal"/>
              <w:numPr>
                <w:ilvl w:val="0"/>
                <w:numId w:val="47"/>
                <w:numberingChange w:id="126" w:author="Thierry B" w:date="2013-07-24T17:35:00Z" w:original=""/>
              </w:numPr>
            </w:pPr>
            <w:r w:rsidRPr="00150097">
              <w:t>0x00000019: WLAN New network available</w:t>
            </w:r>
          </w:p>
          <w:p w:rsidR="006800AF" w:rsidRPr="00150097" w:rsidRDefault="006800AF" w:rsidP="0004612C">
            <w:pPr>
              <w:pStyle w:val="AltNormal"/>
              <w:numPr>
                <w:ilvl w:val="0"/>
                <w:numId w:val="47"/>
                <w:numberingChange w:id="127" w:author="Thierry B" w:date="2013-07-24T17:35:00Z" w:original=""/>
              </w:numPr>
            </w:pPr>
            <w:r w:rsidRPr="00150097">
              <w:t>0x0000001A: WLAN Connection Status</w:t>
            </w:r>
          </w:p>
          <w:p w:rsidR="006800AF" w:rsidRPr="00150097" w:rsidRDefault="006800AF" w:rsidP="0004612C">
            <w:pPr>
              <w:pStyle w:val="AltNormal"/>
              <w:numPr>
                <w:ilvl w:val="0"/>
                <w:numId w:val="47"/>
                <w:numberingChange w:id="128" w:author="Thierry B" w:date="2013-07-24T17:35:00Z" w:original=""/>
              </w:numPr>
            </w:pPr>
            <w:r w:rsidRPr="00150097">
              <w:t>0X0000001B: PUSH message received</w:t>
            </w:r>
          </w:p>
          <w:p w:rsidR="006800AF" w:rsidRPr="00150097" w:rsidRDefault="006800AF" w:rsidP="0004612C">
            <w:pPr>
              <w:pStyle w:val="AltNormal"/>
              <w:numPr>
                <w:ilvl w:val="0"/>
                <w:numId w:val="47"/>
                <w:numberingChange w:id="129" w:author="Thierry B" w:date="2013-07-24T17:35:00Z" w:original=""/>
              </w:numPr>
            </w:pPr>
            <w:r w:rsidRPr="00150097">
              <w:t>0x0000001C: OMA DM Status Change</w:t>
            </w:r>
          </w:p>
          <w:p w:rsidR="006800AF" w:rsidRPr="00150097" w:rsidRDefault="006800AF" w:rsidP="0004612C">
            <w:pPr>
              <w:pStyle w:val="AltNormal"/>
              <w:numPr>
                <w:ilvl w:val="0"/>
                <w:numId w:val="47"/>
                <w:numberingChange w:id="130" w:author="Thierry B" w:date="2013-07-24T17:35:00Z" w:original=""/>
              </w:numPr>
            </w:pPr>
            <w:r w:rsidRPr="00150097">
              <w:t>0x0000001D: UICC ToolKit Proactive Command callback</w:t>
            </w:r>
          </w:p>
          <w:p w:rsidR="006800AF" w:rsidRPr="00150097" w:rsidRDefault="006800AF" w:rsidP="0004612C">
            <w:pPr>
              <w:pStyle w:val="AltNormal"/>
              <w:numPr>
                <w:ilvl w:val="0"/>
                <w:numId w:val="47"/>
                <w:numberingChange w:id="131" w:author="Thierry B" w:date="2013-07-24T17:35:00Z" w:original=""/>
              </w:numPr>
            </w:pPr>
            <w:r w:rsidRPr="00150097">
              <w:t>0x0000001E: UICC Device Terminal Profile callback</w:t>
            </w:r>
          </w:p>
          <w:p w:rsidR="006800AF" w:rsidRPr="00150097" w:rsidRDefault="006800AF" w:rsidP="0004612C">
            <w:pPr>
              <w:pStyle w:val="AltNormal"/>
              <w:numPr>
                <w:ilvl w:val="0"/>
                <w:numId w:val="47"/>
                <w:numberingChange w:id="132" w:author="Thierry B" w:date="2013-07-24T17:35:00Z" w:original=""/>
              </w:numPr>
            </w:pPr>
            <w:r w:rsidRPr="00150097">
              <w:t>0x0000001F: Verify PIN Needed</w:t>
            </w:r>
          </w:p>
          <w:p w:rsidR="006800AF" w:rsidRPr="00150097" w:rsidRDefault="006800AF" w:rsidP="0004612C">
            <w:pPr>
              <w:pStyle w:val="AltNormal"/>
              <w:numPr>
                <w:ilvl w:val="0"/>
                <w:numId w:val="47"/>
                <w:numberingChange w:id="133" w:author="Thierry B" w:date="2013-07-24T17:35:00Z" w:original=""/>
              </w:numPr>
            </w:pPr>
            <w:r w:rsidRPr="00150097">
              <w:t>0x00000020: Permitted Bearers Change</w:t>
            </w:r>
          </w:p>
          <w:p w:rsidR="006800AF" w:rsidRPr="00150097" w:rsidRDefault="006800AF" w:rsidP="0004612C">
            <w:pPr>
              <w:pStyle w:val="AltNormal"/>
              <w:numPr>
                <w:ilvl w:val="0"/>
                <w:numId w:val="47"/>
                <w:numberingChange w:id="134" w:author="Thierry B" w:date="2013-07-24T17:35:00Z" w:original=""/>
              </w:numPr>
            </w:pPr>
            <w:r w:rsidRPr="00150097">
              <w:t>0x00000021: Byte Count</w:t>
            </w:r>
          </w:p>
          <w:p w:rsidR="006800AF" w:rsidRPr="00150097" w:rsidRDefault="006800AF" w:rsidP="0004612C">
            <w:pPr>
              <w:pStyle w:val="AltNormal"/>
              <w:numPr>
                <w:ilvl w:val="0"/>
                <w:numId w:val="47"/>
                <w:numberingChange w:id="135" w:author="Thierry B" w:date="2013-07-24T17:35:00Z" w:original=""/>
              </w:numPr>
            </w:pPr>
            <w:r w:rsidRPr="00150097">
              <w:t xml:space="preserve">0x00000022: Connect </w:t>
            </w:r>
            <w:bookmarkStart w:id="136" w:name="OLE_LINK1"/>
            <w:r w:rsidRPr="00150097">
              <w:t xml:space="preserve">Secondary PDP Context </w:t>
            </w:r>
            <w:bookmarkEnd w:id="136"/>
            <w:r w:rsidRPr="00150097">
              <w:t>Complete</w:t>
            </w:r>
          </w:p>
          <w:p w:rsidR="006800AF" w:rsidRPr="00150097" w:rsidRDefault="006800AF" w:rsidP="0004612C">
            <w:pPr>
              <w:pStyle w:val="AltNormal"/>
              <w:numPr>
                <w:ilvl w:val="0"/>
                <w:numId w:val="47"/>
                <w:numberingChange w:id="137" w:author="Thierry B" w:date="2013-07-24T17:35:00Z" w:original=""/>
              </w:numPr>
            </w:pPr>
            <w:r w:rsidRPr="00150097">
              <w:t>0x00000023: Disconnect Secondary PDP Context Complete</w:t>
            </w:r>
          </w:p>
          <w:p w:rsidR="006800AF" w:rsidRPr="00150097" w:rsidRDefault="006800AF" w:rsidP="0004612C">
            <w:pPr>
              <w:pStyle w:val="AltNormal"/>
              <w:numPr>
                <w:ilvl w:val="0"/>
                <w:numId w:val="47"/>
                <w:numberingChange w:id="138" w:author="Thierry B" w:date="2013-07-24T17:35:00Z" w:original=""/>
              </w:numPr>
            </w:pPr>
            <w:r w:rsidRPr="00150097">
              <w:t>0x00000024: Cancellation of connection Secondary PDP Context Complete</w:t>
            </w:r>
          </w:p>
          <w:p w:rsidR="006800AF" w:rsidRDefault="006800AF" w:rsidP="0004612C">
            <w:pPr>
              <w:pStyle w:val="AltNormal"/>
              <w:numPr>
                <w:ilvl w:val="0"/>
                <w:numId w:val="47"/>
                <w:numberingChange w:id="139" w:author="Thierry B" w:date="2013-07-24T17:35:00Z" w:original=""/>
              </w:numPr>
              <w:rPr>
                <w:ins w:id="140" w:author="gludovaczd" w:date="2013-07-24T10:21:00Z"/>
              </w:rPr>
            </w:pPr>
            <w:r w:rsidRPr="00150097">
              <w:t>0x00000025: Incoming Voice Call</w:t>
            </w:r>
          </w:p>
          <w:p w:rsidR="006800AF" w:rsidRDefault="006800AF" w:rsidP="0004612C">
            <w:pPr>
              <w:pStyle w:val="AltNormal"/>
              <w:numPr>
                <w:ilvl w:val="0"/>
                <w:numId w:val="47"/>
                <w:numberingChange w:id="141" w:author="Thierry B" w:date="2013-07-24T17:35:00Z" w:original=""/>
              </w:numPr>
              <w:rPr>
                <w:ins w:id="142" w:author="gludovaczd" w:date="2013-07-24T10:22:00Z"/>
              </w:rPr>
            </w:pPr>
            <w:ins w:id="143" w:author="gludovaczd" w:date="2013-07-24T10:22:00Z">
              <w:r>
                <w:t xml:space="preserve">0x00000026: </w:t>
              </w:r>
            </w:ins>
            <w:ins w:id="144" w:author="gludovacz" w:date="2013-07-24T14:15:00Z">
              <w:r>
                <w:t xml:space="preserve">P2P </w:t>
              </w:r>
            </w:ins>
            <w:ins w:id="145" w:author="gludovaczd" w:date="2013-07-24T10:26:00Z">
              <w:r>
                <w:t xml:space="preserve">Discovery </w:t>
              </w:r>
            </w:ins>
            <w:ins w:id="146" w:author="gludovacz" w:date="2013-07-24T14:09:00Z">
              <w:r>
                <w:t>Match</w:t>
              </w:r>
            </w:ins>
          </w:p>
          <w:p w:rsidR="006800AF" w:rsidRDefault="006800AF" w:rsidP="0004612C">
            <w:pPr>
              <w:pStyle w:val="AltNormal"/>
              <w:numPr>
                <w:ilvl w:val="0"/>
                <w:numId w:val="47"/>
                <w:numberingChange w:id="147" w:author="Thierry B" w:date="2013-07-24T17:35:00Z" w:original=""/>
              </w:numPr>
              <w:rPr>
                <w:ins w:id="148" w:author="gludovaczd" w:date="2013-07-24T10:28:00Z"/>
              </w:rPr>
            </w:pPr>
            <w:ins w:id="149" w:author="gludovaczd" w:date="2013-07-24T10:28:00Z">
              <w:r>
                <w:t xml:space="preserve">0x00000027: </w:t>
              </w:r>
            </w:ins>
            <w:ins w:id="150" w:author="gludovacz" w:date="2013-07-24T14:15:00Z">
              <w:r>
                <w:t xml:space="preserve">P2P </w:t>
              </w:r>
            </w:ins>
            <w:ins w:id="151" w:author="gludovaczd" w:date="2013-07-24T10:28:00Z">
              <w:r>
                <w:t xml:space="preserve">Connection </w:t>
              </w:r>
            </w:ins>
          </w:p>
          <w:p w:rsidR="006800AF" w:rsidRDefault="006800AF" w:rsidP="0004612C">
            <w:pPr>
              <w:pStyle w:val="AltNormal"/>
              <w:numPr>
                <w:ilvl w:val="0"/>
                <w:numId w:val="47"/>
                <w:numberingChange w:id="152" w:author="Thierry B" w:date="2013-07-24T17:35:00Z" w:original=""/>
              </w:numPr>
              <w:rPr>
                <w:ins w:id="153" w:author="gludovaczd" w:date="2013-07-24T10:28:00Z"/>
              </w:rPr>
            </w:pPr>
            <w:ins w:id="154" w:author="gludovaczd" w:date="2013-07-24T10:28:00Z">
              <w:r>
                <w:t xml:space="preserve">0x00000028: </w:t>
              </w:r>
            </w:ins>
            <w:ins w:id="155" w:author="gludovacz" w:date="2013-07-24T14:16:00Z">
              <w:r>
                <w:t>P2P Group Notification</w:t>
              </w:r>
            </w:ins>
          </w:p>
          <w:p w:rsidR="006800AF" w:rsidRPr="00150097" w:rsidRDefault="006800AF" w:rsidP="0004612C">
            <w:pPr>
              <w:pStyle w:val="AltNormal"/>
              <w:numPr>
                <w:ilvl w:val="0"/>
                <w:numId w:val="47"/>
                <w:numberingChange w:id="156" w:author="Thierry B" w:date="2013-07-24T17:35:00Z" w:original=""/>
              </w:numPr>
            </w:pPr>
          </w:p>
          <w:p w:rsidR="006800AF" w:rsidRPr="00150097" w:rsidRDefault="006800AF" w:rsidP="00F464F6">
            <w:pPr>
              <w:pStyle w:val="AltNormal"/>
            </w:pPr>
          </w:p>
        </w:tc>
      </w:tr>
    </w:tbl>
    <w:p w:rsidR="006800AF" w:rsidRDefault="006800AF">
      <w:pPr>
        <w:rPr>
          <w:ins w:id="157" w:author="gludovaczd" w:date="2013-06-25T11:07:00Z"/>
          <w:lang w:val="en-US"/>
        </w:rPr>
      </w:pPr>
    </w:p>
    <w:bookmarkEnd w:id="41"/>
    <w:p w:rsidR="006800AF" w:rsidRPr="00624592" w:rsidRDefault="006800AF" w:rsidP="00D21189">
      <w:pPr>
        <w:pStyle w:val="AltChangeList"/>
        <w:numPr>
          <w:ilvl w:val="0"/>
          <w:numId w:val="15"/>
          <w:numberingChange w:id="158" w:author="Thierry B" w:date="2013-07-24T17:35:00Z" w:original="Change %1:2:0:: "/>
        </w:numPr>
        <w:rPr>
          <w:lang w:val="en-GB"/>
        </w:rPr>
      </w:pPr>
      <w:r w:rsidRPr="00624592">
        <w:rPr>
          <w:lang w:val="en-GB"/>
        </w:rPr>
        <w:t xml:space="preserve">Add P2P Direct Mgt functions </w:t>
      </w:r>
    </w:p>
    <w:p w:rsidR="006800AF" w:rsidRDefault="006800AF">
      <w:pPr>
        <w:pStyle w:val="Heading2"/>
        <w:numPr>
          <w:ilvl w:val="0"/>
          <w:numId w:val="0"/>
        </w:numPr>
        <w:tabs>
          <w:tab w:val="clear" w:pos="1800"/>
        </w:tabs>
        <w:ind w:left="864" w:hanging="864"/>
        <w:rPr>
          <w:lang w:val="en-GB"/>
        </w:rPr>
      </w:pPr>
      <w:bookmarkStart w:id="159" w:name="_Toc349831776"/>
    </w:p>
    <w:p w:rsidR="006800AF" w:rsidRDefault="006800AF">
      <w:pPr>
        <w:pStyle w:val="Heading2"/>
        <w:numPr>
          <w:ilvl w:val="1"/>
          <w:numId w:val="39"/>
          <w:numberingChange w:id="160" w:author="Thierry B" w:date="2013-07-24T17:35:00Z" w:original="%1:7:0:.%2:16:0:"/>
        </w:numPr>
        <w:tabs>
          <w:tab w:val="clear" w:pos="1800"/>
        </w:tabs>
        <w:rPr>
          <w:lang w:val="en-GB"/>
        </w:rPr>
      </w:pPr>
      <w:r w:rsidRPr="00624592">
        <w:rPr>
          <w:lang w:val="en-GB"/>
        </w:rPr>
        <w:t>P2P Direct Management APIs</w:t>
      </w:r>
      <w:bookmarkEnd w:id="159"/>
    </w:p>
    <w:p w:rsidR="006800AF" w:rsidRPr="00624592" w:rsidDel="002F46EC" w:rsidRDefault="006800AF" w:rsidP="007A5EF3">
      <w:pPr>
        <w:pStyle w:val="Heading3"/>
        <w:numPr>
          <w:ilvl w:val="0"/>
          <w:numId w:val="0"/>
        </w:numPr>
        <w:tabs>
          <w:tab w:val="clear" w:pos="1800"/>
          <w:tab w:val="clear" w:pos="2520"/>
        </w:tabs>
        <w:rPr>
          <w:ins w:id="161" w:author="gludovaczd" w:date="2013-06-25T11:28:00Z"/>
          <w:del w:id="162" w:author="gludovacz" w:date="2013-07-24T11:22:00Z"/>
          <w:lang w:val="en-GB" w:eastAsia="zh-CN"/>
        </w:rPr>
      </w:pPr>
      <w:bookmarkStart w:id="163" w:name="_Toc349831760"/>
      <w:ins w:id="164" w:author="gludovaczd" w:date="2013-06-25T11:28:00Z">
        <w:del w:id="165" w:author="gludovacz" w:date="2013-07-24T11:22:00Z">
          <w:r w:rsidRPr="00624592" w:rsidDel="002F46EC">
            <w:rPr>
              <w:lang w:val="en-GB" w:eastAsia="zh-CN"/>
            </w:rPr>
            <w:delText>7.16.6 CMAPI_P2P_</w:delText>
          </w:r>
        </w:del>
      </w:ins>
      <w:ins w:id="166" w:author="gludovaczd" w:date="2013-06-25T11:30:00Z">
        <w:del w:id="167" w:author="gludovacz" w:date="2013-07-24T11:22:00Z">
          <w:r w:rsidDel="002F46EC">
            <w:rPr>
              <w:lang w:val="en-GB" w:eastAsia="zh-CN"/>
            </w:rPr>
            <w:delText>Discovery</w:delText>
          </w:r>
        </w:del>
      </w:ins>
      <w:ins w:id="168" w:author="gludovaczd" w:date="2013-06-25T11:29:00Z">
        <w:del w:id="169" w:author="gludovacz" w:date="2013-07-24T11:22:00Z">
          <w:r w:rsidDel="002F46EC">
            <w:rPr>
              <w:lang w:val="en-GB" w:eastAsia="zh-CN"/>
            </w:rPr>
            <w:delText>Match</w:delText>
          </w:r>
        </w:del>
      </w:ins>
      <w:ins w:id="170" w:author="gludovaczd" w:date="2013-06-25T11:28:00Z">
        <w:del w:id="171" w:author="gludovacz" w:date="2013-07-24T11:22:00Z">
          <w:r w:rsidRPr="00624592" w:rsidDel="002F46EC">
            <w:rPr>
              <w:lang w:val="en-GB" w:eastAsia="zh-CN"/>
            </w:rPr>
            <w:delText>()</w:delText>
          </w:r>
        </w:del>
      </w:ins>
    </w:p>
    <w:p w:rsidR="006800AF" w:rsidRPr="007A5EF3" w:rsidDel="002F46EC" w:rsidRDefault="006800AF" w:rsidP="007A5EF3">
      <w:pPr>
        <w:pStyle w:val="AltNormal"/>
        <w:rPr>
          <w:ins w:id="172" w:author="gludovaczd" w:date="2013-06-25T11:28:00Z"/>
          <w:del w:id="173" w:author="gludovacz" w:date="2013-07-24T11:22:00Z"/>
          <w:b/>
          <w:lang w:eastAsia="zh-CN"/>
        </w:rPr>
      </w:pPr>
      <w:ins w:id="174" w:author="gludovaczd" w:date="2013-06-25T11:28:00Z">
        <w:del w:id="175" w:author="gludovacz" w:date="2013-07-24T11:22:00Z">
          <w:r w:rsidRPr="00624592" w:rsidDel="002F46EC">
            <w:rPr>
              <w:lang w:eastAsia="zh-CN"/>
            </w:rPr>
            <w:delText xml:space="preserve">The </w:delText>
          </w:r>
          <w:r w:rsidRPr="00624592" w:rsidDel="002F46EC">
            <w:rPr>
              <w:b/>
              <w:lang w:eastAsia="zh-CN"/>
            </w:rPr>
            <w:delText>CMAPI_P2P_</w:delText>
          </w:r>
        </w:del>
      </w:ins>
      <w:ins w:id="176" w:author="gludovaczd" w:date="2013-06-25T11:30:00Z">
        <w:del w:id="177" w:author="gludovacz" w:date="2013-07-24T11:22:00Z">
          <w:r w:rsidRPr="007A5EF3" w:rsidDel="002F46EC">
            <w:rPr>
              <w:b/>
              <w:lang w:eastAsia="zh-CN"/>
            </w:rPr>
            <w:delText>DiscoveryMatch</w:delText>
          </w:r>
        </w:del>
      </w:ins>
      <w:ins w:id="178" w:author="gludovaczd" w:date="2013-06-25T11:28:00Z">
        <w:del w:id="179" w:author="gludovacz" w:date="2013-07-24T11:22:00Z">
          <w:r w:rsidRPr="00624592" w:rsidDel="002F46EC">
            <w:rPr>
              <w:b/>
              <w:lang w:eastAsia="zh-CN"/>
            </w:rPr>
            <w:delText>()</w:delText>
          </w:r>
          <w:r w:rsidRPr="00624592" w:rsidDel="002F46EC">
            <w:rPr>
              <w:lang w:eastAsia="zh-CN"/>
            </w:rPr>
            <w:delText xml:space="preserve"> function is used </w:delText>
          </w:r>
          <w:r w:rsidRPr="00624592" w:rsidDel="002F46EC">
            <w:delText xml:space="preserve">to </w:delText>
          </w:r>
        </w:del>
      </w:ins>
      <w:ins w:id="180" w:author="gludovaczd" w:date="2013-06-25T11:31:00Z">
        <w:del w:id="181" w:author="gludovacz" w:date="2013-07-24T11:22:00Z">
          <w:r w:rsidRPr="007A5EF3" w:rsidDel="002F46EC">
            <w:delText xml:space="preserve">alert </w:delText>
          </w:r>
          <w:r w:rsidDel="002F46EC">
            <w:delText xml:space="preserve">the Local Device </w:delText>
          </w:r>
        </w:del>
      </w:ins>
      <w:ins w:id="182" w:author="gludovaczd" w:date="2013-06-25T11:32:00Z">
        <w:del w:id="183" w:author="gludovacz" w:date="2013-07-24T11:22:00Z">
          <w:r w:rsidRPr="007A5EF3" w:rsidDel="002F46EC">
            <w:delText xml:space="preserve">of a </w:delText>
          </w:r>
        </w:del>
      </w:ins>
      <w:ins w:id="184" w:author="gludovaczd" w:date="2013-06-25T11:31:00Z">
        <w:del w:id="185" w:author="gludovacz" w:date="2013-07-24T11:22:00Z">
          <w:r w:rsidRPr="007A5EF3" w:rsidDel="002F46EC">
            <w:delText>DeviceID/ServiceID/ServiceRecord (LTE-D expression container)</w:delText>
          </w:r>
        </w:del>
      </w:ins>
      <w:ins w:id="186" w:author="gludovaczd" w:date="2013-06-25T11:32:00Z">
        <w:del w:id="187" w:author="gludovacz" w:date="2013-07-24T11:22:00Z">
          <w:r w:rsidDel="002F46EC">
            <w:delText xml:space="preserve"> </w:delText>
          </w:r>
          <w:r w:rsidRPr="007A5EF3" w:rsidDel="002F46EC">
            <w:delText>discovery match</w:delText>
          </w:r>
        </w:del>
      </w:ins>
      <w:ins w:id="188" w:author="gludovaczd" w:date="2013-06-25T11:28:00Z">
        <w:del w:id="189" w:author="gludovacz" w:date="2013-07-24T11:22:00Z">
          <w:r w:rsidRPr="00624592" w:rsidDel="002F46EC">
            <w:delText>.</w:delText>
          </w:r>
        </w:del>
      </w:ins>
    </w:p>
    <w:p w:rsidR="006800AF" w:rsidDel="002F46EC" w:rsidRDefault="006800AF" w:rsidP="007A5EF3">
      <w:pPr>
        <w:rPr>
          <w:ins w:id="190" w:author="gludovaczd" w:date="2013-06-25T11:35:00Z"/>
          <w:del w:id="191" w:author="gludovacz" w:date="2013-07-24T11:22:00Z"/>
          <w:lang w:val="en-US"/>
        </w:rPr>
      </w:pPr>
      <w:ins w:id="192" w:author="gludovaczd" w:date="2013-06-25T11:33:00Z">
        <w:del w:id="193" w:author="gludovacz" w:date="2013-07-24T11:22:00Z">
          <w:r w:rsidDel="002F46EC">
            <w:rPr>
              <w:lang w:val="en-US"/>
            </w:rPr>
            <w:delText>Editor’s note: FFS the</w:delText>
          </w:r>
        </w:del>
      </w:ins>
      <w:ins w:id="194" w:author="gludovaczd" w:date="2013-06-25T11:30:00Z">
        <w:del w:id="195" w:author="gludovacz" w:date="2013-07-24T11:22:00Z">
          <w:r w:rsidDel="002F46EC">
            <w:rPr>
              <w:lang w:val="en-US"/>
            </w:rPr>
            <w:delText xml:space="preserve"> way for the modem to alert a</w:delText>
          </w:r>
          <w:r w:rsidRPr="008F3B46" w:rsidDel="002F46EC">
            <w:rPr>
              <w:lang w:val="en-US"/>
            </w:rPr>
            <w:delText xml:space="preserve"> DeviceID/ServiceID/ServiceRecord (LTE-D expression container) of a discovery match</w:delText>
          </w:r>
        </w:del>
      </w:ins>
    </w:p>
    <w:p w:rsidR="006800AF" w:rsidDel="002F46EC" w:rsidRDefault="006800AF" w:rsidP="007A5EF3">
      <w:pPr>
        <w:pStyle w:val="AltNormal"/>
        <w:rPr>
          <w:ins w:id="196" w:author="Thierry B" w:date="2013-07-10T17:15:00Z"/>
          <w:del w:id="197" w:author="gludovacz" w:date="2013-07-24T11:22:00Z"/>
          <w:lang w:val="en-US" w:eastAsia="zh-CN"/>
        </w:rPr>
      </w:pPr>
      <w:ins w:id="198" w:author="Thierry B" w:date="2013-07-10T17:15:00Z">
        <w:del w:id="199" w:author="gludovacz" w:date="2013-07-24T11:22:00Z">
          <w:r w:rsidDel="002F46EC">
            <w:rPr>
              <w:lang w:val="en-US" w:eastAsia="zh-CN"/>
            </w:rPr>
            <w:delText>Probably a call back</w:delText>
          </w:r>
        </w:del>
      </w:ins>
    </w:p>
    <w:p w:rsidR="006800AF" w:rsidRPr="00AB490E" w:rsidDel="002F46EC" w:rsidRDefault="006800AF" w:rsidP="007A5EF3">
      <w:pPr>
        <w:pStyle w:val="AltNormal"/>
        <w:numPr>
          <w:ins w:id="200" w:author="Thierry B" w:date="2013-07-10T17:15:00Z"/>
        </w:numPr>
        <w:rPr>
          <w:ins w:id="201" w:author="gludovaczd" w:date="2013-06-25T11:30:00Z"/>
          <w:del w:id="202" w:author="gludovacz" w:date="2013-07-24T11:22: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Del="002F46EC" w:rsidTr="00547DDD">
        <w:trPr>
          <w:ins w:id="203" w:author="gludovaczd" w:date="2013-06-25T11:28:00Z"/>
          <w:del w:id="204" w:author="gludovacz" w:date="2013-07-24T11:22:00Z"/>
        </w:trPr>
        <w:tc>
          <w:tcPr>
            <w:tcW w:w="9923" w:type="dxa"/>
            <w:shd w:val="clear" w:color="auto" w:fill="D9D9D9"/>
          </w:tcPr>
          <w:p w:rsidR="006800AF" w:rsidRPr="00624592" w:rsidDel="002F46EC" w:rsidRDefault="006800AF" w:rsidP="00FC4F67">
            <w:pPr>
              <w:pStyle w:val="AltNormal"/>
              <w:rPr>
                <w:ins w:id="205" w:author="gludovaczd" w:date="2013-06-25T11:28:00Z"/>
                <w:del w:id="206" w:author="gludovacz" w:date="2013-07-24T11:22:00Z"/>
                <w:b/>
                <w:lang w:eastAsia="zh-CN"/>
              </w:rPr>
            </w:pPr>
            <w:ins w:id="207" w:author="gludovaczd" w:date="2013-06-25T11:28:00Z">
              <w:del w:id="208" w:author="gludovacz" w:date="2013-07-24T11:22:00Z">
                <w:r w:rsidRPr="00624592" w:rsidDel="002F46EC">
                  <w:rPr>
                    <w:b/>
                    <w:lang w:eastAsia="zh-CN"/>
                  </w:rPr>
                  <w:delText>Prototype</w:delText>
                </w:r>
              </w:del>
            </w:ins>
          </w:p>
        </w:tc>
      </w:tr>
      <w:tr w:rsidR="006800AF" w:rsidRPr="00624592" w:rsidDel="002F46EC" w:rsidTr="00547DDD">
        <w:trPr>
          <w:ins w:id="209" w:author="gludovaczd" w:date="2013-06-25T11:28:00Z"/>
          <w:del w:id="210" w:author="gludovacz" w:date="2013-07-24T11:22:00Z"/>
        </w:trPr>
        <w:tc>
          <w:tcPr>
            <w:tcW w:w="9923" w:type="dxa"/>
            <w:shd w:val="clear" w:color="auto" w:fill="D9D9D9"/>
          </w:tcPr>
          <w:p w:rsidR="006800AF" w:rsidRPr="00624592" w:rsidDel="002F46EC" w:rsidRDefault="006800AF" w:rsidP="00FC4F67">
            <w:pPr>
              <w:pStyle w:val="AltNormal"/>
              <w:rPr>
                <w:ins w:id="211" w:author="gludovaczd" w:date="2013-06-25T11:28:00Z"/>
                <w:del w:id="212" w:author="gludovacz" w:date="2013-07-24T11:22:00Z"/>
                <w:lang w:eastAsia="zh-CN"/>
              </w:rPr>
            </w:pPr>
          </w:p>
          <w:p w:rsidR="006800AF" w:rsidRPr="00624592" w:rsidDel="002F46EC" w:rsidRDefault="006800AF" w:rsidP="00FC4F67">
            <w:pPr>
              <w:pStyle w:val="AltNormal"/>
              <w:rPr>
                <w:ins w:id="213" w:author="gludovaczd" w:date="2013-06-25T11:28:00Z"/>
                <w:del w:id="214" w:author="gludovacz" w:date="2013-07-24T11:22:00Z"/>
                <w:lang w:eastAsia="zh-CN"/>
              </w:rPr>
            </w:pPr>
            <w:ins w:id="215" w:author="gludovaczd" w:date="2013-06-25T11:28:00Z">
              <w:del w:id="216" w:author="gludovacz" w:date="2013-07-24T11:22:00Z">
                <w:r w:rsidRPr="00624592" w:rsidDel="002F46EC">
                  <w:rPr>
                    <w:lang w:eastAsia="zh-CN"/>
                  </w:rPr>
                  <w:delText xml:space="preserve">dword </w:delText>
                </w:r>
                <w:r w:rsidRPr="00624592" w:rsidDel="002F46EC">
                  <w:rPr>
                    <w:b/>
                    <w:lang w:eastAsia="zh-CN"/>
                  </w:rPr>
                  <w:delText>CMAPI_P2P_</w:delText>
                </w:r>
              </w:del>
            </w:ins>
            <w:ins w:id="217" w:author="gludovaczd" w:date="2013-06-25T11:33:00Z">
              <w:del w:id="218" w:author="gludovacz" w:date="2013-07-24T11:22:00Z">
                <w:r w:rsidDel="002F46EC">
                  <w:rPr>
                    <w:b/>
                    <w:lang w:eastAsia="zh-CN"/>
                  </w:rPr>
                  <w:delText>DiscoveryMatch</w:delText>
                </w:r>
              </w:del>
            </w:ins>
            <w:ins w:id="219" w:author="gludovaczd" w:date="2013-06-25T11:28:00Z">
              <w:del w:id="220" w:author="gludovacz" w:date="2013-07-24T11:22:00Z">
                <w:r w:rsidRPr="00624592" w:rsidDel="002F46EC">
                  <w:rPr>
                    <w:b/>
                    <w:lang w:eastAsia="zh-CN"/>
                  </w:rPr>
                  <w:delText xml:space="preserve"> </w:delText>
                </w:r>
                <w:r w:rsidRPr="00624592" w:rsidDel="002F46EC">
                  <w:rPr>
                    <w:lang w:eastAsia="zh-CN"/>
                  </w:rPr>
                  <w:delText xml:space="preserve">(dword deviceID, </w:delText>
                </w:r>
              </w:del>
            </w:ins>
            <w:ins w:id="221" w:author="gludovaczd" w:date="2013-07-03T12:47:00Z">
              <w:del w:id="222" w:author="gludovacz" w:date="2013-07-24T11:22:00Z">
                <w:r w:rsidDel="002F46EC">
                  <w:rPr>
                    <w:lang w:eastAsia="zh-CN"/>
                  </w:rPr>
                  <w:delText>dword remoteDeviceI</w:delText>
                </w:r>
              </w:del>
            </w:ins>
            <w:ins w:id="223" w:author="gludovaczd" w:date="2013-06-25T11:28:00Z">
              <w:del w:id="224" w:author="gludovacz" w:date="2013-07-24T11:22:00Z">
                <w:r w:rsidRPr="00624592" w:rsidDel="002F46EC">
                  <w:rPr>
                    <w:color w:val="000000"/>
                    <w:lang w:eastAsia="zh-CN"/>
                  </w:rPr>
                  <w:delText>D</w:delText>
                </w:r>
              </w:del>
            </w:ins>
            <w:ins w:id="225" w:author="gludovaczd" w:date="2013-07-03T12:47:00Z">
              <w:del w:id="226" w:author="gludovacz" w:date="2013-07-24T11:22:00Z">
                <w:r w:rsidDel="002F46EC">
                  <w:rPr>
                    <w:color w:val="000000"/>
                    <w:lang w:eastAsia="zh-CN"/>
                  </w:rPr>
                  <w:delText>, d</w:delText>
                </w:r>
              </w:del>
            </w:ins>
            <w:ins w:id="227" w:author="gludovaczd" w:date="2013-07-03T14:59:00Z">
              <w:del w:id="228" w:author="gludovacz" w:date="2013-07-24T11:22:00Z">
                <w:r w:rsidDel="002F46EC">
                  <w:rPr>
                    <w:color w:val="000000"/>
                    <w:lang w:eastAsia="zh-CN"/>
                  </w:rPr>
                  <w:delText>q</w:delText>
                </w:r>
              </w:del>
            </w:ins>
            <w:ins w:id="229" w:author="gludovaczd" w:date="2013-07-03T12:47:00Z">
              <w:del w:id="230" w:author="gludovacz" w:date="2013-07-24T11:22:00Z">
                <w:r w:rsidDel="002F46EC">
                  <w:rPr>
                    <w:color w:val="000000"/>
                    <w:lang w:eastAsia="zh-CN"/>
                  </w:rPr>
                  <w:delText>word serviceID</w:delText>
                </w:r>
              </w:del>
            </w:ins>
            <w:ins w:id="231" w:author="Thierry B" w:date="2013-07-10T17:14:00Z">
              <w:del w:id="232" w:author="gludovacz" w:date="2013-07-24T11:22:00Z">
                <w:r w:rsidDel="002F46EC">
                  <w:rPr>
                    <w:color w:val="000000"/>
                    <w:lang w:eastAsia="zh-CN"/>
                  </w:rPr>
                  <w:delText>, dword matchID</w:delText>
                </w:r>
              </w:del>
            </w:ins>
            <w:ins w:id="233" w:author="gludovaczd" w:date="2013-06-25T11:28:00Z">
              <w:del w:id="234" w:author="gludovacz" w:date="2013-07-24T11:22:00Z">
                <w:r w:rsidRPr="00624592" w:rsidDel="002F46EC">
                  <w:rPr>
                    <w:lang w:eastAsia="zh-CN"/>
                  </w:rPr>
                  <w:delText>)</w:delText>
                </w:r>
              </w:del>
            </w:ins>
          </w:p>
          <w:p w:rsidR="006800AF" w:rsidRPr="00624592" w:rsidDel="002F46EC" w:rsidRDefault="006800AF" w:rsidP="00FC4F67">
            <w:pPr>
              <w:pStyle w:val="AltNormal"/>
              <w:rPr>
                <w:ins w:id="235" w:author="gludovaczd" w:date="2013-06-25T11:28:00Z"/>
                <w:del w:id="236" w:author="gludovacz" w:date="2013-07-24T11:22:00Z"/>
                <w:lang w:eastAsia="zh-CN"/>
              </w:rPr>
            </w:pPr>
          </w:p>
        </w:tc>
      </w:tr>
    </w:tbl>
    <w:p w:rsidR="006800AF" w:rsidRPr="00624592" w:rsidDel="002F46EC" w:rsidRDefault="006800AF" w:rsidP="007A5EF3">
      <w:pPr>
        <w:pStyle w:val="AltNormal"/>
        <w:rPr>
          <w:ins w:id="237" w:author="gludovaczd" w:date="2013-06-25T11:28:00Z"/>
          <w:del w:id="238" w:author="gludovacz" w:date="2013-07-24T11:2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Del="002F46EC" w:rsidTr="00547DDD">
        <w:trPr>
          <w:ins w:id="239" w:author="gludovaczd" w:date="2013-06-25T11:28:00Z"/>
          <w:del w:id="240" w:author="gludovacz" w:date="2013-07-24T11:22:00Z"/>
        </w:trPr>
        <w:tc>
          <w:tcPr>
            <w:tcW w:w="10065" w:type="dxa"/>
            <w:gridSpan w:val="3"/>
            <w:shd w:val="clear" w:color="auto" w:fill="D9D9D9"/>
          </w:tcPr>
          <w:p w:rsidR="006800AF" w:rsidRPr="00624592" w:rsidDel="002F46EC" w:rsidRDefault="006800AF" w:rsidP="00FC4F67">
            <w:pPr>
              <w:pStyle w:val="AltNormal"/>
              <w:rPr>
                <w:ins w:id="241" w:author="gludovaczd" w:date="2013-06-25T11:28:00Z"/>
                <w:del w:id="242" w:author="gludovacz" w:date="2013-07-24T11:22:00Z"/>
                <w:b/>
                <w:lang w:eastAsia="zh-CN"/>
              </w:rPr>
            </w:pPr>
            <w:ins w:id="243" w:author="gludovaczd" w:date="2013-06-25T11:28:00Z">
              <w:del w:id="244" w:author="gludovacz" w:date="2013-07-24T11:22:00Z">
                <w:r w:rsidRPr="00624592" w:rsidDel="002F46EC">
                  <w:rPr>
                    <w:b/>
                    <w:lang w:eastAsia="zh-CN"/>
                  </w:rPr>
                  <w:delText>Parameters</w:delText>
                </w:r>
              </w:del>
            </w:ins>
          </w:p>
        </w:tc>
      </w:tr>
      <w:tr w:rsidR="006800AF" w:rsidRPr="00624592" w:rsidDel="002F46EC" w:rsidTr="00547DDD">
        <w:trPr>
          <w:ins w:id="245" w:author="gludovaczd" w:date="2013-06-25T11:28:00Z"/>
          <w:del w:id="246" w:author="gludovacz" w:date="2013-07-24T11:22:00Z"/>
        </w:trPr>
        <w:tc>
          <w:tcPr>
            <w:tcW w:w="1949" w:type="dxa"/>
            <w:shd w:val="clear" w:color="auto" w:fill="D9D9D9"/>
          </w:tcPr>
          <w:p w:rsidR="006800AF" w:rsidRPr="00624592" w:rsidDel="002F46EC" w:rsidRDefault="006800AF" w:rsidP="00FC4F67">
            <w:pPr>
              <w:pStyle w:val="AltNormal"/>
              <w:jc w:val="center"/>
              <w:rPr>
                <w:ins w:id="247" w:author="gludovaczd" w:date="2013-06-25T11:28:00Z"/>
                <w:del w:id="248" w:author="gludovacz" w:date="2013-07-24T11:22:00Z"/>
                <w:b/>
                <w:lang w:eastAsia="zh-CN"/>
              </w:rPr>
            </w:pPr>
            <w:ins w:id="249" w:author="gludovaczd" w:date="2013-06-25T11:28:00Z">
              <w:del w:id="250" w:author="gludovacz" w:date="2013-07-24T11:22:00Z">
                <w:r w:rsidRPr="00624592" w:rsidDel="002F46EC">
                  <w:rPr>
                    <w:b/>
                    <w:lang w:eastAsia="zh-CN"/>
                  </w:rPr>
                  <w:delText>Field Name</w:delText>
                </w:r>
              </w:del>
            </w:ins>
          </w:p>
        </w:tc>
        <w:tc>
          <w:tcPr>
            <w:tcW w:w="1400" w:type="dxa"/>
            <w:shd w:val="clear" w:color="auto" w:fill="D9D9D9"/>
          </w:tcPr>
          <w:p w:rsidR="006800AF" w:rsidRPr="00624592" w:rsidDel="002F46EC" w:rsidRDefault="006800AF" w:rsidP="00FC4F67">
            <w:pPr>
              <w:pStyle w:val="AltNormal"/>
              <w:jc w:val="center"/>
              <w:rPr>
                <w:ins w:id="251" w:author="gludovaczd" w:date="2013-06-25T11:28:00Z"/>
                <w:del w:id="252" w:author="gludovacz" w:date="2013-07-24T11:22:00Z"/>
                <w:b/>
                <w:lang w:eastAsia="zh-CN"/>
              </w:rPr>
            </w:pPr>
            <w:ins w:id="253" w:author="gludovaczd" w:date="2013-06-25T11:28:00Z">
              <w:del w:id="254" w:author="gludovacz" w:date="2013-07-24T11:22:00Z">
                <w:r w:rsidRPr="00624592" w:rsidDel="002F46EC">
                  <w:rPr>
                    <w:b/>
                    <w:lang w:eastAsia="zh-CN"/>
                  </w:rPr>
                  <w:delText>Mode</w:delText>
                </w:r>
              </w:del>
            </w:ins>
          </w:p>
        </w:tc>
        <w:tc>
          <w:tcPr>
            <w:tcW w:w="6716" w:type="dxa"/>
            <w:shd w:val="clear" w:color="auto" w:fill="D9D9D9"/>
          </w:tcPr>
          <w:p w:rsidR="006800AF" w:rsidRPr="00624592" w:rsidDel="002F46EC" w:rsidRDefault="006800AF" w:rsidP="00FC4F67">
            <w:pPr>
              <w:pStyle w:val="AltNormal"/>
              <w:jc w:val="center"/>
              <w:rPr>
                <w:ins w:id="255" w:author="gludovaczd" w:date="2013-06-25T11:28:00Z"/>
                <w:del w:id="256" w:author="gludovacz" w:date="2013-07-24T11:22:00Z"/>
                <w:b/>
                <w:lang w:eastAsia="zh-CN"/>
              </w:rPr>
            </w:pPr>
            <w:ins w:id="257" w:author="gludovaczd" w:date="2013-06-25T11:28:00Z">
              <w:del w:id="258" w:author="gludovacz" w:date="2013-07-24T11:22:00Z">
                <w:r w:rsidRPr="00624592" w:rsidDel="002F46EC">
                  <w:rPr>
                    <w:b/>
                    <w:lang w:eastAsia="zh-CN"/>
                  </w:rPr>
                  <w:delText>Description</w:delText>
                </w:r>
              </w:del>
            </w:ins>
          </w:p>
        </w:tc>
      </w:tr>
      <w:tr w:rsidR="006800AF" w:rsidRPr="00624592" w:rsidDel="002F46EC" w:rsidTr="00547DDD">
        <w:trPr>
          <w:ins w:id="259" w:author="gludovaczd" w:date="2013-06-25T11:28:00Z"/>
          <w:del w:id="260" w:author="gludovacz" w:date="2013-07-24T11:22:00Z"/>
        </w:trPr>
        <w:tc>
          <w:tcPr>
            <w:tcW w:w="1949" w:type="dxa"/>
            <w:shd w:val="clear" w:color="auto" w:fill="D9D9D9"/>
          </w:tcPr>
          <w:p w:rsidR="006800AF" w:rsidRPr="00624592" w:rsidDel="002F46EC" w:rsidRDefault="006800AF" w:rsidP="00FC4F67">
            <w:pPr>
              <w:pStyle w:val="AltNormal"/>
              <w:jc w:val="center"/>
              <w:rPr>
                <w:ins w:id="261" w:author="gludovaczd" w:date="2013-06-25T11:28:00Z"/>
                <w:del w:id="262" w:author="gludovacz" w:date="2013-07-24T11:22:00Z"/>
                <w:lang w:eastAsia="zh-CN"/>
              </w:rPr>
            </w:pPr>
            <w:ins w:id="263" w:author="gludovaczd" w:date="2013-06-25T11:28:00Z">
              <w:del w:id="264" w:author="gludovacz" w:date="2013-07-24T11:22:00Z">
                <w:r w:rsidRPr="00624592" w:rsidDel="002F46EC">
                  <w:rPr>
                    <w:lang w:eastAsia="zh-CN"/>
                  </w:rPr>
                  <w:delText>deviceID</w:delText>
                </w:r>
              </w:del>
            </w:ins>
          </w:p>
        </w:tc>
        <w:tc>
          <w:tcPr>
            <w:tcW w:w="1400" w:type="dxa"/>
            <w:shd w:val="clear" w:color="auto" w:fill="D9D9D9"/>
          </w:tcPr>
          <w:p w:rsidR="006800AF" w:rsidRPr="00624592" w:rsidDel="002F46EC" w:rsidRDefault="006800AF" w:rsidP="00FC4F67">
            <w:pPr>
              <w:pStyle w:val="AltNormal"/>
              <w:jc w:val="center"/>
              <w:rPr>
                <w:ins w:id="265" w:author="gludovaczd" w:date="2013-06-25T11:28:00Z"/>
                <w:del w:id="266" w:author="gludovacz" w:date="2013-07-24T11:22:00Z"/>
                <w:lang w:eastAsia="zh-CN"/>
              </w:rPr>
            </w:pPr>
            <w:ins w:id="267" w:author="gludovaczd" w:date="2013-06-25T11:28:00Z">
              <w:del w:id="268" w:author="gludovacz" w:date="2013-07-24T11:22:00Z">
                <w:r w:rsidRPr="00624592" w:rsidDel="002F46EC">
                  <w:rPr>
                    <w:lang w:eastAsia="zh-CN"/>
                  </w:rPr>
                  <w:delText>Input</w:delText>
                </w:r>
              </w:del>
            </w:ins>
          </w:p>
        </w:tc>
        <w:tc>
          <w:tcPr>
            <w:tcW w:w="6716" w:type="dxa"/>
            <w:shd w:val="clear" w:color="auto" w:fill="D9D9D9"/>
          </w:tcPr>
          <w:p w:rsidR="006800AF" w:rsidRPr="00624592" w:rsidDel="002F46EC" w:rsidRDefault="006800AF" w:rsidP="00FC4F67">
            <w:pPr>
              <w:pStyle w:val="AltNormal"/>
              <w:rPr>
                <w:ins w:id="269" w:author="gludovaczd" w:date="2013-06-25T11:28:00Z"/>
                <w:del w:id="270" w:author="gludovacz" w:date="2013-07-24T11:22:00Z"/>
                <w:lang w:eastAsia="zh-CN"/>
              </w:rPr>
            </w:pPr>
            <w:ins w:id="271" w:author="gludovaczd" w:date="2013-06-25T11:28:00Z">
              <w:del w:id="272" w:author="gludovacz" w:date="2013-07-24T11:22:00Z">
                <w:r w:rsidRPr="00624592" w:rsidDel="002F46EC">
                  <w:rPr>
                    <w:lang w:eastAsia="zh-CN"/>
                  </w:rPr>
                  <w:delText>The ID of the device concerned.</w:delText>
                </w:r>
              </w:del>
            </w:ins>
          </w:p>
        </w:tc>
      </w:tr>
      <w:tr w:rsidR="006800AF" w:rsidRPr="00624592" w:rsidDel="002F46EC" w:rsidTr="00547DDD">
        <w:trPr>
          <w:ins w:id="273" w:author="gludovaczd" w:date="2013-06-25T11:28:00Z"/>
          <w:del w:id="274" w:author="gludovacz" w:date="2013-07-24T11:22:00Z"/>
        </w:trPr>
        <w:tc>
          <w:tcPr>
            <w:tcW w:w="1949" w:type="dxa"/>
            <w:shd w:val="clear" w:color="auto" w:fill="D9D9D9"/>
          </w:tcPr>
          <w:p w:rsidR="006800AF" w:rsidRPr="00624592" w:rsidDel="002F46EC" w:rsidRDefault="006800AF" w:rsidP="005E1961">
            <w:pPr>
              <w:pStyle w:val="AltNormal"/>
              <w:jc w:val="center"/>
              <w:rPr>
                <w:ins w:id="275" w:author="gludovaczd" w:date="2013-06-25T11:28:00Z"/>
                <w:del w:id="276" w:author="gludovacz" w:date="2013-07-24T11:22:00Z"/>
                <w:lang w:eastAsia="zh-CN"/>
              </w:rPr>
            </w:pPr>
            <w:ins w:id="277" w:author="gludovaczd" w:date="2013-07-03T12:44:00Z">
              <w:del w:id="278" w:author="gludovacz" w:date="2013-07-24T11:22:00Z">
                <w:r w:rsidDel="002F46EC">
                  <w:rPr>
                    <w:lang w:eastAsia="zh-CN"/>
                  </w:rPr>
                  <w:delText>r</w:delText>
                </w:r>
              </w:del>
            </w:ins>
            <w:ins w:id="279" w:author="gludovaczd" w:date="2013-06-25T11:28:00Z">
              <w:del w:id="280" w:author="gludovacz" w:date="2013-07-24T11:22:00Z">
                <w:r w:rsidRPr="00624592" w:rsidDel="002F46EC">
                  <w:rPr>
                    <w:lang w:eastAsia="zh-CN"/>
                  </w:rPr>
                  <w:delText>emoteDevice</w:delText>
                </w:r>
              </w:del>
            </w:ins>
            <w:ins w:id="281" w:author="gludovaczd" w:date="2013-07-03T12:44:00Z">
              <w:del w:id="282" w:author="gludovacz" w:date="2013-07-24T11:22:00Z">
                <w:r w:rsidDel="002F46EC">
                  <w:rPr>
                    <w:lang w:eastAsia="zh-CN"/>
                  </w:rPr>
                  <w:delText>ID</w:delText>
                </w:r>
              </w:del>
            </w:ins>
          </w:p>
        </w:tc>
        <w:tc>
          <w:tcPr>
            <w:tcW w:w="1400" w:type="dxa"/>
            <w:shd w:val="clear" w:color="auto" w:fill="D9D9D9"/>
          </w:tcPr>
          <w:p w:rsidR="006800AF" w:rsidRPr="00624592" w:rsidDel="002F46EC" w:rsidRDefault="006800AF" w:rsidP="00FC4F67">
            <w:pPr>
              <w:pStyle w:val="AltNormal"/>
              <w:jc w:val="center"/>
              <w:rPr>
                <w:ins w:id="283" w:author="gludovaczd" w:date="2013-06-25T11:28:00Z"/>
                <w:del w:id="284" w:author="gludovacz" w:date="2013-07-24T11:22:00Z"/>
                <w:lang w:eastAsia="zh-CN"/>
              </w:rPr>
            </w:pPr>
            <w:ins w:id="285" w:author="gludovaczd" w:date="2013-07-03T12:44:00Z">
              <w:del w:id="286" w:author="gludovacz" w:date="2013-07-24T11:22:00Z">
                <w:r w:rsidDel="002F46EC">
                  <w:rPr>
                    <w:lang w:eastAsia="zh-CN"/>
                  </w:rPr>
                  <w:delText>Out</w:delText>
                </w:r>
              </w:del>
            </w:ins>
            <w:ins w:id="287" w:author="gludovaczd" w:date="2013-06-25T11:28:00Z">
              <w:del w:id="288" w:author="gludovacz" w:date="2013-07-24T11:22:00Z">
                <w:r w:rsidRPr="00624592" w:rsidDel="002F46EC">
                  <w:rPr>
                    <w:lang w:eastAsia="zh-CN"/>
                  </w:rPr>
                  <w:delText>put</w:delText>
                </w:r>
              </w:del>
            </w:ins>
          </w:p>
        </w:tc>
        <w:tc>
          <w:tcPr>
            <w:tcW w:w="6716" w:type="dxa"/>
            <w:shd w:val="clear" w:color="auto" w:fill="D9D9D9"/>
          </w:tcPr>
          <w:p w:rsidR="006800AF" w:rsidRPr="00624592" w:rsidDel="002F46EC" w:rsidRDefault="006800AF" w:rsidP="003B229C">
            <w:pPr>
              <w:pStyle w:val="AltNormal"/>
              <w:rPr>
                <w:ins w:id="289" w:author="gludovaczd" w:date="2013-06-25T11:28:00Z"/>
                <w:del w:id="290" w:author="gludovacz" w:date="2013-07-24T11:22:00Z"/>
                <w:lang w:eastAsia="zh-CN"/>
              </w:rPr>
            </w:pPr>
            <w:ins w:id="291" w:author="gludovaczd" w:date="2013-06-25T11:28:00Z">
              <w:del w:id="292" w:author="gludovacz" w:date="2013-07-24T11:22:00Z">
                <w:r w:rsidRPr="00624592" w:rsidDel="002F46EC">
                  <w:rPr>
                    <w:lang w:eastAsia="zh-CN"/>
                  </w:rPr>
                  <w:delText>Remote Devices</w:delText>
                </w:r>
                <w:r w:rsidDel="002F46EC">
                  <w:rPr>
                    <w:lang w:eastAsia="zh-CN"/>
                  </w:rPr>
                  <w:delText xml:space="preserve"> </w:delText>
                </w:r>
              </w:del>
            </w:ins>
            <w:ins w:id="293" w:author="gludovaczd" w:date="2013-07-03T15:08:00Z">
              <w:del w:id="294" w:author="gludovacz" w:date="2013-07-24T11:22:00Z">
                <w:r w:rsidDel="002F46EC">
                  <w:rPr>
                    <w:lang w:eastAsia="zh-CN"/>
                  </w:rPr>
                  <w:delText>that match the criteria</w:delText>
                </w:r>
              </w:del>
            </w:ins>
            <w:ins w:id="295" w:author="Thierry B" w:date="2013-07-10T17:23:00Z">
              <w:del w:id="296" w:author="gludovacz" w:date="2013-07-24T11:22:00Z">
                <w:r w:rsidDel="002F46EC">
                  <w:rPr>
                    <w:lang w:eastAsia="zh-CN"/>
                  </w:rPr>
                  <w:delText xml:space="preserve"> - single or list?</w:delText>
                </w:r>
              </w:del>
            </w:ins>
          </w:p>
        </w:tc>
      </w:tr>
      <w:tr w:rsidR="006800AF" w:rsidRPr="00624592" w:rsidDel="002F46EC" w:rsidTr="00547DDD">
        <w:trPr>
          <w:ins w:id="297" w:author="gludovaczd" w:date="2013-06-25T11:28:00Z"/>
          <w:del w:id="298" w:author="gludovacz" w:date="2013-07-24T11:22:00Z"/>
        </w:trPr>
        <w:tc>
          <w:tcPr>
            <w:tcW w:w="1949" w:type="dxa"/>
            <w:shd w:val="clear" w:color="auto" w:fill="D9D9D9"/>
          </w:tcPr>
          <w:p w:rsidR="006800AF" w:rsidRPr="00624592" w:rsidDel="002F46EC" w:rsidRDefault="006800AF" w:rsidP="00FC4F67">
            <w:pPr>
              <w:pStyle w:val="AltNormal"/>
              <w:jc w:val="center"/>
              <w:rPr>
                <w:ins w:id="299" w:author="gludovaczd" w:date="2013-06-25T11:28:00Z"/>
                <w:del w:id="300" w:author="gludovacz" w:date="2013-07-24T11:22:00Z"/>
                <w:lang w:eastAsia="zh-CN"/>
              </w:rPr>
            </w:pPr>
            <w:ins w:id="301" w:author="gludovaczd" w:date="2013-07-03T12:45:00Z">
              <w:del w:id="302" w:author="gludovacz" w:date="2013-07-24T11:22:00Z">
                <w:r w:rsidDel="002F46EC">
                  <w:rPr>
                    <w:lang w:eastAsia="zh-CN"/>
                  </w:rPr>
                  <w:delText>serviceID</w:delText>
                </w:r>
              </w:del>
            </w:ins>
          </w:p>
        </w:tc>
        <w:tc>
          <w:tcPr>
            <w:tcW w:w="1400" w:type="dxa"/>
            <w:shd w:val="clear" w:color="auto" w:fill="D9D9D9"/>
          </w:tcPr>
          <w:p w:rsidR="006800AF" w:rsidRPr="00624592" w:rsidDel="002F46EC" w:rsidRDefault="006800AF" w:rsidP="00FC4F67">
            <w:pPr>
              <w:pStyle w:val="AltNormal"/>
              <w:jc w:val="center"/>
              <w:rPr>
                <w:ins w:id="303" w:author="gludovaczd" w:date="2013-06-25T11:28:00Z"/>
                <w:del w:id="304" w:author="gludovacz" w:date="2013-07-24T11:22:00Z"/>
                <w:lang w:eastAsia="zh-CN"/>
              </w:rPr>
            </w:pPr>
            <w:ins w:id="305" w:author="gludovaczd" w:date="2013-07-03T12:45:00Z">
              <w:del w:id="306" w:author="gludovacz" w:date="2013-07-24T11:22:00Z">
                <w:r w:rsidDel="002F46EC">
                  <w:rPr>
                    <w:lang w:eastAsia="zh-CN"/>
                  </w:rPr>
                  <w:delText>Out</w:delText>
                </w:r>
                <w:r w:rsidRPr="00624592" w:rsidDel="002F46EC">
                  <w:rPr>
                    <w:lang w:eastAsia="zh-CN"/>
                  </w:rPr>
                  <w:delText>put</w:delText>
                </w:r>
              </w:del>
            </w:ins>
          </w:p>
        </w:tc>
        <w:tc>
          <w:tcPr>
            <w:tcW w:w="6716" w:type="dxa"/>
            <w:shd w:val="clear" w:color="auto" w:fill="D9D9D9"/>
          </w:tcPr>
          <w:p w:rsidR="006800AF" w:rsidRPr="00624592" w:rsidDel="002F46EC" w:rsidRDefault="006800AF" w:rsidP="003B229C">
            <w:pPr>
              <w:pStyle w:val="AltNormal"/>
              <w:rPr>
                <w:ins w:id="307" w:author="gludovaczd" w:date="2013-06-25T11:28:00Z"/>
                <w:del w:id="308" w:author="gludovacz" w:date="2013-07-24T11:22:00Z"/>
                <w:lang w:eastAsia="zh-CN"/>
              </w:rPr>
            </w:pPr>
            <w:ins w:id="309" w:author="gludovaczd" w:date="2013-06-25T11:28:00Z">
              <w:del w:id="310" w:author="gludovacz" w:date="2013-07-24T11:22:00Z">
                <w:r w:rsidRPr="00624592" w:rsidDel="002F46EC">
                  <w:rPr>
                    <w:lang w:eastAsia="zh-CN"/>
                  </w:rPr>
                  <w:delText>Service Identifiers</w:delText>
                </w:r>
                <w:r w:rsidDel="002F46EC">
                  <w:rPr>
                    <w:lang w:eastAsia="zh-CN"/>
                  </w:rPr>
                  <w:delText xml:space="preserve"> </w:delText>
                </w:r>
              </w:del>
            </w:ins>
            <w:ins w:id="311" w:author="gludovaczd" w:date="2013-07-03T15:08:00Z">
              <w:del w:id="312" w:author="gludovacz" w:date="2013-07-24T11:22:00Z">
                <w:r w:rsidDel="002F46EC">
                  <w:rPr>
                    <w:lang w:eastAsia="zh-CN"/>
                  </w:rPr>
                  <w:delText>that match the citeria</w:delText>
                </w:r>
              </w:del>
            </w:ins>
          </w:p>
        </w:tc>
      </w:tr>
      <w:tr w:rsidR="006800AF" w:rsidRPr="00624592" w:rsidDel="002F46EC" w:rsidTr="00547DDD">
        <w:trPr>
          <w:ins w:id="313" w:author="gludovaczd" w:date="2013-07-03T15:07:00Z"/>
          <w:del w:id="314" w:author="gludovacz" w:date="2013-07-24T11:22:00Z"/>
        </w:trPr>
        <w:tc>
          <w:tcPr>
            <w:tcW w:w="1949" w:type="dxa"/>
            <w:shd w:val="clear" w:color="auto" w:fill="D9D9D9"/>
          </w:tcPr>
          <w:p w:rsidR="006800AF" w:rsidDel="002F46EC" w:rsidRDefault="006800AF" w:rsidP="003B229C">
            <w:pPr>
              <w:pStyle w:val="AltNormal"/>
              <w:jc w:val="center"/>
              <w:rPr>
                <w:ins w:id="315" w:author="gludovaczd" w:date="2013-07-03T15:07:00Z"/>
                <w:del w:id="316" w:author="gludovacz" w:date="2013-07-24T11:22:00Z"/>
                <w:lang w:eastAsia="zh-CN"/>
              </w:rPr>
            </w:pPr>
            <w:ins w:id="317" w:author="gludovaczd" w:date="2013-07-03T15:07:00Z">
              <w:del w:id="318" w:author="gludovacz" w:date="2013-07-24T11:22:00Z">
                <w:r w:rsidDel="002F46EC">
                  <w:rPr>
                    <w:lang w:eastAsia="zh-CN"/>
                  </w:rPr>
                  <w:delText>matchID</w:delText>
                </w:r>
              </w:del>
            </w:ins>
          </w:p>
        </w:tc>
        <w:tc>
          <w:tcPr>
            <w:tcW w:w="1400" w:type="dxa"/>
            <w:shd w:val="clear" w:color="auto" w:fill="D9D9D9"/>
          </w:tcPr>
          <w:p w:rsidR="006800AF" w:rsidDel="002F46EC" w:rsidRDefault="006800AF" w:rsidP="00FC4F67">
            <w:pPr>
              <w:pStyle w:val="AltNormal"/>
              <w:jc w:val="center"/>
              <w:rPr>
                <w:ins w:id="319" w:author="gludovaczd" w:date="2013-07-03T15:07:00Z"/>
                <w:del w:id="320" w:author="gludovacz" w:date="2013-07-24T11:22:00Z"/>
                <w:lang w:eastAsia="zh-CN"/>
              </w:rPr>
            </w:pPr>
            <w:ins w:id="321" w:author="gludovaczd" w:date="2013-07-03T15:07:00Z">
              <w:del w:id="322" w:author="gludovacz" w:date="2013-07-24T11:22:00Z">
                <w:r w:rsidDel="002F46EC">
                  <w:rPr>
                    <w:lang w:eastAsia="zh-CN"/>
                  </w:rPr>
                  <w:delText>Output</w:delText>
                </w:r>
              </w:del>
            </w:ins>
          </w:p>
        </w:tc>
        <w:tc>
          <w:tcPr>
            <w:tcW w:w="6716" w:type="dxa"/>
            <w:shd w:val="clear" w:color="auto" w:fill="D9D9D9"/>
          </w:tcPr>
          <w:p w:rsidR="006800AF" w:rsidRPr="00624592" w:rsidDel="002F46EC" w:rsidRDefault="006800AF" w:rsidP="00FC4F67">
            <w:pPr>
              <w:pStyle w:val="AltNormal"/>
              <w:rPr>
                <w:ins w:id="323" w:author="gludovaczd" w:date="2013-07-03T15:07:00Z"/>
                <w:del w:id="324" w:author="gludovacz" w:date="2013-07-24T11:22:00Z"/>
                <w:lang w:eastAsia="zh-CN"/>
              </w:rPr>
            </w:pPr>
            <w:ins w:id="325" w:author="gludovaczd" w:date="2013-07-03T15:10:00Z">
              <w:del w:id="326" w:author="gludovacz" w:date="2013-07-24T11:22:00Z">
                <w:r w:rsidDel="002F46EC">
                  <w:rPr>
                    <w:lang w:eastAsia="zh-CN"/>
                  </w:rPr>
                  <w:delText>ID of the matching event</w:delText>
                </w:r>
              </w:del>
            </w:ins>
          </w:p>
        </w:tc>
      </w:tr>
    </w:tbl>
    <w:p w:rsidR="006800AF" w:rsidRPr="00624592" w:rsidDel="002F46EC" w:rsidRDefault="006800AF" w:rsidP="007A5EF3">
      <w:pPr>
        <w:pStyle w:val="AltNormal"/>
        <w:rPr>
          <w:ins w:id="327" w:author="gludovaczd" w:date="2013-06-25T11:28:00Z"/>
          <w:del w:id="328" w:author="gludovacz" w:date="2013-07-24T11:22:00Z"/>
          <w:lang w:eastAsia="zh-CN"/>
        </w:rPr>
      </w:pPr>
    </w:p>
    <w:p w:rsidR="006800AF" w:rsidRDefault="006800AF" w:rsidP="002721BB">
      <w:pPr>
        <w:pStyle w:val="AltNormal"/>
        <w:numPr>
          <w:ins w:id="329" w:author="Thierry B" w:date="2013-07-24T17:42:00Z"/>
        </w:numPr>
        <w:rPr>
          <w:ins w:id="330" w:author="Thierry B" w:date="2013-07-24T17:42:00Z"/>
          <w:lang w:eastAsia="zh-CN"/>
        </w:rPr>
      </w:pPr>
      <w:ins w:id="331" w:author="Thierry B" w:date="2013-07-24T17:42:00Z">
        <w:r w:rsidRPr="00734E87">
          <w:rPr>
            <w:highlight w:val="yellow"/>
            <w:lang w:eastAsia="zh-CN"/>
          </w:rPr>
          <w:t xml:space="preserve">Editor’s note: </w:t>
        </w:r>
      </w:ins>
      <w:ins w:id="332" w:author="Thierry B" w:date="2013-07-24T17:43:00Z">
        <w:r>
          <w:rPr>
            <w:highlight w:val="yellow"/>
            <w:lang w:eastAsia="zh-CN"/>
          </w:rPr>
          <w:t>Error Codes values missing</w:t>
        </w:r>
      </w:ins>
      <w:ins w:id="333" w:author="Thierry B" w:date="2013-07-24T17:42:00Z">
        <w:r w:rsidRPr="00734E87">
          <w:rPr>
            <w:highlight w:val="yellow"/>
            <w:lang w:eastAsia="zh-CN"/>
          </w:rPr>
          <w:t>.</w:t>
        </w:r>
      </w:ins>
    </w:p>
    <w:p w:rsidR="006800AF" w:rsidRPr="00624592" w:rsidRDefault="006800AF" w:rsidP="008C719B">
      <w:pPr>
        <w:pStyle w:val="AltNormal"/>
        <w:rPr>
          <w:lang w:eastAsia="zh-CN"/>
        </w:rPr>
      </w:pPr>
    </w:p>
    <w:p w:rsidR="006800AF" w:rsidRDefault="006800AF" w:rsidP="008C719B">
      <w:pPr>
        <w:pStyle w:val="AltNormal"/>
        <w:numPr>
          <w:ins w:id="334" w:author="Thierry B" w:date="2013-05-22T12:00:00Z"/>
        </w:numPr>
        <w:rPr>
          <w:ins w:id="335" w:author="gludovaczd" w:date="2013-06-25T11:49:00Z"/>
          <w:lang w:eastAsia="zh-CN"/>
        </w:rPr>
      </w:pPr>
    </w:p>
    <w:p w:rsidR="006800AF" w:rsidRPr="00624592" w:rsidRDefault="006800AF" w:rsidP="0006429A">
      <w:pPr>
        <w:pStyle w:val="Heading3"/>
        <w:numPr>
          <w:ilvl w:val="0"/>
          <w:numId w:val="0"/>
        </w:numPr>
        <w:tabs>
          <w:tab w:val="clear" w:pos="1800"/>
          <w:tab w:val="clear" w:pos="2520"/>
        </w:tabs>
        <w:rPr>
          <w:ins w:id="336" w:author="gludovaczd" w:date="2013-06-25T11:49:00Z"/>
          <w:lang w:val="en-GB" w:eastAsia="zh-CN"/>
        </w:rPr>
      </w:pPr>
      <w:ins w:id="337" w:author="gludovaczd" w:date="2013-06-25T11:49:00Z">
        <w:r w:rsidRPr="00624592">
          <w:rPr>
            <w:lang w:val="en-GB" w:eastAsia="zh-CN"/>
          </w:rPr>
          <w:t>7.16.1 CMAPI_P2P_</w:t>
        </w:r>
      </w:ins>
      <w:ins w:id="338" w:author="gludovaczd" w:date="2013-06-25T11:50:00Z">
        <w:r>
          <w:rPr>
            <w:lang w:val="en-GB" w:eastAsia="zh-CN"/>
          </w:rPr>
          <w:t>ResolveDiscovery</w:t>
        </w:r>
      </w:ins>
      <w:ins w:id="339" w:author="gludovaczd" w:date="2013-06-25T11:49:00Z">
        <w:r w:rsidRPr="00624592">
          <w:rPr>
            <w:lang w:val="en-GB" w:eastAsia="zh-CN"/>
          </w:rPr>
          <w:t>()</w:t>
        </w:r>
      </w:ins>
    </w:p>
    <w:p w:rsidR="006800AF" w:rsidRPr="00624592" w:rsidRDefault="006800AF" w:rsidP="0006429A">
      <w:pPr>
        <w:pStyle w:val="AltNormal"/>
        <w:rPr>
          <w:ins w:id="340" w:author="gludovaczd" w:date="2013-06-25T11:49:00Z"/>
          <w:lang w:eastAsia="zh-CN"/>
        </w:rPr>
      </w:pPr>
      <w:ins w:id="341" w:author="gludovaczd" w:date="2013-06-25T11:49:00Z">
        <w:r w:rsidRPr="00624592">
          <w:rPr>
            <w:lang w:eastAsia="zh-CN"/>
          </w:rPr>
          <w:t xml:space="preserve">The </w:t>
        </w:r>
        <w:r w:rsidRPr="00624592">
          <w:rPr>
            <w:b/>
            <w:lang w:eastAsia="zh-CN"/>
          </w:rPr>
          <w:t>CMAPI_P2P_</w:t>
        </w:r>
      </w:ins>
      <w:ins w:id="342" w:author="gludovaczd" w:date="2013-06-25T11:50:00Z">
        <w:r>
          <w:rPr>
            <w:b/>
            <w:lang w:eastAsia="zh-CN"/>
          </w:rPr>
          <w:t>ResolveDiscovery</w:t>
        </w:r>
      </w:ins>
      <w:ins w:id="343" w:author="gludovaczd" w:date="2013-06-25T11:49:00Z">
        <w:r w:rsidRPr="00624592">
          <w:rPr>
            <w:b/>
            <w:lang w:eastAsia="zh-CN"/>
          </w:rPr>
          <w:t>()</w:t>
        </w:r>
        <w:r w:rsidRPr="00624592">
          <w:rPr>
            <w:lang w:eastAsia="zh-CN"/>
          </w:rPr>
          <w:t xml:space="preserve"> function is used to </w:t>
        </w:r>
      </w:ins>
      <w:ins w:id="344" w:author="gludovaczd" w:date="2013-06-25T11:51:00Z">
        <w:r w:rsidRPr="008F3B46">
          <w:rPr>
            <w:lang w:val="en-US"/>
          </w:rPr>
          <w:t xml:space="preserve">resolve a ServiceRecord (LTE-D expression container) for metadata </w:t>
        </w:r>
      </w:ins>
      <w:ins w:id="345" w:author="gludovacz" w:date="2013-07-24T14:56:00Z">
        <w:r>
          <w:rPr>
            <w:lang w:val="en-US"/>
          </w:rPr>
          <w:t>and/</w:t>
        </w:r>
      </w:ins>
      <w:ins w:id="346" w:author="gludovaczd" w:date="2013-06-25T11:51:00Z">
        <w:r w:rsidRPr="008F3B46">
          <w:rPr>
            <w:lang w:val="en-US"/>
          </w:rPr>
          <w:t>or connection info.</w:t>
        </w:r>
      </w:ins>
    </w:p>
    <w:p w:rsidR="006800AF" w:rsidDel="007322E5" w:rsidRDefault="006800AF">
      <w:pPr>
        <w:pStyle w:val="AltNormal"/>
        <w:rPr>
          <w:ins w:id="347" w:author="gludovaczd" w:date="2013-06-25T11:50:00Z"/>
          <w:del w:id="348" w:author="gludovacz" w:date="2013-07-24T14:55:00Z"/>
          <w:lang w:val="en-US"/>
        </w:rPr>
      </w:pPr>
      <w:ins w:id="349" w:author="gludovaczd" w:date="2013-06-25T11:51:00Z">
        <w:del w:id="350" w:author="gludovacz" w:date="2013-07-24T14:55:00Z">
          <w:r w:rsidDel="007322E5">
            <w:rPr>
              <w:lang w:eastAsia="zh-CN"/>
            </w:rPr>
            <w:delText>Editor</w:delText>
          </w:r>
        </w:del>
      </w:ins>
      <w:ins w:id="351" w:author="gludovaczd" w:date="2013-06-25T11:52:00Z">
        <w:del w:id="352" w:author="gludovacz" w:date="2013-07-24T14:55:00Z">
          <w:r w:rsidDel="007322E5">
            <w:rPr>
              <w:lang w:eastAsia="zh-CN"/>
            </w:rPr>
            <w:delText>’s note: FFS</w:delText>
          </w:r>
        </w:del>
      </w:ins>
      <w:ins w:id="353" w:author="gludovaczd" w:date="2013-06-25T11:50:00Z">
        <w:del w:id="354" w:author="gludovacz" w:date="2013-07-24T14:55:00Z">
          <w:r w:rsidRPr="008F3B46" w:rsidDel="007322E5">
            <w:rPr>
              <w:lang w:val="en-US"/>
            </w:rPr>
            <w:delText xml:space="preserve"> a way to resolve a ServiceRecord (LTE-D expression container) for metadata or connection info. </w:delText>
          </w:r>
        </w:del>
      </w:ins>
    </w:p>
    <w:p w:rsidR="006800AF" w:rsidRPr="00624592" w:rsidRDefault="006800AF" w:rsidP="0006429A">
      <w:pPr>
        <w:pStyle w:val="AltNormal"/>
        <w:rPr>
          <w:ins w:id="355" w:author="gludovaczd" w:date="2013-06-25T11:4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6800AF" w:rsidRPr="00624592" w:rsidTr="00547DDD">
        <w:trPr>
          <w:ins w:id="356" w:author="gludovaczd" w:date="2013-06-25T11:49:00Z"/>
        </w:trPr>
        <w:tc>
          <w:tcPr>
            <w:tcW w:w="10065" w:type="dxa"/>
            <w:shd w:val="clear" w:color="auto" w:fill="D9D9D9"/>
          </w:tcPr>
          <w:p w:rsidR="006800AF" w:rsidRPr="00624592" w:rsidRDefault="006800AF" w:rsidP="00FC4F67">
            <w:pPr>
              <w:pStyle w:val="AltNormal"/>
              <w:rPr>
                <w:ins w:id="357" w:author="gludovaczd" w:date="2013-06-25T11:49:00Z"/>
                <w:b/>
                <w:lang w:eastAsia="zh-CN"/>
              </w:rPr>
            </w:pPr>
            <w:ins w:id="358" w:author="gludovaczd" w:date="2013-06-25T11:49:00Z">
              <w:r w:rsidRPr="00624592">
                <w:rPr>
                  <w:b/>
                  <w:lang w:eastAsia="zh-CN"/>
                </w:rPr>
                <w:t>Prototype</w:t>
              </w:r>
            </w:ins>
          </w:p>
        </w:tc>
      </w:tr>
      <w:tr w:rsidR="006800AF" w:rsidRPr="00624592" w:rsidTr="00547DDD">
        <w:trPr>
          <w:ins w:id="359" w:author="gludovaczd" w:date="2013-06-25T11:49:00Z"/>
        </w:trPr>
        <w:tc>
          <w:tcPr>
            <w:tcW w:w="10065" w:type="dxa"/>
            <w:shd w:val="clear" w:color="auto" w:fill="D9D9D9"/>
          </w:tcPr>
          <w:p w:rsidR="006800AF" w:rsidRPr="00624592" w:rsidRDefault="006800AF" w:rsidP="00FC4F67">
            <w:pPr>
              <w:pStyle w:val="AltNormal"/>
              <w:rPr>
                <w:ins w:id="360" w:author="gludovaczd" w:date="2013-06-25T11:49:00Z"/>
                <w:lang w:eastAsia="zh-CN"/>
              </w:rPr>
            </w:pPr>
          </w:p>
          <w:p w:rsidR="006800AF" w:rsidRPr="00624592" w:rsidRDefault="006800AF" w:rsidP="00FC4F67">
            <w:pPr>
              <w:pStyle w:val="AltNormal"/>
              <w:rPr>
                <w:ins w:id="361" w:author="gludovaczd" w:date="2013-06-25T11:49:00Z"/>
                <w:lang w:eastAsia="zh-CN"/>
              </w:rPr>
            </w:pPr>
            <w:ins w:id="362" w:author="gludovaczd" w:date="2013-06-25T11:49:00Z">
              <w:r w:rsidRPr="00624592">
                <w:rPr>
                  <w:lang w:eastAsia="zh-CN"/>
                </w:rPr>
                <w:t xml:space="preserve">dword </w:t>
              </w:r>
              <w:r w:rsidRPr="00624592">
                <w:rPr>
                  <w:b/>
                  <w:lang w:eastAsia="zh-CN"/>
                </w:rPr>
                <w:t>CMAPI_P2P_</w:t>
              </w:r>
            </w:ins>
            <w:ins w:id="363" w:author="gludovaczd" w:date="2013-07-03T15:00:00Z">
              <w:r w:rsidRPr="00DF64DB">
                <w:rPr>
                  <w:b/>
                  <w:lang w:eastAsia="zh-CN"/>
                </w:rPr>
                <w:t>ResolveDiscovery</w:t>
              </w:r>
            </w:ins>
            <w:ins w:id="364" w:author="gludovaczd" w:date="2013-06-25T11:49:00Z">
              <w:r w:rsidRPr="00624592">
                <w:rPr>
                  <w:lang w:eastAsia="zh-CN"/>
                </w:rPr>
                <w:t>(dword deviceID</w:t>
              </w:r>
            </w:ins>
            <w:ins w:id="365" w:author="Thierry B" w:date="2013-07-24T17:36:00Z">
              <w:r>
                <w:rPr>
                  <w:lang w:eastAsia="zh-CN"/>
                </w:rPr>
                <w:t xml:space="preserve">, </w:t>
              </w:r>
              <w:r w:rsidRPr="00624592">
                <w:rPr>
                  <w:lang w:eastAsia="zh-CN"/>
                </w:rPr>
                <w:t>ServiceRecord*</w:t>
              </w:r>
              <w:r w:rsidRPr="00624592">
                <w:rPr>
                  <w:color w:val="000000"/>
                  <w:lang w:eastAsia="zh-CN"/>
                </w:rPr>
                <w:t xml:space="preserve"> pService</w:t>
              </w:r>
            </w:ins>
            <w:ins w:id="366" w:author="gludovaczd" w:date="2013-06-25T11:49:00Z">
              <w:r w:rsidRPr="00624592">
                <w:rPr>
                  <w:lang w:eastAsia="zh-CN"/>
                </w:rPr>
                <w:t>, dword* pP2PInfo</w:t>
              </w:r>
            </w:ins>
            <w:ins w:id="367" w:author="gludovaczd" w:date="2013-07-03T15:02:00Z">
              <w:del w:id="368" w:author="Thierry B" w:date="2013-07-24T17:36:00Z">
                <w:r w:rsidDel="00734E87">
                  <w:rPr>
                    <w:lang w:eastAsia="zh-CN"/>
                  </w:rPr>
                  <w:delText xml:space="preserve">, </w:delText>
                </w:r>
                <w:r w:rsidRPr="00624592" w:rsidDel="00734E87">
                  <w:rPr>
                    <w:lang w:eastAsia="zh-CN"/>
                  </w:rPr>
                  <w:delText>ServiceRecord*</w:delText>
                </w:r>
                <w:r w:rsidRPr="00624592" w:rsidDel="00734E87">
                  <w:rPr>
                    <w:color w:val="000000"/>
                    <w:lang w:eastAsia="zh-CN"/>
                  </w:rPr>
                  <w:delText xml:space="preserve"> pService</w:delText>
                </w:r>
              </w:del>
            </w:ins>
            <w:ins w:id="369" w:author="gludovaczd" w:date="2013-06-25T11:49:00Z">
              <w:r w:rsidRPr="00624592">
                <w:rPr>
                  <w:lang w:eastAsia="zh-CN"/>
                </w:rPr>
                <w:t>)</w:t>
              </w:r>
            </w:ins>
          </w:p>
          <w:p w:rsidR="006800AF" w:rsidRPr="00624592" w:rsidRDefault="006800AF" w:rsidP="00FC4F67">
            <w:pPr>
              <w:pStyle w:val="AltNormal"/>
              <w:rPr>
                <w:ins w:id="370" w:author="gludovaczd" w:date="2013-06-25T11:49:00Z"/>
                <w:lang w:eastAsia="zh-CN"/>
              </w:rPr>
            </w:pPr>
          </w:p>
        </w:tc>
      </w:tr>
    </w:tbl>
    <w:p w:rsidR="006800AF" w:rsidRPr="00624592" w:rsidRDefault="006800AF" w:rsidP="0006429A">
      <w:pPr>
        <w:pStyle w:val="AltNormal"/>
        <w:rPr>
          <w:ins w:id="371" w:author="gludovaczd" w:date="2013-06-25T11:4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547DDD">
        <w:trPr>
          <w:ins w:id="372" w:author="gludovaczd" w:date="2013-06-25T11:49:00Z"/>
        </w:trPr>
        <w:tc>
          <w:tcPr>
            <w:tcW w:w="10065" w:type="dxa"/>
            <w:gridSpan w:val="3"/>
            <w:shd w:val="clear" w:color="auto" w:fill="D9D9D9"/>
          </w:tcPr>
          <w:p w:rsidR="006800AF" w:rsidRPr="00624592" w:rsidRDefault="006800AF" w:rsidP="00FC4F67">
            <w:pPr>
              <w:pStyle w:val="AltNormal"/>
              <w:rPr>
                <w:ins w:id="373" w:author="gludovaczd" w:date="2013-06-25T11:49:00Z"/>
                <w:b/>
                <w:lang w:eastAsia="zh-CN"/>
              </w:rPr>
            </w:pPr>
            <w:ins w:id="374" w:author="gludovaczd" w:date="2013-06-25T11:49:00Z">
              <w:r w:rsidRPr="00624592">
                <w:rPr>
                  <w:b/>
                  <w:lang w:eastAsia="zh-CN"/>
                </w:rPr>
                <w:t>Parameters</w:t>
              </w:r>
            </w:ins>
          </w:p>
        </w:tc>
      </w:tr>
      <w:tr w:rsidR="006800AF" w:rsidRPr="00624592" w:rsidTr="00547DDD">
        <w:trPr>
          <w:ins w:id="375" w:author="gludovaczd" w:date="2013-06-25T11:49:00Z"/>
        </w:trPr>
        <w:tc>
          <w:tcPr>
            <w:tcW w:w="1949" w:type="dxa"/>
            <w:shd w:val="clear" w:color="auto" w:fill="D9D9D9"/>
          </w:tcPr>
          <w:p w:rsidR="006800AF" w:rsidRPr="00624592" w:rsidRDefault="006800AF" w:rsidP="00FC4F67">
            <w:pPr>
              <w:pStyle w:val="AltNormal"/>
              <w:jc w:val="center"/>
              <w:rPr>
                <w:ins w:id="376" w:author="gludovaczd" w:date="2013-06-25T11:49:00Z"/>
                <w:b/>
                <w:lang w:eastAsia="zh-CN"/>
              </w:rPr>
            </w:pPr>
            <w:ins w:id="377" w:author="gludovaczd" w:date="2013-06-25T11:49:00Z">
              <w:r w:rsidRPr="00624592">
                <w:rPr>
                  <w:b/>
                  <w:lang w:eastAsia="zh-CN"/>
                </w:rPr>
                <w:t>Field Name</w:t>
              </w:r>
            </w:ins>
          </w:p>
        </w:tc>
        <w:tc>
          <w:tcPr>
            <w:tcW w:w="1400" w:type="dxa"/>
            <w:shd w:val="clear" w:color="auto" w:fill="D9D9D9"/>
          </w:tcPr>
          <w:p w:rsidR="006800AF" w:rsidRPr="00624592" w:rsidRDefault="006800AF" w:rsidP="00FC4F67">
            <w:pPr>
              <w:pStyle w:val="AltNormal"/>
              <w:jc w:val="center"/>
              <w:rPr>
                <w:ins w:id="378" w:author="gludovaczd" w:date="2013-06-25T11:49:00Z"/>
                <w:b/>
                <w:lang w:eastAsia="zh-CN"/>
              </w:rPr>
            </w:pPr>
            <w:ins w:id="379" w:author="gludovaczd" w:date="2013-06-25T11:49:00Z">
              <w:r w:rsidRPr="00624592">
                <w:rPr>
                  <w:b/>
                  <w:lang w:eastAsia="zh-CN"/>
                </w:rPr>
                <w:t>Mode</w:t>
              </w:r>
            </w:ins>
          </w:p>
        </w:tc>
        <w:tc>
          <w:tcPr>
            <w:tcW w:w="6716" w:type="dxa"/>
            <w:shd w:val="clear" w:color="auto" w:fill="D9D9D9"/>
          </w:tcPr>
          <w:p w:rsidR="006800AF" w:rsidRPr="00624592" w:rsidRDefault="006800AF" w:rsidP="00FC4F67">
            <w:pPr>
              <w:pStyle w:val="AltNormal"/>
              <w:jc w:val="center"/>
              <w:rPr>
                <w:ins w:id="380" w:author="gludovaczd" w:date="2013-06-25T11:49:00Z"/>
                <w:b/>
                <w:lang w:eastAsia="zh-CN"/>
              </w:rPr>
            </w:pPr>
            <w:ins w:id="381" w:author="gludovaczd" w:date="2013-06-25T11:49:00Z">
              <w:r w:rsidRPr="00624592">
                <w:rPr>
                  <w:b/>
                  <w:lang w:eastAsia="zh-CN"/>
                </w:rPr>
                <w:t>Description</w:t>
              </w:r>
            </w:ins>
          </w:p>
        </w:tc>
      </w:tr>
      <w:tr w:rsidR="006800AF" w:rsidRPr="00624592" w:rsidTr="00547DDD">
        <w:trPr>
          <w:ins w:id="382" w:author="gludovaczd" w:date="2013-06-25T11:49:00Z"/>
        </w:trPr>
        <w:tc>
          <w:tcPr>
            <w:tcW w:w="1949" w:type="dxa"/>
            <w:shd w:val="clear" w:color="auto" w:fill="D9D9D9"/>
          </w:tcPr>
          <w:p w:rsidR="006800AF" w:rsidRPr="00624592" w:rsidRDefault="006800AF" w:rsidP="00FC4F67">
            <w:pPr>
              <w:pStyle w:val="AltNormal"/>
              <w:jc w:val="center"/>
              <w:rPr>
                <w:ins w:id="383" w:author="gludovaczd" w:date="2013-06-25T11:49:00Z"/>
                <w:lang w:eastAsia="zh-CN"/>
              </w:rPr>
            </w:pPr>
            <w:ins w:id="384" w:author="gludovaczd" w:date="2013-06-25T11:49:00Z">
              <w:r w:rsidRPr="00624592">
                <w:rPr>
                  <w:lang w:eastAsia="zh-CN"/>
                </w:rPr>
                <w:t>deviceID</w:t>
              </w:r>
            </w:ins>
          </w:p>
        </w:tc>
        <w:tc>
          <w:tcPr>
            <w:tcW w:w="1400" w:type="dxa"/>
            <w:shd w:val="clear" w:color="auto" w:fill="D9D9D9"/>
          </w:tcPr>
          <w:p w:rsidR="006800AF" w:rsidRPr="00624592" w:rsidRDefault="006800AF" w:rsidP="00FC4F67">
            <w:pPr>
              <w:pStyle w:val="AltNormal"/>
              <w:jc w:val="center"/>
              <w:rPr>
                <w:ins w:id="385" w:author="gludovaczd" w:date="2013-06-25T11:49:00Z"/>
                <w:lang w:eastAsia="zh-CN"/>
              </w:rPr>
            </w:pPr>
            <w:ins w:id="386" w:author="gludovaczd" w:date="2013-06-25T11:49:00Z">
              <w:r w:rsidRPr="00624592">
                <w:rPr>
                  <w:lang w:eastAsia="zh-CN"/>
                </w:rPr>
                <w:t>Input</w:t>
              </w:r>
            </w:ins>
          </w:p>
        </w:tc>
        <w:tc>
          <w:tcPr>
            <w:tcW w:w="6716" w:type="dxa"/>
            <w:shd w:val="clear" w:color="auto" w:fill="D9D9D9"/>
          </w:tcPr>
          <w:p w:rsidR="006800AF" w:rsidRPr="00624592" w:rsidRDefault="006800AF" w:rsidP="00FC4F67">
            <w:pPr>
              <w:pStyle w:val="AltNormal"/>
              <w:rPr>
                <w:ins w:id="387" w:author="gludovaczd" w:date="2013-06-25T11:49:00Z"/>
                <w:lang w:eastAsia="zh-CN"/>
              </w:rPr>
            </w:pPr>
            <w:ins w:id="388" w:author="gludovaczd" w:date="2013-06-25T11:49:00Z">
              <w:r w:rsidRPr="00624592">
                <w:rPr>
                  <w:lang w:eastAsia="zh-CN"/>
                </w:rPr>
                <w:t>The ID of the device concerned.</w:t>
              </w:r>
            </w:ins>
          </w:p>
        </w:tc>
      </w:tr>
      <w:tr w:rsidR="006800AF" w:rsidRPr="00624592" w:rsidTr="00547DDD">
        <w:trPr>
          <w:ins w:id="389" w:author="gludovaczd" w:date="2013-07-03T15:04:00Z"/>
        </w:trPr>
        <w:tc>
          <w:tcPr>
            <w:tcW w:w="1949" w:type="dxa"/>
            <w:shd w:val="clear" w:color="auto" w:fill="D9D9D9"/>
          </w:tcPr>
          <w:p w:rsidR="006800AF" w:rsidRPr="00624592" w:rsidRDefault="006800AF" w:rsidP="00FC4F67">
            <w:pPr>
              <w:pStyle w:val="AltNormal"/>
              <w:jc w:val="center"/>
              <w:rPr>
                <w:ins w:id="390" w:author="gludovaczd" w:date="2013-07-03T15:04:00Z"/>
                <w:lang w:eastAsia="zh-CN"/>
              </w:rPr>
            </w:pPr>
            <w:ins w:id="391" w:author="gludovaczd" w:date="2013-07-03T15:04:00Z">
              <w:r>
                <w:rPr>
                  <w:lang w:eastAsia="zh-CN"/>
                </w:rPr>
                <w:t>pService</w:t>
              </w:r>
            </w:ins>
          </w:p>
        </w:tc>
        <w:tc>
          <w:tcPr>
            <w:tcW w:w="1400" w:type="dxa"/>
            <w:shd w:val="clear" w:color="auto" w:fill="D9D9D9"/>
          </w:tcPr>
          <w:p w:rsidR="006800AF" w:rsidRPr="00624592" w:rsidRDefault="006800AF" w:rsidP="00FC4F67">
            <w:pPr>
              <w:pStyle w:val="AltNormal"/>
              <w:jc w:val="center"/>
              <w:rPr>
                <w:ins w:id="392" w:author="gludovaczd" w:date="2013-07-03T15:04:00Z"/>
                <w:lang w:eastAsia="zh-CN"/>
              </w:rPr>
            </w:pPr>
            <w:ins w:id="393" w:author="gludovaczd" w:date="2013-07-03T15:04:00Z">
              <w:r>
                <w:rPr>
                  <w:lang w:eastAsia="zh-CN"/>
                </w:rPr>
                <w:t>Input</w:t>
              </w:r>
            </w:ins>
          </w:p>
        </w:tc>
        <w:tc>
          <w:tcPr>
            <w:tcW w:w="6716" w:type="dxa"/>
            <w:shd w:val="clear" w:color="auto" w:fill="D9D9D9"/>
          </w:tcPr>
          <w:p w:rsidR="006800AF" w:rsidRPr="00624592" w:rsidRDefault="006800AF" w:rsidP="00FC4F67">
            <w:pPr>
              <w:pStyle w:val="AltNormal"/>
              <w:rPr>
                <w:ins w:id="394" w:author="gludovaczd" w:date="2013-07-03T15:04:00Z"/>
                <w:lang w:eastAsia="zh-CN"/>
              </w:rPr>
            </w:pPr>
            <w:ins w:id="395" w:author="gludovaczd" w:date="2013-07-03T15:04:00Z">
              <w:r>
                <w:rPr>
                  <w:lang w:eastAsia="zh-CN"/>
                </w:rPr>
                <w:t>The ServiceRecord to be resolved.</w:t>
              </w:r>
            </w:ins>
          </w:p>
        </w:tc>
      </w:tr>
      <w:tr w:rsidR="006800AF" w:rsidRPr="00624592" w:rsidTr="00547DDD">
        <w:trPr>
          <w:ins w:id="396" w:author="gludovaczd" w:date="2013-06-25T11:49:00Z"/>
        </w:trPr>
        <w:tc>
          <w:tcPr>
            <w:tcW w:w="1949" w:type="dxa"/>
            <w:shd w:val="clear" w:color="auto" w:fill="D9D9D9"/>
          </w:tcPr>
          <w:p w:rsidR="006800AF" w:rsidRPr="00624592" w:rsidRDefault="006800AF" w:rsidP="00FC4F67">
            <w:pPr>
              <w:pStyle w:val="AltNormal"/>
              <w:jc w:val="center"/>
              <w:rPr>
                <w:ins w:id="397" w:author="gludovaczd" w:date="2013-06-25T11:49:00Z"/>
                <w:lang w:eastAsia="zh-CN"/>
              </w:rPr>
            </w:pPr>
            <w:ins w:id="398" w:author="gludovaczd" w:date="2013-06-25T11:49:00Z">
              <w:r w:rsidRPr="00624592">
                <w:rPr>
                  <w:lang w:eastAsia="zh-CN"/>
                </w:rPr>
                <w:t>pP2PInfo</w:t>
              </w:r>
            </w:ins>
          </w:p>
        </w:tc>
        <w:tc>
          <w:tcPr>
            <w:tcW w:w="1400" w:type="dxa"/>
            <w:shd w:val="clear" w:color="auto" w:fill="D9D9D9"/>
          </w:tcPr>
          <w:p w:rsidR="006800AF" w:rsidRPr="00624592" w:rsidRDefault="006800AF" w:rsidP="00FC4F67">
            <w:pPr>
              <w:pStyle w:val="AltNormal"/>
              <w:jc w:val="center"/>
              <w:rPr>
                <w:ins w:id="399" w:author="gludovaczd" w:date="2013-06-25T11:49:00Z"/>
                <w:lang w:eastAsia="zh-CN"/>
              </w:rPr>
            </w:pPr>
            <w:ins w:id="400" w:author="gludovaczd" w:date="2013-06-25T11:49:00Z">
              <w:r w:rsidRPr="00624592">
                <w:rPr>
                  <w:lang w:eastAsia="zh-CN"/>
                </w:rPr>
                <w:t>Output</w:t>
              </w:r>
            </w:ins>
          </w:p>
        </w:tc>
        <w:tc>
          <w:tcPr>
            <w:tcW w:w="6716" w:type="dxa"/>
            <w:shd w:val="clear" w:color="auto" w:fill="D9D9D9"/>
          </w:tcPr>
          <w:p w:rsidR="006800AF" w:rsidRPr="00624592" w:rsidRDefault="006800AF" w:rsidP="00FC4F67">
            <w:pPr>
              <w:pStyle w:val="AltNormal"/>
              <w:rPr>
                <w:ins w:id="401" w:author="gludovaczd" w:date="2013-06-25T11:49:00Z"/>
              </w:rPr>
            </w:pPr>
            <w:ins w:id="402" w:author="gludovaczd" w:date="2013-06-25T11:49:00Z">
              <w:r w:rsidRPr="00624592">
                <w:t xml:space="preserve">Pointer to get the P2P direct connection technology type in bitmap. </w:t>
              </w:r>
            </w:ins>
          </w:p>
          <w:p w:rsidR="006800AF" w:rsidRPr="00624592" w:rsidRDefault="006800AF" w:rsidP="00FC4F67">
            <w:pPr>
              <w:pStyle w:val="AltNormal"/>
              <w:rPr>
                <w:ins w:id="403" w:author="gludovaczd" w:date="2013-06-25T11:49:00Z"/>
              </w:rPr>
            </w:pPr>
            <w:ins w:id="404" w:author="gludovaczd" w:date="2013-06-25T11:49:00Z">
              <w:r w:rsidRPr="00624592">
                <w:rPr>
                  <w:lang w:eastAsia="zh-CN"/>
                </w:rPr>
                <w:t xml:space="preserve">In the case of a device with multiple </w:t>
              </w:r>
              <w:r w:rsidRPr="00624592">
                <w:t>P2P direct connection technologies supported</w:t>
              </w:r>
              <w:r w:rsidRPr="00624592">
                <w:rPr>
                  <w:lang w:eastAsia="zh-CN"/>
                </w:rPr>
                <w:t>, there MAY be multiple settings returned. The bitmap definition follows the definition of P2PInfoType:</w:t>
              </w:r>
            </w:ins>
          </w:p>
          <w:p w:rsidR="006800AF" w:rsidRPr="00624592" w:rsidRDefault="006800AF" w:rsidP="00FC4F67">
            <w:pPr>
              <w:pStyle w:val="AltNormal"/>
              <w:numPr>
                <w:ilvl w:val="0"/>
                <w:numId w:val="40"/>
                <w:numberingChange w:id="405" w:author="Thierry B" w:date="2013-07-24T17:35:00Z" w:original=""/>
              </w:numPr>
              <w:tabs>
                <w:tab w:val="left" w:pos="783"/>
              </w:tabs>
              <w:rPr>
                <w:ins w:id="406" w:author="gludovaczd" w:date="2013-06-25T11:49:00Z"/>
                <w:rFonts w:cs="Arial"/>
                <w:lang w:eastAsia="zh-CN"/>
              </w:rPr>
            </w:pPr>
            <w:ins w:id="407" w:author="gludovaczd" w:date="2013-06-25T11:49:00Z">
              <w:r w:rsidRPr="00624592">
                <w:rPr>
                  <w:rFonts w:cs="Arial"/>
                  <w:lang w:eastAsia="zh-CN"/>
                </w:rPr>
                <w:t>0x00000000: None</w:t>
              </w:r>
            </w:ins>
          </w:p>
          <w:p w:rsidR="006800AF" w:rsidRPr="00624592" w:rsidRDefault="006800AF" w:rsidP="00FC4F67">
            <w:pPr>
              <w:pStyle w:val="AltNormal"/>
              <w:numPr>
                <w:ilvl w:val="0"/>
                <w:numId w:val="40"/>
                <w:numberingChange w:id="408" w:author="Thierry B" w:date="2013-07-24T17:35:00Z" w:original=""/>
              </w:numPr>
              <w:tabs>
                <w:tab w:val="left" w:pos="783"/>
              </w:tabs>
              <w:rPr>
                <w:ins w:id="409" w:author="gludovaczd" w:date="2013-06-25T11:49:00Z"/>
                <w:rFonts w:cs="Arial"/>
                <w:lang w:eastAsia="zh-CN"/>
              </w:rPr>
            </w:pPr>
            <w:ins w:id="410" w:author="gludovaczd" w:date="2013-06-25T11:49:00Z">
              <w:r w:rsidRPr="00624592">
                <w:rPr>
                  <w:rFonts w:cs="Arial"/>
                  <w:lang w:eastAsia="zh-CN"/>
                </w:rPr>
                <w:t>0x00000001: Wi-Fi Direct (could there be several versions)</w:t>
              </w:r>
            </w:ins>
          </w:p>
          <w:p w:rsidR="006800AF" w:rsidRPr="00624592" w:rsidRDefault="006800AF" w:rsidP="00FC4F67">
            <w:pPr>
              <w:pStyle w:val="AltNormal"/>
              <w:numPr>
                <w:ilvl w:val="0"/>
                <w:numId w:val="40"/>
                <w:numberingChange w:id="411" w:author="Thierry B" w:date="2013-07-24T17:35:00Z" w:original=""/>
              </w:numPr>
              <w:tabs>
                <w:tab w:val="left" w:pos="783"/>
              </w:tabs>
              <w:rPr>
                <w:ins w:id="412" w:author="gludovaczd" w:date="2013-06-25T11:49:00Z"/>
                <w:rFonts w:cs="Arial"/>
                <w:lang w:eastAsia="zh-CN"/>
              </w:rPr>
            </w:pPr>
            <w:ins w:id="413" w:author="gludovaczd" w:date="2013-06-25T11:49:00Z">
              <w:r w:rsidRPr="00624592">
                <w:rPr>
                  <w:rFonts w:cs="Arial"/>
                  <w:lang w:eastAsia="zh-CN"/>
                </w:rPr>
                <w:t>0x00000002: reserved for future use</w:t>
              </w:r>
            </w:ins>
          </w:p>
          <w:p w:rsidR="006800AF" w:rsidRPr="00624592" w:rsidRDefault="006800AF" w:rsidP="00FC4F67">
            <w:pPr>
              <w:pStyle w:val="AltNormal"/>
              <w:numPr>
                <w:ilvl w:val="0"/>
                <w:numId w:val="40"/>
                <w:numberingChange w:id="414" w:author="Thierry B" w:date="2013-07-24T17:35:00Z" w:original=""/>
              </w:numPr>
              <w:tabs>
                <w:tab w:val="left" w:pos="783"/>
              </w:tabs>
              <w:rPr>
                <w:ins w:id="415" w:author="gludovaczd" w:date="2013-06-25T11:49:00Z"/>
                <w:rFonts w:cs="Arial"/>
                <w:lang w:eastAsia="zh-CN"/>
              </w:rPr>
            </w:pPr>
            <w:ins w:id="416" w:author="gludovaczd" w:date="2013-06-25T11:49:00Z">
              <w:r w:rsidRPr="00624592">
                <w:rPr>
                  <w:rFonts w:cs="Arial"/>
                  <w:lang w:eastAsia="zh-CN"/>
                </w:rPr>
                <w:t>0x00000004: reserved for future use</w:t>
              </w:r>
            </w:ins>
          </w:p>
          <w:p w:rsidR="006800AF" w:rsidRPr="00624592" w:rsidRDefault="006800AF" w:rsidP="00FC4F67">
            <w:pPr>
              <w:pStyle w:val="AltNormal"/>
              <w:numPr>
                <w:ilvl w:val="0"/>
                <w:numId w:val="40"/>
                <w:numberingChange w:id="417" w:author="Thierry B" w:date="2013-07-24T17:35:00Z" w:original=""/>
              </w:numPr>
              <w:tabs>
                <w:tab w:val="left" w:pos="783"/>
              </w:tabs>
              <w:rPr>
                <w:ins w:id="418" w:author="gludovaczd" w:date="2013-06-25T11:49:00Z"/>
                <w:rFonts w:cs="Arial"/>
                <w:lang w:eastAsia="zh-CN"/>
              </w:rPr>
            </w:pPr>
            <w:ins w:id="419" w:author="gludovaczd" w:date="2013-06-25T11:49:00Z">
              <w:r w:rsidRPr="00624592">
                <w:rPr>
                  <w:rFonts w:cs="Arial"/>
                  <w:lang w:eastAsia="zh-CN"/>
                </w:rPr>
                <w:t>0x00000008: reserved for future use</w:t>
              </w:r>
            </w:ins>
          </w:p>
          <w:p w:rsidR="006800AF" w:rsidRPr="00624592" w:rsidRDefault="006800AF" w:rsidP="00FC4F67">
            <w:pPr>
              <w:pStyle w:val="AltNormal"/>
              <w:numPr>
                <w:ilvl w:val="0"/>
                <w:numId w:val="40"/>
                <w:numberingChange w:id="420" w:author="Thierry B" w:date="2013-07-24T17:35:00Z" w:original=""/>
              </w:numPr>
              <w:tabs>
                <w:tab w:val="left" w:pos="783"/>
              </w:tabs>
              <w:rPr>
                <w:ins w:id="421" w:author="gludovaczd" w:date="2013-06-25T11:49:00Z"/>
                <w:rFonts w:cs="Arial"/>
                <w:lang w:eastAsia="zh-CN"/>
              </w:rPr>
            </w:pPr>
            <w:ins w:id="422" w:author="gludovaczd" w:date="2013-06-25T11:49:00Z">
              <w:r w:rsidRPr="00624592">
                <w:rPr>
                  <w:rFonts w:cs="Arial"/>
                  <w:lang w:eastAsia="zh-CN"/>
                </w:rPr>
                <w:t>0x00000010: reserved for future use</w:t>
              </w:r>
            </w:ins>
          </w:p>
          <w:p w:rsidR="006800AF" w:rsidRPr="00624592" w:rsidRDefault="006800AF" w:rsidP="00FC4F67">
            <w:pPr>
              <w:pStyle w:val="AltNormal"/>
              <w:numPr>
                <w:ilvl w:val="0"/>
                <w:numId w:val="40"/>
                <w:numberingChange w:id="423" w:author="Thierry B" w:date="2013-07-24T17:35:00Z" w:original=""/>
              </w:numPr>
              <w:tabs>
                <w:tab w:val="left" w:pos="783"/>
              </w:tabs>
              <w:rPr>
                <w:ins w:id="424" w:author="gludovaczd" w:date="2013-06-25T11:49:00Z"/>
                <w:rFonts w:cs="Arial"/>
                <w:lang w:eastAsia="zh-CN"/>
              </w:rPr>
            </w:pPr>
            <w:ins w:id="425" w:author="gludovaczd" w:date="2013-06-25T11:49:00Z">
              <w:r w:rsidRPr="00624592">
                <w:rPr>
                  <w:rFonts w:cs="Arial"/>
                  <w:lang w:eastAsia="zh-CN"/>
                </w:rPr>
                <w:t>0x00010000: LTE Direct</w:t>
              </w:r>
            </w:ins>
          </w:p>
          <w:p w:rsidR="006800AF" w:rsidRPr="00624592" w:rsidRDefault="006800AF" w:rsidP="00FC4F67">
            <w:pPr>
              <w:pStyle w:val="AltNormal"/>
              <w:numPr>
                <w:ilvl w:val="0"/>
                <w:numId w:val="40"/>
                <w:numberingChange w:id="426" w:author="Thierry B" w:date="2013-07-24T17:35:00Z" w:original=""/>
              </w:numPr>
              <w:tabs>
                <w:tab w:val="left" w:pos="783"/>
              </w:tabs>
              <w:rPr>
                <w:ins w:id="427" w:author="gludovaczd" w:date="2013-06-25T11:49:00Z"/>
                <w:rFonts w:cs="Arial"/>
                <w:lang w:eastAsia="zh-CN"/>
              </w:rPr>
            </w:pPr>
            <w:ins w:id="428" w:author="gludovaczd" w:date="2013-06-25T11:49:00Z">
              <w:r w:rsidRPr="00624592">
                <w:rPr>
                  <w:rFonts w:cs="Arial"/>
                  <w:lang w:eastAsia="zh-CN"/>
                </w:rPr>
                <w:t xml:space="preserve">0x00020000: reserved for future use </w:t>
              </w:r>
            </w:ins>
          </w:p>
        </w:tc>
      </w:tr>
      <w:tr w:rsidR="006800AF" w:rsidRPr="00624592" w:rsidDel="007322E5" w:rsidTr="00547DDD">
        <w:trPr>
          <w:ins w:id="429" w:author="gludovaczd" w:date="2013-07-03T15:03:00Z"/>
          <w:del w:id="430" w:author="gludovacz" w:date="2013-07-24T14:55:00Z"/>
        </w:trPr>
        <w:tc>
          <w:tcPr>
            <w:tcW w:w="1949" w:type="dxa"/>
            <w:shd w:val="clear" w:color="auto" w:fill="D9D9D9"/>
          </w:tcPr>
          <w:p w:rsidR="006800AF" w:rsidRPr="00624592" w:rsidDel="007322E5" w:rsidRDefault="006800AF" w:rsidP="00FC4F67">
            <w:pPr>
              <w:pStyle w:val="AltNormal"/>
              <w:jc w:val="center"/>
              <w:rPr>
                <w:ins w:id="431" w:author="gludovaczd" w:date="2013-07-03T15:03:00Z"/>
                <w:del w:id="432" w:author="gludovacz" w:date="2013-07-24T14:55:00Z"/>
                <w:lang w:eastAsia="zh-CN"/>
              </w:rPr>
            </w:pPr>
            <w:ins w:id="433" w:author="gludovaczd" w:date="2013-07-03T15:05:00Z">
              <w:del w:id="434" w:author="gludovacz" w:date="2013-07-24T14:55:00Z">
                <w:r w:rsidDel="007322E5">
                  <w:rPr>
                    <w:lang w:eastAsia="zh-CN"/>
                  </w:rPr>
                  <w:delText>metadata</w:delText>
                </w:r>
              </w:del>
            </w:ins>
          </w:p>
        </w:tc>
        <w:tc>
          <w:tcPr>
            <w:tcW w:w="1400" w:type="dxa"/>
            <w:shd w:val="clear" w:color="auto" w:fill="D9D9D9"/>
          </w:tcPr>
          <w:p w:rsidR="006800AF" w:rsidRPr="00624592" w:rsidDel="007322E5" w:rsidRDefault="006800AF" w:rsidP="00FC4F67">
            <w:pPr>
              <w:pStyle w:val="AltNormal"/>
              <w:jc w:val="center"/>
              <w:rPr>
                <w:ins w:id="435" w:author="gludovaczd" w:date="2013-07-03T15:03:00Z"/>
                <w:del w:id="436" w:author="gludovacz" w:date="2013-07-24T14:55:00Z"/>
                <w:lang w:eastAsia="zh-CN"/>
              </w:rPr>
            </w:pPr>
          </w:p>
        </w:tc>
        <w:tc>
          <w:tcPr>
            <w:tcW w:w="6716" w:type="dxa"/>
            <w:shd w:val="clear" w:color="auto" w:fill="D9D9D9"/>
          </w:tcPr>
          <w:p w:rsidR="006800AF" w:rsidRPr="00624592" w:rsidDel="007322E5" w:rsidRDefault="006800AF" w:rsidP="00FC4F67">
            <w:pPr>
              <w:pStyle w:val="AltNormal"/>
              <w:rPr>
                <w:ins w:id="437" w:author="gludovaczd" w:date="2013-07-03T15:03:00Z"/>
                <w:del w:id="438" w:author="gludovacz" w:date="2013-07-24T14:55:00Z"/>
              </w:rPr>
            </w:pPr>
          </w:p>
        </w:tc>
      </w:tr>
    </w:tbl>
    <w:p w:rsidR="006800AF" w:rsidRPr="00624592" w:rsidRDefault="006800AF" w:rsidP="0006429A">
      <w:pPr>
        <w:pStyle w:val="AltNormal"/>
        <w:rPr>
          <w:ins w:id="439" w:author="gludovaczd" w:date="2013-06-25T11:49:00Z"/>
          <w:lang w:eastAsia="zh-CN"/>
        </w:rPr>
      </w:pPr>
    </w:p>
    <w:p w:rsidR="006800AF" w:rsidRPr="00624592" w:rsidRDefault="006800AF" w:rsidP="008C719B">
      <w:pPr>
        <w:pStyle w:val="AltNormal"/>
        <w:rPr>
          <w:lang w:eastAsia="zh-CN"/>
        </w:rPr>
      </w:pPr>
    </w:p>
    <w:p w:rsidR="006800AF" w:rsidRPr="00624592" w:rsidRDefault="006800AF" w:rsidP="008C719B">
      <w:pPr>
        <w:pStyle w:val="Heading3"/>
        <w:numPr>
          <w:ilvl w:val="0"/>
          <w:numId w:val="0"/>
        </w:numPr>
        <w:tabs>
          <w:tab w:val="clear" w:pos="1800"/>
          <w:tab w:val="clear" w:pos="2520"/>
        </w:tabs>
        <w:rPr>
          <w:b/>
          <w:lang w:val="en-GB" w:eastAsia="zh-CN"/>
        </w:rPr>
      </w:pPr>
      <w:r w:rsidRPr="00624592">
        <w:rPr>
          <w:lang w:val="en-GB" w:eastAsia="zh-CN"/>
        </w:rPr>
        <w:t>7.16.8 CMAPI_P2P_</w:t>
      </w:r>
      <w:ins w:id="440" w:author="gludovaczd" w:date="2013-07-03T12:58:00Z">
        <w:r>
          <w:rPr>
            <w:lang w:val="en-GB" w:eastAsia="zh-CN"/>
          </w:rPr>
          <w:t>Establish</w:t>
        </w:r>
      </w:ins>
      <w:r w:rsidRPr="00624592">
        <w:rPr>
          <w:lang w:val="en-GB" w:eastAsia="zh-CN"/>
        </w:rPr>
        <w:t>Connect</w:t>
      </w:r>
      <w:ins w:id="441" w:author="gludovaczd" w:date="2013-07-03T12:58:00Z">
        <w:r>
          <w:rPr>
            <w:lang w:val="en-GB" w:eastAsia="zh-CN"/>
          </w:rPr>
          <w:t>ion</w:t>
        </w:r>
      </w:ins>
      <w:r w:rsidRPr="00624592">
        <w:rPr>
          <w:lang w:val="en-GB" w:eastAsia="zh-CN"/>
        </w:rPr>
        <w:t>()</w:t>
      </w:r>
    </w:p>
    <w:p w:rsidR="006800AF" w:rsidRPr="00624592" w:rsidRDefault="006800AF" w:rsidP="008C719B">
      <w:pPr>
        <w:pStyle w:val="AltNormal"/>
      </w:pPr>
      <w:r w:rsidRPr="00624592">
        <w:rPr>
          <w:lang w:eastAsia="zh-CN"/>
        </w:rPr>
        <w:t xml:space="preserve">The </w:t>
      </w:r>
      <w:r w:rsidRPr="00624592">
        <w:rPr>
          <w:b/>
          <w:lang w:eastAsia="zh-CN"/>
        </w:rPr>
        <w:t>CMAPI_P2P_</w:t>
      </w:r>
      <w:ins w:id="442" w:author="gludovaczd" w:date="2013-07-03T13:08:00Z">
        <w:r>
          <w:rPr>
            <w:b/>
            <w:lang w:eastAsia="zh-CN"/>
          </w:rPr>
          <w:t>Establish</w:t>
        </w:r>
      </w:ins>
      <w:r w:rsidRPr="00624592">
        <w:rPr>
          <w:b/>
          <w:lang w:eastAsia="zh-CN"/>
        </w:rPr>
        <w:t>Connect</w:t>
      </w:r>
      <w:ins w:id="443" w:author="gludovaczd" w:date="2013-07-03T13:08:00Z">
        <w:r>
          <w:rPr>
            <w:b/>
            <w:lang w:eastAsia="zh-CN"/>
          </w:rPr>
          <w:t>ion</w:t>
        </w:r>
      </w:ins>
      <w:r w:rsidRPr="00624592">
        <w:rPr>
          <w:b/>
          <w:lang w:eastAsia="zh-CN"/>
        </w:rPr>
        <w:t>()</w:t>
      </w:r>
      <w:r w:rsidRPr="00624592">
        <w:rPr>
          <w:lang w:eastAsia="zh-CN"/>
        </w:rPr>
        <w:t xml:space="preserve"> function is used </w:t>
      </w:r>
      <w:r w:rsidRPr="00624592">
        <w:t>to request the Local Device to establish a connection (P2P Direct connection or connection via network, subject to Service Provider policy) to a Remote Device or a group.</w:t>
      </w:r>
    </w:p>
    <w:p w:rsidR="006800AF" w:rsidRDefault="006800AF" w:rsidP="008C719B">
      <w:pPr>
        <w:pStyle w:val="AltNormal"/>
        <w:rPr>
          <w:lang w:eastAsia="zh-CN"/>
        </w:rPr>
      </w:pPr>
      <w:r w:rsidRPr="006800AF">
        <w:rPr>
          <w:highlight w:val="yellow"/>
          <w:lang w:eastAsia="zh-CN"/>
          <w:rPrChange w:id="444" w:author="Thierry B" w:date="2013-07-24T17:40:00Z">
            <w:rPr>
              <w:lang w:eastAsia="zh-CN"/>
            </w:rPr>
          </w:rPrChange>
        </w:rPr>
        <w:t>Editor</w:t>
      </w:r>
      <w:r w:rsidRPr="00734E87">
        <w:rPr>
          <w:highlight w:val="yellow"/>
          <w:lang w:eastAsia="zh-CN"/>
          <w:rPrChange w:id="445" w:author="Thierry B" w:date="2013-07-24T17:40:00Z">
            <w:rPr>
              <w:highlight w:val="yellow"/>
              <w:lang w:eastAsia="zh-CN"/>
            </w:rPr>
          </w:rPrChange>
        </w:rPr>
        <w:t>’</w:t>
      </w:r>
      <w:r w:rsidRPr="006800AF">
        <w:rPr>
          <w:highlight w:val="yellow"/>
          <w:lang w:eastAsia="zh-CN"/>
          <w:rPrChange w:id="446" w:author="Thierry B" w:date="2013-07-24T17:40:00Z">
            <w:rPr>
              <w:lang w:eastAsia="zh-CN"/>
            </w:rPr>
          </w:rPrChange>
        </w:rPr>
        <w:t>s note: This function requires future study.</w:t>
      </w:r>
    </w:p>
    <w:p w:rsidR="006800AF" w:rsidRPr="00624592" w:rsidRDefault="006800AF"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Tr="0077460B">
        <w:tc>
          <w:tcPr>
            <w:tcW w:w="9923" w:type="dxa"/>
            <w:shd w:val="clear" w:color="auto" w:fill="D9D9D9"/>
          </w:tcPr>
          <w:p w:rsidR="006800AF" w:rsidRPr="00624592" w:rsidRDefault="006800AF" w:rsidP="008C719B">
            <w:pPr>
              <w:pStyle w:val="AltNormal"/>
              <w:rPr>
                <w:b/>
                <w:lang w:eastAsia="zh-CN"/>
              </w:rPr>
            </w:pPr>
            <w:r w:rsidRPr="00624592">
              <w:rPr>
                <w:b/>
                <w:lang w:eastAsia="zh-CN"/>
              </w:rPr>
              <w:t>Prototype</w:t>
            </w:r>
          </w:p>
        </w:tc>
      </w:tr>
      <w:tr w:rsidR="006800AF" w:rsidRPr="00624592" w:rsidTr="0077460B">
        <w:tc>
          <w:tcPr>
            <w:tcW w:w="9923" w:type="dxa"/>
            <w:shd w:val="clear" w:color="auto" w:fill="D9D9D9"/>
          </w:tcPr>
          <w:p w:rsidR="006800AF" w:rsidRPr="00624592" w:rsidRDefault="006800AF" w:rsidP="008C719B">
            <w:pPr>
              <w:pStyle w:val="AltNormal"/>
              <w:rPr>
                <w:lang w:eastAsia="zh-CN"/>
              </w:rPr>
            </w:pPr>
          </w:p>
          <w:p w:rsidR="006800AF" w:rsidRPr="00624592" w:rsidRDefault="006800AF" w:rsidP="008C719B">
            <w:pPr>
              <w:pStyle w:val="AltNormal"/>
              <w:rPr>
                <w:lang w:eastAsia="zh-CN"/>
              </w:rPr>
            </w:pPr>
            <w:r w:rsidRPr="00624592">
              <w:rPr>
                <w:lang w:eastAsia="zh-CN"/>
              </w:rPr>
              <w:t xml:space="preserve">dword </w:t>
            </w:r>
            <w:r w:rsidRPr="00624592">
              <w:rPr>
                <w:b/>
                <w:lang w:eastAsia="zh-CN"/>
              </w:rPr>
              <w:t>CMAPI_P2P_</w:t>
            </w:r>
            <w:ins w:id="447" w:author="gludovaczd" w:date="2013-07-03T13:08:00Z">
              <w:r>
                <w:rPr>
                  <w:b/>
                  <w:lang w:eastAsia="zh-CN"/>
                </w:rPr>
                <w:t>Establish</w:t>
              </w:r>
            </w:ins>
            <w:r w:rsidRPr="00624592">
              <w:rPr>
                <w:b/>
                <w:lang w:eastAsia="zh-CN"/>
              </w:rPr>
              <w:t>Connect</w:t>
            </w:r>
            <w:ins w:id="448" w:author="gludovaczd" w:date="2013-07-03T13:08:00Z">
              <w:r>
                <w:rPr>
                  <w:b/>
                  <w:lang w:eastAsia="zh-CN"/>
                </w:rPr>
                <w:t>ion</w:t>
              </w:r>
            </w:ins>
            <w:del w:id="449" w:author="gludovaczd" w:date="2013-07-03T13:08:00Z">
              <w:r w:rsidRPr="00624592" w:rsidDel="0070530E">
                <w:rPr>
                  <w:b/>
                  <w:lang w:eastAsia="zh-CN"/>
                </w:rPr>
                <w:delText xml:space="preserve"> </w:delText>
              </w:r>
            </w:del>
            <w:r w:rsidRPr="00624592">
              <w:rPr>
                <w:lang w:eastAsia="zh-CN"/>
              </w:rPr>
              <w:t>(dword deviceID,</w:t>
            </w:r>
            <w:r w:rsidRPr="00624592">
              <w:rPr>
                <w:color w:val="000000"/>
                <w:lang w:eastAsia="zh-CN"/>
              </w:rPr>
              <w:t xml:space="preserve"> DeviceRecord* </w:t>
            </w:r>
            <w:r w:rsidRPr="00624592">
              <w:rPr>
                <w:lang w:eastAsia="zh-CN"/>
              </w:rPr>
              <w:t>pRemoteDevices, ServiceRecord*</w:t>
            </w:r>
            <w:r w:rsidRPr="00624592">
              <w:rPr>
                <w:color w:val="000000"/>
                <w:lang w:eastAsia="zh-CN"/>
              </w:rPr>
              <w:t xml:space="preserve"> pServices, </w:t>
            </w:r>
            <w:del w:id="450" w:author="Thierry B" w:date="2013-07-24T17:40:00Z">
              <w:r w:rsidRPr="00624592" w:rsidDel="00734E87">
                <w:rPr>
                  <w:color w:val="000000"/>
                  <w:lang w:eastAsia="zh-CN"/>
                </w:rPr>
                <w:delText xml:space="preserve">dword groupID, </w:delText>
              </w:r>
            </w:del>
            <w:r w:rsidRPr="00624592">
              <w:rPr>
                <w:color w:val="000000"/>
                <w:lang w:eastAsia="zh-CN"/>
              </w:rPr>
              <w:t>dword</w:t>
            </w:r>
            <w:ins w:id="451" w:author="Thierry B" w:date="2013-07-10T17:20:00Z">
              <w:r>
                <w:rPr>
                  <w:color w:val="000000"/>
                  <w:lang w:eastAsia="zh-CN"/>
                </w:rPr>
                <w:t>*</w:t>
              </w:r>
            </w:ins>
            <w:r w:rsidRPr="00624592">
              <w:rPr>
                <w:color w:val="000000"/>
                <w:lang w:eastAsia="zh-CN"/>
              </w:rPr>
              <w:t xml:space="preserve"> connectionID</w:t>
            </w:r>
            <w:r w:rsidRPr="00624592">
              <w:rPr>
                <w:lang w:eastAsia="zh-CN"/>
              </w:rPr>
              <w:t>)</w:t>
            </w:r>
          </w:p>
          <w:p w:rsidR="006800AF" w:rsidRPr="00624592" w:rsidRDefault="006800AF" w:rsidP="008C719B">
            <w:pPr>
              <w:pStyle w:val="AltNormal"/>
              <w:rPr>
                <w:lang w:eastAsia="zh-CN"/>
              </w:rPr>
            </w:pPr>
          </w:p>
        </w:tc>
      </w:tr>
    </w:tbl>
    <w:p w:rsidR="006800AF" w:rsidRPr="00624592" w:rsidRDefault="006800AF"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77460B">
        <w:tc>
          <w:tcPr>
            <w:tcW w:w="10065" w:type="dxa"/>
            <w:gridSpan w:val="3"/>
            <w:shd w:val="clear" w:color="auto" w:fill="D9D9D9"/>
          </w:tcPr>
          <w:p w:rsidR="006800AF" w:rsidRPr="00624592" w:rsidRDefault="006800AF" w:rsidP="008C719B">
            <w:pPr>
              <w:pStyle w:val="AltNormal"/>
              <w:rPr>
                <w:b/>
                <w:lang w:eastAsia="zh-CN"/>
              </w:rPr>
            </w:pPr>
            <w:r w:rsidRPr="00624592">
              <w:rPr>
                <w:b/>
                <w:lang w:eastAsia="zh-CN"/>
              </w:rPr>
              <w:t>Parameters</w:t>
            </w:r>
          </w:p>
        </w:tc>
      </w:tr>
      <w:tr w:rsidR="006800AF" w:rsidRPr="00624592" w:rsidTr="0077460B">
        <w:tc>
          <w:tcPr>
            <w:tcW w:w="1949" w:type="dxa"/>
            <w:shd w:val="clear" w:color="auto" w:fill="D9D9D9"/>
          </w:tcPr>
          <w:p w:rsidR="006800AF" w:rsidRPr="00624592" w:rsidRDefault="006800AF" w:rsidP="008C719B">
            <w:pPr>
              <w:pStyle w:val="AltNormal"/>
              <w:jc w:val="center"/>
              <w:rPr>
                <w:b/>
                <w:lang w:eastAsia="zh-CN"/>
              </w:rPr>
            </w:pPr>
            <w:r w:rsidRPr="00624592">
              <w:rPr>
                <w:b/>
                <w:lang w:eastAsia="zh-CN"/>
              </w:rPr>
              <w:t>Field Name</w:t>
            </w:r>
          </w:p>
        </w:tc>
        <w:tc>
          <w:tcPr>
            <w:tcW w:w="1400" w:type="dxa"/>
            <w:shd w:val="clear" w:color="auto" w:fill="D9D9D9"/>
          </w:tcPr>
          <w:p w:rsidR="006800AF" w:rsidRPr="00624592" w:rsidRDefault="006800AF" w:rsidP="008C719B">
            <w:pPr>
              <w:pStyle w:val="AltNormal"/>
              <w:jc w:val="center"/>
              <w:rPr>
                <w:b/>
                <w:lang w:eastAsia="zh-CN"/>
              </w:rPr>
            </w:pPr>
            <w:r w:rsidRPr="00624592">
              <w:rPr>
                <w:b/>
                <w:lang w:eastAsia="zh-CN"/>
              </w:rPr>
              <w:t>Mode</w:t>
            </w:r>
          </w:p>
        </w:tc>
        <w:tc>
          <w:tcPr>
            <w:tcW w:w="6716" w:type="dxa"/>
            <w:shd w:val="clear" w:color="auto" w:fill="D9D9D9"/>
          </w:tcPr>
          <w:p w:rsidR="006800AF" w:rsidRPr="00624592" w:rsidRDefault="006800AF" w:rsidP="008C719B">
            <w:pPr>
              <w:pStyle w:val="AltNormal"/>
              <w:jc w:val="center"/>
              <w:rPr>
                <w:b/>
                <w:lang w:eastAsia="zh-CN"/>
              </w:rPr>
            </w:pPr>
            <w:r w:rsidRPr="00624592">
              <w:rPr>
                <w:b/>
                <w:lang w:eastAsia="zh-CN"/>
              </w:rPr>
              <w:t>Description</w:t>
            </w:r>
          </w:p>
        </w:tc>
      </w:tr>
      <w:tr w:rsidR="006800AF" w:rsidRPr="00624592" w:rsidTr="0077460B">
        <w:tc>
          <w:tcPr>
            <w:tcW w:w="1949" w:type="dxa"/>
            <w:shd w:val="clear" w:color="auto" w:fill="D9D9D9"/>
          </w:tcPr>
          <w:p w:rsidR="006800AF" w:rsidRPr="00624592" w:rsidRDefault="006800AF" w:rsidP="008C719B">
            <w:pPr>
              <w:pStyle w:val="AltNormal"/>
              <w:jc w:val="center"/>
              <w:rPr>
                <w:lang w:eastAsia="zh-CN"/>
              </w:rPr>
            </w:pPr>
            <w:r w:rsidRPr="00624592">
              <w:rPr>
                <w:lang w:eastAsia="zh-CN"/>
              </w:rPr>
              <w:t>deviceID</w:t>
            </w:r>
          </w:p>
        </w:tc>
        <w:tc>
          <w:tcPr>
            <w:tcW w:w="1400" w:type="dxa"/>
            <w:shd w:val="clear" w:color="auto" w:fill="D9D9D9"/>
          </w:tcPr>
          <w:p w:rsidR="006800AF" w:rsidRPr="00624592" w:rsidRDefault="006800AF" w:rsidP="008C719B">
            <w:pPr>
              <w:pStyle w:val="AltNormal"/>
              <w:jc w:val="center"/>
              <w:rPr>
                <w:lang w:eastAsia="zh-CN"/>
              </w:rPr>
            </w:pPr>
            <w:r w:rsidRPr="00624592">
              <w:rPr>
                <w:lang w:eastAsia="zh-CN"/>
              </w:rPr>
              <w:t>Input</w:t>
            </w:r>
          </w:p>
        </w:tc>
        <w:tc>
          <w:tcPr>
            <w:tcW w:w="6716" w:type="dxa"/>
            <w:shd w:val="clear" w:color="auto" w:fill="D9D9D9"/>
          </w:tcPr>
          <w:p w:rsidR="006800AF" w:rsidRPr="00624592" w:rsidRDefault="006800AF" w:rsidP="008C719B">
            <w:pPr>
              <w:pStyle w:val="AltNormal"/>
              <w:rPr>
                <w:lang w:eastAsia="zh-CN"/>
              </w:rPr>
            </w:pPr>
            <w:r w:rsidRPr="00624592">
              <w:rPr>
                <w:lang w:eastAsia="zh-CN"/>
              </w:rPr>
              <w:t>The ID of the device concerned.</w:t>
            </w:r>
          </w:p>
        </w:tc>
      </w:tr>
      <w:tr w:rsidR="006800AF" w:rsidRPr="00624592" w:rsidTr="0077460B">
        <w:tc>
          <w:tcPr>
            <w:tcW w:w="1949" w:type="dxa"/>
            <w:shd w:val="clear" w:color="auto" w:fill="D9D9D9"/>
          </w:tcPr>
          <w:p w:rsidR="006800AF" w:rsidRPr="00624592" w:rsidRDefault="006800AF" w:rsidP="008C719B">
            <w:pPr>
              <w:pStyle w:val="AltNormal"/>
              <w:jc w:val="center"/>
              <w:rPr>
                <w:lang w:eastAsia="zh-CN"/>
              </w:rPr>
            </w:pPr>
            <w:r w:rsidRPr="00624592">
              <w:rPr>
                <w:lang w:eastAsia="zh-CN"/>
              </w:rPr>
              <w:t>pRemoteDevices</w:t>
            </w:r>
          </w:p>
        </w:tc>
        <w:tc>
          <w:tcPr>
            <w:tcW w:w="1400" w:type="dxa"/>
            <w:shd w:val="clear" w:color="auto" w:fill="D9D9D9"/>
          </w:tcPr>
          <w:p w:rsidR="006800AF" w:rsidRPr="00624592" w:rsidRDefault="006800AF" w:rsidP="008C719B">
            <w:pPr>
              <w:pStyle w:val="AltNormal"/>
              <w:jc w:val="center"/>
              <w:rPr>
                <w:lang w:eastAsia="zh-CN"/>
              </w:rPr>
            </w:pPr>
            <w:r w:rsidRPr="00624592">
              <w:rPr>
                <w:lang w:eastAsia="zh-CN"/>
              </w:rPr>
              <w:t>Input</w:t>
            </w:r>
          </w:p>
        </w:tc>
        <w:tc>
          <w:tcPr>
            <w:tcW w:w="6716" w:type="dxa"/>
            <w:shd w:val="clear" w:color="auto" w:fill="D9D9D9"/>
          </w:tcPr>
          <w:p w:rsidR="006800AF" w:rsidRPr="00624592" w:rsidRDefault="006800AF" w:rsidP="008C719B">
            <w:pPr>
              <w:pStyle w:val="AltNormal"/>
              <w:rPr>
                <w:lang w:eastAsia="zh-CN"/>
              </w:rPr>
            </w:pPr>
            <w:r w:rsidRPr="00624592">
              <w:rPr>
                <w:lang w:eastAsia="zh-CN"/>
              </w:rPr>
              <w:t>Optional; List of Remote Devices</w:t>
            </w:r>
          </w:p>
        </w:tc>
      </w:tr>
      <w:tr w:rsidR="006800AF" w:rsidRPr="00624592" w:rsidTr="0077460B">
        <w:tc>
          <w:tcPr>
            <w:tcW w:w="1949" w:type="dxa"/>
            <w:shd w:val="clear" w:color="auto" w:fill="D9D9D9"/>
          </w:tcPr>
          <w:p w:rsidR="006800AF" w:rsidRPr="00624592" w:rsidRDefault="006800AF" w:rsidP="008C719B">
            <w:pPr>
              <w:pStyle w:val="AltNormal"/>
              <w:jc w:val="center"/>
              <w:rPr>
                <w:lang w:eastAsia="zh-CN"/>
              </w:rPr>
            </w:pPr>
            <w:r w:rsidRPr="00624592">
              <w:rPr>
                <w:lang w:eastAsia="zh-CN"/>
              </w:rPr>
              <w:t>pServices</w:t>
            </w:r>
          </w:p>
        </w:tc>
        <w:tc>
          <w:tcPr>
            <w:tcW w:w="1400" w:type="dxa"/>
            <w:shd w:val="clear" w:color="auto" w:fill="D9D9D9"/>
          </w:tcPr>
          <w:p w:rsidR="006800AF" w:rsidRPr="00624592" w:rsidRDefault="006800AF" w:rsidP="008C719B">
            <w:pPr>
              <w:pStyle w:val="AltNormal"/>
              <w:jc w:val="center"/>
              <w:rPr>
                <w:lang w:eastAsia="zh-CN"/>
              </w:rPr>
            </w:pPr>
            <w:r w:rsidRPr="00624592">
              <w:rPr>
                <w:lang w:eastAsia="zh-CN"/>
              </w:rPr>
              <w:t>Input</w:t>
            </w:r>
          </w:p>
        </w:tc>
        <w:tc>
          <w:tcPr>
            <w:tcW w:w="6716" w:type="dxa"/>
            <w:shd w:val="clear" w:color="auto" w:fill="D9D9D9"/>
          </w:tcPr>
          <w:p w:rsidR="006800AF" w:rsidRPr="00624592" w:rsidRDefault="006800AF" w:rsidP="008C719B">
            <w:pPr>
              <w:pStyle w:val="AltNormal"/>
              <w:rPr>
                <w:lang w:eastAsia="zh-CN"/>
              </w:rPr>
            </w:pPr>
            <w:r w:rsidRPr="00624592">
              <w:rPr>
                <w:lang w:eastAsia="zh-CN"/>
              </w:rPr>
              <w:t>List of Service Identifiers</w:t>
            </w:r>
          </w:p>
        </w:tc>
      </w:tr>
      <w:tr w:rsidR="006800AF" w:rsidRPr="00624592" w:rsidDel="00734E87" w:rsidTr="0077460B">
        <w:trPr>
          <w:del w:id="452" w:author="Thierry B" w:date="2013-07-24T17:40:00Z"/>
        </w:trPr>
        <w:tc>
          <w:tcPr>
            <w:tcW w:w="1949" w:type="dxa"/>
            <w:shd w:val="clear" w:color="auto" w:fill="D9D9D9"/>
          </w:tcPr>
          <w:p w:rsidR="006800AF" w:rsidRPr="00624592" w:rsidDel="00734E87" w:rsidRDefault="006800AF" w:rsidP="008C719B">
            <w:pPr>
              <w:pStyle w:val="AltNormal"/>
              <w:jc w:val="center"/>
              <w:rPr>
                <w:del w:id="453" w:author="Thierry B" w:date="2013-07-24T17:40:00Z"/>
                <w:lang w:eastAsia="zh-CN"/>
              </w:rPr>
            </w:pPr>
            <w:del w:id="454" w:author="Thierry B" w:date="2013-07-24T17:40:00Z">
              <w:r w:rsidRPr="00624592" w:rsidDel="00734E87">
                <w:rPr>
                  <w:lang w:eastAsia="zh-CN"/>
                </w:rPr>
                <w:delText>groupID</w:delText>
              </w:r>
            </w:del>
          </w:p>
        </w:tc>
        <w:tc>
          <w:tcPr>
            <w:tcW w:w="1400" w:type="dxa"/>
            <w:shd w:val="clear" w:color="auto" w:fill="D9D9D9"/>
          </w:tcPr>
          <w:p w:rsidR="006800AF" w:rsidRPr="00624592" w:rsidDel="00734E87" w:rsidRDefault="006800AF" w:rsidP="008C719B">
            <w:pPr>
              <w:pStyle w:val="AltNormal"/>
              <w:jc w:val="center"/>
              <w:rPr>
                <w:del w:id="455" w:author="Thierry B" w:date="2013-07-24T17:40:00Z"/>
                <w:lang w:eastAsia="zh-CN"/>
              </w:rPr>
            </w:pPr>
            <w:del w:id="456" w:author="Thierry B" w:date="2013-07-24T17:40:00Z">
              <w:r w:rsidRPr="00624592" w:rsidDel="00734E87">
                <w:rPr>
                  <w:lang w:eastAsia="zh-CN"/>
                </w:rPr>
                <w:delText>Input</w:delText>
              </w:r>
            </w:del>
          </w:p>
        </w:tc>
        <w:tc>
          <w:tcPr>
            <w:tcW w:w="6716" w:type="dxa"/>
            <w:shd w:val="clear" w:color="auto" w:fill="D9D9D9"/>
          </w:tcPr>
          <w:p w:rsidR="006800AF" w:rsidRPr="00624592" w:rsidDel="00734E87" w:rsidRDefault="006800AF" w:rsidP="00BA53FE">
            <w:pPr>
              <w:pStyle w:val="AltNormal"/>
              <w:rPr>
                <w:del w:id="457" w:author="Thierry B" w:date="2013-07-24T17:40:00Z"/>
                <w:lang w:eastAsia="zh-CN"/>
              </w:rPr>
            </w:pPr>
            <w:del w:id="458" w:author="Thierry B" w:date="2013-07-24T17:40:00Z">
              <w:r w:rsidRPr="00624592" w:rsidDel="00734E87">
                <w:rPr>
                  <w:lang w:eastAsia="zh-CN"/>
                </w:rPr>
                <w:delText xml:space="preserve">The ID of the </w:delText>
              </w:r>
              <w:r w:rsidRPr="00D6315B" w:rsidDel="00734E87">
                <w:rPr>
                  <w:lang w:eastAsia="zh-CN"/>
                </w:rPr>
                <w:delText>group to be connected to</w:delText>
              </w:r>
            </w:del>
          </w:p>
        </w:tc>
      </w:tr>
      <w:tr w:rsidR="006800AF" w:rsidRPr="00624592" w:rsidTr="0077460B">
        <w:tc>
          <w:tcPr>
            <w:tcW w:w="1949" w:type="dxa"/>
            <w:shd w:val="clear" w:color="auto" w:fill="D9D9D9"/>
          </w:tcPr>
          <w:p w:rsidR="006800AF" w:rsidRPr="00624592" w:rsidRDefault="006800AF" w:rsidP="008C719B">
            <w:pPr>
              <w:pStyle w:val="AltNormal"/>
              <w:jc w:val="center"/>
              <w:rPr>
                <w:lang w:eastAsia="zh-CN"/>
              </w:rPr>
            </w:pPr>
            <w:r w:rsidRPr="00624592">
              <w:rPr>
                <w:lang w:eastAsia="zh-CN"/>
              </w:rPr>
              <w:t>connectionID</w:t>
            </w:r>
          </w:p>
        </w:tc>
        <w:tc>
          <w:tcPr>
            <w:tcW w:w="1400" w:type="dxa"/>
            <w:shd w:val="clear" w:color="auto" w:fill="D9D9D9"/>
          </w:tcPr>
          <w:p w:rsidR="006800AF" w:rsidRPr="00624592" w:rsidRDefault="006800AF" w:rsidP="008C719B">
            <w:pPr>
              <w:pStyle w:val="AltNormal"/>
              <w:jc w:val="center"/>
              <w:rPr>
                <w:lang w:eastAsia="zh-CN"/>
              </w:rPr>
            </w:pPr>
            <w:r w:rsidRPr="00624592">
              <w:rPr>
                <w:lang w:eastAsia="zh-CN"/>
              </w:rPr>
              <w:t>Output</w:t>
            </w:r>
          </w:p>
        </w:tc>
        <w:tc>
          <w:tcPr>
            <w:tcW w:w="6716" w:type="dxa"/>
            <w:shd w:val="clear" w:color="auto" w:fill="D9D9D9"/>
          </w:tcPr>
          <w:p w:rsidR="006800AF" w:rsidRPr="00624592" w:rsidRDefault="006800AF" w:rsidP="008C719B">
            <w:pPr>
              <w:pStyle w:val="AltNormal"/>
              <w:rPr>
                <w:lang w:eastAsia="zh-CN"/>
              </w:rPr>
            </w:pPr>
            <w:r w:rsidRPr="00624592">
              <w:rPr>
                <w:lang w:eastAsia="zh-CN"/>
              </w:rPr>
              <w:t>The ID of the connection concerned</w:t>
            </w:r>
          </w:p>
        </w:tc>
      </w:tr>
    </w:tbl>
    <w:p w:rsidR="006800AF" w:rsidRPr="00624592" w:rsidRDefault="006800AF" w:rsidP="008C719B">
      <w:pPr>
        <w:pStyle w:val="AltNormal"/>
        <w:rPr>
          <w:lang w:eastAsia="zh-CN"/>
        </w:rPr>
      </w:pPr>
    </w:p>
    <w:p w:rsidR="006800AF" w:rsidRPr="0070530E" w:rsidRDefault="006800AF" w:rsidP="0070530E">
      <w:pPr>
        <w:pStyle w:val="Heading3"/>
        <w:numPr>
          <w:ilvl w:val="0"/>
          <w:numId w:val="0"/>
        </w:numPr>
        <w:tabs>
          <w:tab w:val="clear" w:pos="1800"/>
          <w:tab w:val="clear" w:pos="2520"/>
        </w:tabs>
        <w:rPr>
          <w:ins w:id="459" w:author="gludovaczd" w:date="2013-07-03T13:01:00Z"/>
          <w:lang w:val="en-GB" w:eastAsia="zh-CN"/>
        </w:rPr>
      </w:pPr>
      <w:ins w:id="460" w:author="gludovaczd" w:date="2013-07-03T13:01:00Z">
        <w:r w:rsidRPr="00624592">
          <w:rPr>
            <w:lang w:val="en-GB" w:eastAsia="zh-CN"/>
          </w:rPr>
          <w:t>7.16.8 CMAPI_P2P_</w:t>
        </w:r>
        <w:r>
          <w:rPr>
            <w:lang w:val="en-GB" w:eastAsia="zh-CN"/>
          </w:rPr>
          <w:t>Reject</w:t>
        </w:r>
        <w:r w:rsidRPr="00624592">
          <w:rPr>
            <w:lang w:val="en-GB" w:eastAsia="zh-CN"/>
          </w:rPr>
          <w:t>Connect</w:t>
        </w:r>
        <w:r>
          <w:rPr>
            <w:lang w:val="en-GB" w:eastAsia="zh-CN"/>
          </w:rPr>
          <w:t>ion</w:t>
        </w:r>
        <w:r w:rsidRPr="00624592">
          <w:rPr>
            <w:lang w:val="en-GB" w:eastAsia="zh-CN"/>
          </w:rPr>
          <w:t>()</w:t>
        </w:r>
      </w:ins>
    </w:p>
    <w:p w:rsidR="006800AF" w:rsidRPr="008F3B46" w:rsidRDefault="006800AF" w:rsidP="0070530E">
      <w:pPr>
        <w:pStyle w:val="AltNormal"/>
        <w:rPr>
          <w:ins w:id="461" w:author="gludovaczd" w:date="2013-07-03T13:01:00Z"/>
          <w:lang w:val="en-US"/>
        </w:rPr>
      </w:pPr>
      <w:ins w:id="462" w:author="gludovaczd" w:date="2013-07-03T13:01:00Z">
        <w:r w:rsidRPr="00624592">
          <w:rPr>
            <w:lang w:eastAsia="zh-CN"/>
          </w:rPr>
          <w:t xml:space="preserve">The </w:t>
        </w:r>
        <w:r w:rsidRPr="00624592">
          <w:rPr>
            <w:b/>
            <w:lang w:eastAsia="zh-CN"/>
          </w:rPr>
          <w:t>CMAPI_P2P_</w:t>
        </w:r>
        <w:r>
          <w:rPr>
            <w:b/>
            <w:lang w:eastAsia="zh-CN"/>
          </w:rPr>
          <w:t>Reject</w:t>
        </w:r>
        <w:r w:rsidRPr="00624592">
          <w:rPr>
            <w:b/>
            <w:lang w:eastAsia="zh-CN"/>
          </w:rPr>
          <w:t>Connect</w:t>
        </w:r>
        <w:r>
          <w:rPr>
            <w:b/>
            <w:lang w:eastAsia="zh-CN"/>
          </w:rPr>
          <w:t>ion</w:t>
        </w:r>
        <w:r w:rsidRPr="00624592">
          <w:rPr>
            <w:b/>
            <w:lang w:eastAsia="zh-CN"/>
          </w:rPr>
          <w:t>()</w:t>
        </w:r>
        <w:r w:rsidRPr="00624592">
          <w:rPr>
            <w:lang w:eastAsia="zh-CN"/>
          </w:rPr>
          <w:t xml:space="preserve"> function is used </w:t>
        </w:r>
        <w:r w:rsidRPr="00624592">
          <w:t xml:space="preserve">to </w:t>
        </w:r>
        <w:r>
          <w:t>reject</w:t>
        </w:r>
        <w:r w:rsidRPr="00624592">
          <w:t xml:space="preserve"> a</w:t>
        </w:r>
        <w:r>
          <w:t>n incoming</w:t>
        </w:r>
        <w:r w:rsidRPr="00624592">
          <w:t xml:space="preserve"> connection </w:t>
        </w:r>
        <w:r>
          <w:t xml:space="preserve">request </w:t>
        </w:r>
        <w:r w:rsidRPr="00624592">
          <w:t>(P2P Direct connection or connection via network, subj</w:t>
        </w:r>
        <w:r>
          <w:t>ect to Service Provider policy)</w:t>
        </w:r>
      </w:ins>
    </w:p>
    <w:p w:rsidR="006800AF" w:rsidRPr="00624592" w:rsidRDefault="006800AF" w:rsidP="0070530E">
      <w:pPr>
        <w:pStyle w:val="AltNormal"/>
        <w:rPr>
          <w:ins w:id="463" w:author="gludovaczd" w:date="2013-07-03T13:0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Tr="00075DBD">
        <w:trPr>
          <w:ins w:id="464" w:author="gludovaczd" w:date="2013-07-03T13:01:00Z"/>
        </w:trPr>
        <w:tc>
          <w:tcPr>
            <w:tcW w:w="9923" w:type="dxa"/>
            <w:shd w:val="clear" w:color="auto" w:fill="D9D9D9"/>
          </w:tcPr>
          <w:p w:rsidR="006800AF" w:rsidRPr="00624592" w:rsidRDefault="006800AF" w:rsidP="00075DBD">
            <w:pPr>
              <w:pStyle w:val="AltNormal"/>
              <w:rPr>
                <w:ins w:id="465" w:author="gludovaczd" w:date="2013-07-03T13:01:00Z"/>
                <w:b/>
                <w:lang w:eastAsia="zh-CN"/>
              </w:rPr>
            </w:pPr>
            <w:ins w:id="466" w:author="gludovaczd" w:date="2013-07-03T13:01:00Z">
              <w:r w:rsidRPr="00624592">
                <w:rPr>
                  <w:b/>
                  <w:lang w:eastAsia="zh-CN"/>
                </w:rPr>
                <w:t>Prototype</w:t>
              </w:r>
            </w:ins>
          </w:p>
        </w:tc>
      </w:tr>
      <w:tr w:rsidR="006800AF" w:rsidRPr="00624592" w:rsidTr="00075DBD">
        <w:trPr>
          <w:ins w:id="467" w:author="gludovaczd" w:date="2013-07-03T13:01:00Z"/>
        </w:trPr>
        <w:tc>
          <w:tcPr>
            <w:tcW w:w="9923" w:type="dxa"/>
            <w:shd w:val="clear" w:color="auto" w:fill="D9D9D9"/>
          </w:tcPr>
          <w:p w:rsidR="006800AF" w:rsidRPr="00624592" w:rsidRDefault="006800AF" w:rsidP="00075DBD">
            <w:pPr>
              <w:pStyle w:val="AltNormal"/>
              <w:rPr>
                <w:ins w:id="468" w:author="gludovaczd" w:date="2013-07-03T13:01:00Z"/>
                <w:lang w:eastAsia="zh-CN"/>
              </w:rPr>
            </w:pPr>
          </w:p>
          <w:p w:rsidR="006800AF" w:rsidRPr="00624592" w:rsidRDefault="006800AF" w:rsidP="00075DBD">
            <w:pPr>
              <w:pStyle w:val="AltNormal"/>
              <w:rPr>
                <w:ins w:id="469" w:author="gludovaczd" w:date="2013-07-03T13:01:00Z"/>
                <w:lang w:eastAsia="zh-CN"/>
              </w:rPr>
            </w:pPr>
            <w:ins w:id="470" w:author="gludovaczd" w:date="2013-07-03T13:01:00Z">
              <w:r w:rsidRPr="00624592">
                <w:rPr>
                  <w:lang w:eastAsia="zh-CN"/>
                </w:rPr>
                <w:t xml:space="preserve">dword </w:t>
              </w:r>
              <w:r w:rsidRPr="00624592">
                <w:rPr>
                  <w:b/>
                  <w:lang w:eastAsia="zh-CN"/>
                </w:rPr>
                <w:t>CMAPI_P2P_</w:t>
              </w:r>
            </w:ins>
            <w:ins w:id="471" w:author="gludovaczd" w:date="2013-07-03T13:08:00Z">
              <w:r>
                <w:rPr>
                  <w:b/>
                  <w:lang w:eastAsia="zh-CN"/>
                </w:rPr>
                <w:t>Reject</w:t>
              </w:r>
            </w:ins>
            <w:ins w:id="472" w:author="gludovaczd" w:date="2013-07-03T13:01:00Z">
              <w:r w:rsidRPr="00624592">
                <w:rPr>
                  <w:b/>
                  <w:lang w:eastAsia="zh-CN"/>
                </w:rPr>
                <w:t>Connect</w:t>
              </w:r>
              <w:r>
                <w:rPr>
                  <w:b/>
                  <w:lang w:eastAsia="zh-CN"/>
                </w:rPr>
                <w:t>ion</w:t>
              </w:r>
              <w:r w:rsidRPr="00624592">
                <w:rPr>
                  <w:lang w:eastAsia="zh-CN"/>
                </w:rPr>
                <w:t>(dword deviceID,</w:t>
              </w:r>
              <w:r w:rsidRPr="00624592">
                <w:rPr>
                  <w:color w:val="000000"/>
                  <w:lang w:eastAsia="zh-CN"/>
                </w:rPr>
                <w:t xml:space="preserve"> dword connectionID</w:t>
              </w:r>
              <w:r w:rsidRPr="00624592">
                <w:rPr>
                  <w:lang w:eastAsia="zh-CN"/>
                </w:rPr>
                <w:t>)</w:t>
              </w:r>
            </w:ins>
          </w:p>
          <w:p w:rsidR="006800AF" w:rsidRPr="00624592" w:rsidRDefault="006800AF" w:rsidP="00075DBD">
            <w:pPr>
              <w:pStyle w:val="AltNormal"/>
              <w:rPr>
                <w:ins w:id="473" w:author="gludovaczd" w:date="2013-07-03T13:01:00Z"/>
                <w:lang w:eastAsia="zh-CN"/>
              </w:rPr>
            </w:pPr>
          </w:p>
        </w:tc>
      </w:tr>
    </w:tbl>
    <w:p w:rsidR="006800AF" w:rsidRPr="00624592" w:rsidRDefault="006800AF" w:rsidP="0070530E">
      <w:pPr>
        <w:pStyle w:val="AltNormal"/>
        <w:rPr>
          <w:ins w:id="474" w:author="gludovaczd" w:date="2013-07-03T13:0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075DBD">
        <w:trPr>
          <w:ins w:id="475" w:author="gludovaczd" w:date="2013-07-03T13:01:00Z"/>
        </w:trPr>
        <w:tc>
          <w:tcPr>
            <w:tcW w:w="10065" w:type="dxa"/>
            <w:gridSpan w:val="3"/>
            <w:shd w:val="clear" w:color="auto" w:fill="D9D9D9"/>
          </w:tcPr>
          <w:p w:rsidR="006800AF" w:rsidRPr="00624592" w:rsidRDefault="006800AF" w:rsidP="00075DBD">
            <w:pPr>
              <w:pStyle w:val="AltNormal"/>
              <w:rPr>
                <w:ins w:id="476" w:author="gludovaczd" w:date="2013-07-03T13:01:00Z"/>
                <w:b/>
                <w:lang w:eastAsia="zh-CN"/>
              </w:rPr>
            </w:pPr>
            <w:ins w:id="477" w:author="gludovaczd" w:date="2013-07-03T13:01:00Z">
              <w:r w:rsidRPr="00624592">
                <w:rPr>
                  <w:b/>
                  <w:lang w:eastAsia="zh-CN"/>
                </w:rPr>
                <w:t>Parameters</w:t>
              </w:r>
            </w:ins>
          </w:p>
        </w:tc>
      </w:tr>
      <w:tr w:rsidR="006800AF" w:rsidRPr="00624592" w:rsidTr="00075DBD">
        <w:trPr>
          <w:ins w:id="478" w:author="gludovaczd" w:date="2013-07-03T13:01:00Z"/>
        </w:trPr>
        <w:tc>
          <w:tcPr>
            <w:tcW w:w="1949" w:type="dxa"/>
            <w:shd w:val="clear" w:color="auto" w:fill="D9D9D9"/>
          </w:tcPr>
          <w:p w:rsidR="006800AF" w:rsidRPr="00624592" w:rsidRDefault="006800AF" w:rsidP="00075DBD">
            <w:pPr>
              <w:pStyle w:val="AltNormal"/>
              <w:jc w:val="center"/>
              <w:rPr>
                <w:ins w:id="479" w:author="gludovaczd" w:date="2013-07-03T13:01:00Z"/>
                <w:b/>
                <w:lang w:eastAsia="zh-CN"/>
              </w:rPr>
            </w:pPr>
            <w:ins w:id="480" w:author="gludovaczd" w:date="2013-07-03T13:01:00Z">
              <w:r w:rsidRPr="00624592">
                <w:rPr>
                  <w:b/>
                  <w:lang w:eastAsia="zh-CN"/>
                </w:rPr>
                <w:t>Field Name</w:t>
              </w:r>
            </w:ins>
          </w:p>
        </w:tc>
        <w:tc>
          <w:tcPr>
            <w:tcW w:w="1400" w:type="dxa"/>
            <w:shd w:val="clear" w:color="auto" w:fill="D9D9D9"/>
          </w:tcPr>
          <w:p w:rsidR="006800AF" w:rsidRPr="00624592" w:rsidRDefault="006800AF" w:rsidP="00075DBD">
            <w:pPr>
              <w:pStyle w:val="AltNormal"/>
              <w:jc w:val="center"/>
              <w:rPr>
                <w:ins w:id="481" w:author="gludovaczd" w:date="2013-07-03T13:01:00Z"/>
                <w:b/>
                <w:lang w:eastAsia="zh-CN"/>
              </w:rPr>
            </w:pPr>
            <w:ins w:id="482" w:author="gludovaczd" w:date="2013-07-03T13:01:00Z">
              <w:r w:rsidRPr="00624592">
                <w:rPr>
                  <w:b/>
                  <w:lang w:eastAsia="zh-CN"/>
                </w:rPr>
                <w:t>Mode</w:t>
              </w:r>
            </w:ins>
          </w:p>
        </w:tc>
        <w:tc>
          <w:tcPr>
            <w:tcW w:w="6716" w:type="dxa"/>
            <w:shd w:val="clear" w:color="auto" w:fill="D9D9D9"/>
          </w:tcPr>
          <w:p w:rsidR="006800AF" w:rsidRPr="00624592" w:rsidRDefault="006800AF" w:rsidP="00075DBD">
            <w:pPr>
              <w:pStyle w:val="AltNormal"/>
              <w:jc w:val="center"/>
              <w:rPr>
                <w:ins w:id="483" w:author="gludovaczd" w:date="2013-07-03T13:01:00Z"/>
                <w:b/>
                <w:lang w:eastAsia="zh-CN"/>
              </w:rPr>
            </w:pPr>
            <w:ins w:id="484" w:author="gludovaczd" w:date="2013-07-03T13:01:00Z">
              <w:r w:rsidRPr="00624592">
                <w:rPr>
                  <w:b/>
                  <w:lang w:eastAsia="zh-CN"/>
                </w:rPr>
                <w:t>Description</w:t>
              </w:r>
            </w:ins>
          </w:p>
        </w:tc>
      </w:tr>
      <w:tr w:rsidR="006800AF" w:rsidRPr="00624592" w:rsidTr="00075DBD">
        <w:trPr>
          <w:ins w:id="485" w:author="gludovaczd" w:date="2013-07-03T13:01:00Z"/>
        </w:trPr>
        <w:tc>
          <w:tcPr>
            <w:tcW w:w="1949" w:type="dxa"/>
            <w:shd w:val="clear" w:color="auto" w:fill="D9D9D9"/>
          </w:tcPr>
          <w:p w:rsidR="006800AF" w:rsidRPr="00624592" w:rsidRDefault="006800AF" w:rsidP="00075DBD">
            <w:pPr>
              <w:pStyle w:val="AltNormal"/>
              <w:jc w:val="center"/>
              <w:rPr>
                <w:ins w:id="486" w:author="gludovaczd" w:date="2013-07-03T13:01:00Z"/>
                <w:lang w:eastAsia="zh-CN"/>
              </w:rPr>
            </w:pPr>
            <w:ins w:id="487" w:author="gludovaczd" w:date="2013-07-03T13:01:00Z">
              <w:r w:rsidRPr="00624592">
                <w:rPr>
                  <w:lang w:eastAsia="zh-CN"/>
                </w:rPr>
                <w:t>deviceID</w:t>
              </w:r>
            </w:ins>
          </w:p>
        </w:tc>
        <w:tc>
          <w:tcPr>
            <w:tcW w:w="1400" w:type="dxa"/>
            <w:shd w:val="clear" w:color="auto" w:fill="D9D9D9"/>
          </w:tcPr>
          <w:p w:rsidR="006800AF" w:rsidRPr="00624592" w:rsidRDefault="006800AF" w:rsidP="00075DBD">
            <w:pPr>
              <w:pStyle w:val="AltNormal"/>
              <w:jc w:val="center"/>
              <w:rPr>
                <w:ins w:id="488" w:author="gludovaczd" w:date="2013-07-03T13:01:00Z"/>
                <w:lang w:eastAsia="zh-CN"/>
              </w:rPr>
            </w:pPr>
            <w:ins w:id="489" w:author="gludovaczd" w:date="2013-07-03T13:01:00Z">
              <w:r w:rsidRPr="00624592">
                <w:rPr>
                  <w:lang w:eastAsia="zh-CN"/>
                </w:rPr>
                <w:t>Input</w:t>
              </w:r>
            </w:ins>
          </w:p>
        </w:tc>
        <w:tc>
          <w:tcPr>
            <w:tcW w:w="6716" w:type="dxa"/>
            <w:shd w:val="clear" w:color="auto" w:fill="D9D9D9"/>
          </w:tcPr>
          <w:p w:rsidR="006800AF" w:rsidRPr="00624592" w:rsidRDefault="006800AF" w:rsidP="00075DBD">
            <w:pPr>
              <w:pStyle w:val="AltNormal"/>
              <w:rPr>
                <w:ins w:id="490" w:author="gludovaczd" w:date="2013-07-03T13:01:00Z"/>
                <w:lang w:eastAsia="zh-CN"/>
              </w:rPr>
            </w:pPr>
            <w:ins w:id="491" w:author="gludovaczd" w:date="2013-07-03T13:01:00Z">
              <w:r w:rsidRPr="00624592">
                <w:rPr>
                  <w:lang w:eastAsia="zh-CN"/>
                </w:rPr>
                <w:t>The ID of the device concerned.</w:t>
              </w:r>
            </w:ins>
          </w:p>
        </w:tc>
      </w:tr>
      <w:tr w:rsidR="006800AF" w:rsidRPr="00624592" w:rsidTr="00075DBD">
        <w:trPr>
          <w:ins w:id="492" w:author="gludovaczd" w:date="2013-07-03T13:01:00Z"/>
        </w:trPr>
        <w:tc>
          <w:tcPr>
            <w:tcW w:w="1949" w:type="dxa"/>
            <w:shd w:val="clear" w:color="auto" w:fill="D9D9D9"/>
          </w:tcPr>
          <w:p w:rsidR="006800AF" w:rsidRPr="00624592" w:rsidRDefault="006800AF" w:rsidP="00075DBD">
            <w:pPr>
              <w:pStyle w:val="AltNormal"/>
              <w:jc w:val="center"/>
              <w:rPr>
                <w:ins w:id="493" w:author="gludovaczd" w:date="2013-07-03T13:01:00Z"/>
                <w:lang w:eastAsia="zh-CN"/>
              </w:rPr>
            </w:pPr>
            <w:ins w:id="494" w:author="gludovaczd" w:date="2013-07-03T13:01:00Z">
              <w:r w:rsidRPr="00624592">
                <w:rPr>
                  <w:lang w:eastAsia="zh-CN"/>
                </w:rPr>
                <w:t>connectionID</w:t>
              </w:r>
            </w:ins>
          </w:p>
        </w:tc>
        <w:tc>
          <w:tcPr>
            <w:tcW w:w="1400" w:type="dxa"/>
            <w:shd w:val="clear" w:color="auto" w:fill="D9D9D9"/>
          </w:tcPr>
          <w:p w:rsidR="006800AF" w:rsidRPr="00624592" w:rsidRDefault="006800AF" w:rsidP="00075DBD">
            <w:pPr>
              <w:pStyle w:val="AltNormal"/>
              <w:jc w:val="center"/>
              <w:rPr>
                <w:ins w:id="495" w:author="gludovaczd" w:date="2013-07-03T13:01:00Z"/>
                <w:lang w:eastAsia="zh-CN"/>
              </w:rPr>
            </w:pPr>
            <w:ins w:id="496" w:author="gludovaczd" w:date="2013-07-03T13:01:00Z">
              <w:del w:id="497" w:author="Thierry B" w:date="2013-07-10T17:21:00Z">
                <w:r w:rsidRPr="00624592" w:rsidDel="00D813FE">
                  <w:rPr>
                    <w:lang w:eastAsia="zh-CN"/>
                  </w:rPr>
                  <w:delText>Out</w:delText>
                </w:r>
              </w:del>
            </w:ins>
            <w:ins w:id="498" w:author="Thierry B" w:date="2013-07-10T17:21:00Z">
              <w:r>
                <w:rPr>
                  <w:lang w:eastAsia="zh-CN"/>
                </w:rPr>
                <w:t>In</w:t>
              </w:r>
            </w:ins>
            <w:ins w:id="499" w:author="gludovaczd" w:date="2013-07-03T13:01:00Z">
              <w:r w:rsidRPr="00624592">
                <w:rPr>
                  <w:lang w:eastAsia="zh-CN"/>
                </w:rPr>
                <w:t>put</w:t>
              </w:r>
            </w:ins>
          </w:p>
        </w:tc>
        <w:tc>
          <w:tcPr>
            <w:tcW w:w="6716" w:type="dxa"/>
            <w:shd w:val="clear" w:color="auto" w:fill="D9D9D9"/>
          </w:tcPr>
          <w:p w:rsidR="006800AF" w:rsidRPr="00624592" w:rsidRDefault="006800AF" w:rsidP="00075DBD">
            <w:pPr>
              <w:pStyle w:val="AltNormal"/>
              <w:rPr>
                <w:ins w:id="500" w:author="gludovaczd" w:date="2013-07-03T13:01:00Z"/>
                <w:lang w:eastAsia="zh-CN"/>
              </w:rPr>
            </w:pPr>
            <w:ins w:id="501" w:author="gludovaczd" w:date="2013-07-03T13:01:00Z">
              <w:r w:rsidRPr="00624592">
                <w:rPr>
                  <w:lang w:eastAsia="zh-CN"/>
                </w:rPr>
                <w:t>The ID of the connection concerned</w:t>
              </w:r>
            </w:ins>
          </w:p>
        </w:tc>
      </w:tr>
    </w:tbl>
    <w:p w:rsidR="006800AF" w:rsidRPr="00624592" w:rsidRDefault="006800AF" w:rsidP="00D6315B">
      <w:pPr>
        <w:pStyle w:val="AltNormal"/>
        <w:rPr>
          <w:ins w:id="502" w:author="gludovaczd" w:date="2013-06-25T11:12:00Z"/>
          <w:lang w:eastAsia="zh-CN"/>
        </w:rPr>
      </w:pPr>
    </w:p>
    <w:p w:rsidR="006800AF" w:rsidRPr="0070530E" w:rsidRDefault="006800AF" w:rsidP="00F72A01">
      <w:pPr>
        <w:pStyle w:val="Heading3"/>
        <w:numPr>
          <w:ilvl w:val="0"/>
          <w:numId w:val="0"/>
        </w:numPr>
        <w:tabs>
          <w:tab w:val="clear" w:pos="1800"/>
          <w:tab w:val="clear" w:pos="2520"/>
        </w:tabs>
        <w:rPr>
          <w:ins w:id="503" w:author="gludovaczd" w:date="2013-06-25T11:12:00Z"/>
          <w:lang w:val="en-GB" w:eastAsia="zh-CN"/>
        </w:rPr>
      </w:pPr>
      <w:ins w:id="504" w:author="gludovaczd" w:date="2013-06-25T11:12:00Z">
        <w:r w:rsidRPr="00624592">
          <w:rPr>
            <w:lang w:val="en-GB" w:eastAsia="zh-CN"/>
          </w:rPr>
          <w:t>7.16.8 CMAPI_P2P_</w:t>
        </w:r>
      </w:ins>
      <w:ins w:id="505" w:author="gludovaczd" w:date="2013-06-25T11:13:00Z">
        <w:r>
          <w:rPr>
            <w:lang w:val="en-GB" w:eastAsia="zh-CN"/>
          </w:rPr>
          <w:t>Accept</w:t>
        </w:r>
      </w:ins>
      <w:ins w:id="506" w:author="gludovaczd" w:date="2013-06-25T11:12:00Z">
        <w:r w:rsidRPr="00624592">
          <w:rPr>
            <w:lang w:val="en-GB" w:eastAsia="zh-CN"/>
          </w:rPr>
          <w:t>Connect</w:t>
        </w:r>
      </w:ins>
      <w:ins w:id="507" w:author="gludovaczd" w:date="2013-06-25T11:13:00Z">
        <w:r>
          <w:rPr>
            <w:lang w:val="en-GB" w:eastAsia="zh-CN"/>
          </w:rPr>
          <w:t>ion</w:t>
        </w:r>
      </w:ins>
      <w:ins w:id="508" w:author="gludovaczd" w:date="2013-06-25T11:12:00Z">
        <w:r w:rsidRPr="00624592">
          <w:rPr>
            <w:lang w:val="en-GB" w:eastAsia="zh-CN"/>
          </w:rPr>
          <w:t>()</w:t>
        </w:r>
      </w:ins>
    </w:p>
    <w:p w:rsidR="006800AF" w:rsidRPr="00624592" w:rsidRDefault="006800AF" w:rsidP="00F72A01">
      <w:pPr>
        <w:pStyle w:val="AltNormal"/>
        <w:rPr>
          <w:ins w:id="509" w:author="gludovaczd" w:date="2013-06-25T11:12:00Z"/>
        </w:rPr>
      </w:pPr>
      <w:ins w:id="510" w:author="gludovaczd" w:date="2013-06-25T11:12:00Z">
        <w:r w:rsidRPr="00624592">
          <w:rPr>
            <w:lang w:eastAsia="zh-CN"/>
          </w:rPr>
          <w:t xml:space="preserve">The </w:t>
        </w:r>
        <w:r w:rsidRPr="00624592">
          <w:rPr>
            <w:b/>
            <w:lang w:eastAsia="zh-CN"/>
          </w:rPr>
          <w:t>CMAPI_P2P_</w:t>
        </w:r>
      </w:ins>
      <w:ins w:id="511" w:author="gludovaczd" w:date="2013-06-25T11:13:00Z">
        <w:r>
          <w:rPr>
            <w:b/>
            <w:lang w:eastAsia="zh-CN"/>
          </w:rPr>
          <w:t>Accept</w:t>
        </w:r>
      </w:ins>
      <w:ins w:id="512" w:author="gludovaczd" w:date="2013-06-25T11:12:00Z">
        <w:r w:rsidRPr="00624592">
          <w:rPr>
            <w:b/>
            <w:lang w:eastAsia="zh-CN"/>
          </w:rPr>
          <w:t>Connect</w:t>
        </w:r>
      </w:ins>
      <w:ins w:id="513" w:author="gludovaczd" w:date="2013-06-25T11:13:00Z">
        <w:r>
          <w:rPr>
            <w:b/>
            <w:lang w:eastAsia="zh-CN"/>
          </w:rPr>
          <w:t>ion</w:t>
        </w:r>
      </w:ins>
      <w:ins w:id="514" w:author="gludovaczd" w:date="2013-06-25T11:12:00Z">
        <w:r w:rsidRPr="00624592">
          <w:rPr>
            <w:b/>
            <w:lang w:eastAsia="zh-CN"/>
          </w:rPr>
          <w:t>()</w:t>
        </w:r>
        <w:r w:rsidRPr="00624592">
          <w:rPr>
            <w:lang w:eastAsia="zh-CN"/>
          </w:rPr>
          <w:t xml:space="preserve"> function is used </w:t>
        </w:r>
        <w:r w:rsidRPr="00624592">
          <w:t>to request a</w:t>
        </w:r>
      </w:ins>
      <w:ins w:id="515" w:author="gludovaczd" w:date="2013-06-25T11:16:00Z">
        <w:r>
          <w:t>n incoming</w:t>
        </w:r>
      </w:ins>
      <w:ins w:id="516" w:author="gludovaczd" w:date="2013-06-25T11:12:00Z">
        <w:r w:rsidRPr="00624592">
          <w:t xml:space="preserve"> connection </w:t>
        </w:r>
      </w:ins>
      <w:ins w:id="517" w:author="gludovaczd" w:date="2013-06-25T11:16:00Z">
        <w:r>
          <w:t xml:space="preserve">request </w:t>
        </w:r>
      </w:ins>
      <w:ins w:id="518" w:author="gludovaczd" w:date="2013-06-25T11:12:00Z">
        <w:r w:rsidRPr="00624592">
          <w:t>(P2P Direct connection or connection via network, subject to Service Provider policy) to a Remote Device or a group.</w:t>
        </w:r>
      </w:ins>
    </w:p>
    <w:p w:rsidR="006800AF" w:rsidRPr="008F3B46" w:rsidRDefault="006800AF" w:rsidP="00F72A01">
      <w:pPr>
        <w:rPr>
          <w:ins w:id="519" w:author="gludovaczd" w:date="2013-06-25T11:14:00Z"/>
          <w:lang w:val="en-US"/>
        </w:rPr>
      </w:pPr>
      <w:ins w:id="520" w:author="gludovaczd" w:date="2013-06-25T11:17:00Z">
        <w:r>
          <w:rPr>
            <w:lang w:val="en-US"/>
          </w:rPr>
          <w:t>Editor’s note: FFS the</w:t>
        </w:r>
      </w:ins>
      <w:ins w:id="521" w:author="gludovaczd" w:date="2013-06-25T11:14:00Z">
        <w:r w:rsidRPr="008F3B46">
          <w:rPr>
            <w:lang w:val="en-US"/>
          </w:rPr>
          <w:t xml:space="preserve"> way to alert an application of an incoming connection request and the discovery event the connect request is related to.</w:t>
        </w:r>
      </w:ins>
    </w:p>
    <w:p w:rsidR="006800AF" w:rsidRPr="00F72A01" w:rsidRDefault="006800AF" w:rsidP="00F72A01">
      <w:pPr>
        <w:pStyle w:val="AltNormal"/>
        <w:rPr>
          <w:ins w:id="522" w:author="gludovaczd" w:date="2013-06-25T11:14:00Z"/>
          <w:lang w:val="en-US" w:eastAsia="zh-CN"/>
        </w:rPr>
      </w:pPr>
    </w:p>
    <w:p w:rsidR="006800AF" w:rsidRPr="00624592" w:rsidRDefault="006800AF" w:rsidP="00F72A01">
      <w:pPr>
        <w:pStyle w:val="AltNormal"/>
        <w:rPr>
          <w:ins w:id="523" w:author="gludovaczd" w:date="2013-06-25T11:1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Tr="00547DDD">
        <w:trPr>
          <w:ins w:id="524" w:author="gludovaczd" w:date="2013-06-25T11:12:00Z"/>
        </w:trPr>
        <w:tc>
          <w:tcPr>
            <w:tcW w:w="9923" w:type="dxa"/>
            <w:shd w:val="clear" w:color="auto" w:fill="D9D9D9"/>
          </w:tcPr>
          <w:p w:rsidR="006800AF" w:rsidRPr="00624592" w:rsidRDefault="006800AF" w:rsidP="00FC4F67">
            <w:pPr>
              <w:pStyle w:val="AltNormal"/>
              <w:rPr>
                <w:ins w:id="525" w:author="gludovaczd" w:date="2013-06-25T11:12:00Z"/>
                <w:b/>
                <w:lang w:eastAsia="zh-CN"/>
              </w:rPr>
            </w:pPr>
            <w:ins w:id="526" w:author="gludovaczd" w:date="2013-06-25T11:12:00Z">
              <w:r w:rsidRPr="00624592">
                <w:rPr>
                  <w:b/>
                  <w:lang w:eastAsia="zh-CN"/>
                </w:rPr>
                <w:t>Prototype</w:t>
              </w:r>
            </w:ins>
          </w:p>
        </w:tc>
      </w:tr>
      <w:tr w:rsidR="006800AF" w:rsidRPr="00624592" w:rsidTr="00547DDD">
        <w:trPr>
          <w:ins w:id="527" w:author="gludovaczd" w:date="2013-06-25T11:12:00Z"/>
        </w:trPr>
        <w:tc>
          <w:tcPr>
            <w:tcW w:w="9923" w:type="dxa"/>
            <w:shd w:val="clear" w:color="auto" w:fill="D9D9D9"/>
          </w:tcPr>
          <w:p w:rsidR="006800AF" w:rsidRPr="00624592" w:rsidRDefault="006800AF" w:rsidP="00FC4F67">
            <w:pPr>
              <w:pStyle w:val="AltNormal"/>
              <w:rPr>
                <w:ins w:id="528" w:author="gludovaczd" w:date="2013-06-25T11:12:00Z"/>
                <w:lang w:eastAsia="zh-CN"/>
              </w:rPr>
            </w:pPr>
          </w:p>
          <w:p w:rsidR="006800AF" w:rsidRPr="00624592" w:rsidRDefault="006800AF" w:rsidP="00FC4F67">
            <w:pPr>
              <w:pStyle w:val="AltNormal"/>
              <w:rPr>
                <w:ins w:id="529" w:author="gludovaczd" w:date="2013-06-25T11:12:00Z"/>
                <w:lang w:eastAsia="zh-CN"/>
              </w:rPr>
            </w:pPr>
            <w:ins w:id="530" w:author="gludovaczd" w:date="2013-06-25T11:12:00Z">
              <w:r w:rsidRPr="00624592">
                <w:rPr>
                  <w:lang w:eastAsia="zh-CN"/>
                </w:rPr>
                <w:t xml:space="preserve">dword </w:t>
              </w:r>
              <w:r w:rsidRPr="00624592">
                <w:rPr>
                  <w:b/>
                  <w:lang w:eastAsia="zh-CN"/>
                </w:rPr>
                <w:t>CMAPI_P2P_</w:t>
              </w:r>
            </w:ins>
            <w:ins w:id="531" w:author="gludovaczd" w:date="2013-06-25T11:17:00Z">
              <w:r>
                <w:rPr>
                  <w:b/>
                  <w:lang w:eastAsia="zh-CN"/>
                </w:rPr>
                <w:t>Accept</w:t>
              </w:r>
            </w:ins>
            <w:ins w:id="532" w:author="gludovaczd" w:date="2013-06-25T11:12:00Z">
              <w:r w:rsidRPr="00624592">
                <w:rPr>
                  <w:b/>
                  <w:lang w:eastAsia="zh-CN"/>
                </w:rPr>
                <w:t>Connect</w:t>
              </w:r>
            </w:ins>
            <w:ins w:id="533" w:author="gludovaczd" w:date="2013-06-25T11:17:00Z">
              <w:r>
                <w:rPr>
                  <w:b/>
                  <w:lang w:eastAsia="zh-CN"/>
                </w:rPr>
                <w:t>ion</w:t>
              </w:r>
            </w:ins>
            <w:ins w:id="534" w:author="gludovaczd" w:date="2013-06-25T11:12:00Z">
              <w:r w:rsidRPr="00624592">
                <w:rPr>
                  <w:lang w:eastAsia="zh-CN"/>
                </w:rPr>
                <w:t>(dword deviceID,</w:t>
              </w:r>
              <w:r w:rsidRPr="00624592">
                <w:rPr>
                  <w:color w:val="000000"/>
                  <w:lang w:eastAsia="zh-CN"/>
                </w:rPr>
                <w:t xml:space="preserve"> dword connectionID</w:t>
              </w:r>
              <w:r w:rsidRPr="00624592">
                <w:rPr>
                  <w:lang w:eastAsia="zh-CN"/>
                </w:rPr>
                <w:t>)</w:t>
              </w:r>
            </w:ins>
          </w:p>
          <w:p w:rsidR="006800AF" w:rsidRPr="00624592" w:rsidRDefault="006800AF" w:rsidP="00FC4F67">
            <w:pPr>
              <w:pStyle w:val="AltNormal"/>
              <w:rPr>
                <w:ins w:id="535" w:author="gludovaczd" w:date="2013-06-25T11:12:00Z"/>
                <w:lang w:eastAsia="zh-CN"/>
              </w:rPr>
            </w:pPr>
          </w:p>
        </w:tc>
      </w:tr>
    </w:tbl>
    <w:p w:rsidR="006800AF" w:rsidRPr="00624592" w:rsidRDefault="006800AF" w:rsidP="00F72A01">
      <w:pPr>
        <w:pStyle w:val="AltNormal"/>
        <w:rPr>
          <w:ins w:id="536" w:author="gludovaczd" w:date="2013-06-25T11:1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547DDD">
        <w:trPr>
          <w:ins w:id="537" w:author="gludovaczd" w:date="2013-06-25T11:12:00Z"/>
        </w:trPr>
        <w:tc>
          <w:tcPr>
            <w:tcW w:w="10065" w:type="dxa"/>
            <w:gridSpan w:val="3"/>
            <w:shd w:val="clear" w:color="auto" w:fill="D9D9D9"/>
          </w:tcPr>
          <w:p w:rsidR="006800AF" w:rsidRPr="00624592" w:rsidRDefault="006800AF" w:rsidP="00FC4F67">
            <w:pPr>
              <w:pStyle w:val="AltNormal"/>
              <w:rPr>
                <w:ins w:id="538" w:author="gludovaczd" w:date="2013-06-25T11:12:00Z"/>
                <w:b/>
                <w:lang w:eastAsia="zh-CN"/>
              </w:rPr>
            </w:pPr>
            <w:ins w:id="539" w:author="gludovaczd" w:date="2013-06-25T11:12:00Z">
              <w:r w:rsidRPr="00624592">
                <w:rPr>
                  <w:b/>
                  <w:lang w:eastAsia="zh-CN"/>
                </w:rPr>
                <w:t>Parameters</w:t>
              </w:r>
            </w:ins>
          </w:p>
        </w:tc>
      </w:tr>
      <w:tr w:rsidR="006800AF" w:rsidRPr="00624592" w:rsidTr="00547DDD">
        <w:trPr>
          <w:ins w:id="540" w:author="gludovaczd" w:date="2013-06-25T11:12:00Z"/>
        </w:trPr>
        <w:tc>
          <w:tcPr>
            <w:tcW w:w="1949" w:type="dxa"/>
            <w:shd w:val="clear" w:color="auto" w:fill="D9D9D9"/>
          </w:tcPr>
          <w:p w:rsidR="006800AF" w:rsidRPr="00624592" w:rsidRDefault="006800AF" w:rsidP="00FC4F67">
            <w:pPr>
              <w:pStyle w:val="AltNormal"/>
              <w:jc w:val="center"/>
              <w:rPr>
                <w:ins w:id="541" w:author="gludovaczd" w:date="2013-06-25T11:12:00Z"/>
                <w:b/>
                <w:lang w:eastAsia="zh-CN"/>
              </w:rPr>
            </w:pPr>
            <w:ins w:id="542" w:author="gludovaczd" w:date="2013-06-25T11:12:00Z">
              <w:r w:rsidRPr="00624592">
                <w:rPr>
                  <w:b/>
                  <w:lang w:eastAsia="zh-CN"/>
                </w:rPr>
                <w:t>Field Name</w:t>
              </w:r>
            </w:ins>
          </w:p>
        </w:tc>
        <w:tc>
          <w:tcPr>
            <w:tcW w:w="1400" w:type="dxa"/>
            <w:shd w:val="clear" w:color="auto" w:fill="D9D9D9"/>
          </w:tcPr>
          <w:p w:rsidR="006800AF" w:rsidRPr="00624592" w:rsidRDefault="006800AF" w:rsidP="00FC4F67">
            <w:pPr>
              <w:pStyle w:val="AltNormal"/>
              <w:jc w:val="center"/>
              <w:rPr>
                <w:ins w:id="543" w:author="gludovaczd" w:date="2013-06-25T11:12:00Z"/>
                <w:b/>
                <w:lang w:eastAsia="zh-CN"/>
              </w:rPr>
            </w:pPr>
            <w:ins w:id="544" w:author="gludovaczd" w:date="2013-06-25T11:12:00Z">
              <w:r w:rsidRPr="00624592">
                <w:rPr>
                  <w:b/>
                  <w:lang w:eastAsia="zh-CN"/>
                </w:rPr>
                <w:t>Mode</w:t>
              </w:r>
            </w:ins>
          </w:p>
        </w:tc>
        <w:tc>
          <w:tcPr>
            <w:tcW w:w="6716" w:type="dxa"/>
            <w:shd w:val="clear" w:color="auto" w:fill="D9D9D9"/>
          </w:tcPr>
          <w:p w:rsidR="006800AF" w:rsidRPr="00624592" w:rsidRDefault="006800AF" w:rsidP="00FC4F67">
            <w:pPr>
              <w:pStyle w:val="AltNormal"/>
              <w:jc w:val="center"/>
              <w:rPr>
                <w:ins w:id="545" w:author="gludovaczd" w:date="2013-06-25T11:12:00Z"/>
                <w:b/>
                <w:lang w:eastAsia="zh-CN"/>
              </w:rPr>
            </w:pPr>
            <w:ins w:id="546" w:author="gludovaczd" w:date="2013-06-25T11:12:00Z">
              <w:r w:rsidRPr="00624592">
                <w:rPr>
                  <w:b/>
                  <w:lang w:eastAsia="zh-CN"/>
                </w:rPr>
                <w:t>Description</w:t>
              </w:r>
            </w:ins>
          </w:p>
        </w:tc>
      </w:tr>
      <w:tr w:rsidR="006800AF" w:rsidRPr="00624592" w:rsidTr="00547DDD">
        <w:trPr>
          <w:ins w:id="547" w:author="gludovaczd" w:date="2013-06-25T11:12:00Z"/>
        </w:trPr>
        <w:tc>
          <w:tcPr>
            <w:tcW w:w="1949" w:type="dxa"/>
            <w:shd w:val="clear" w:color="auto" w:fill="D9D9D9"/>
          </w:tcPr>
          <w:p w:rsidR="006800AF" w:rsidRPr="00624592" w:rsidRDefault="006800AF" w:rsidP="00FC4F67">
            <w:pPr>
              <w:pStyle w:val="AltNormal"/>
              <w:jc w:val="center"/>
              <w:rPr>
                <w:ins w:id="548" w:author="gludovaczd" w:date="2013-06-25T11:12:00Z"/>
                <w:lang w:eastAsia="zh-CN"/>
              </w:rPr>
            </w:pPr>
            <w:ins w:id="549" w:author="gludovaczd" w:date="2013-06-25T11:12:00Z">
              <w:r w:rsidRPr="00624592">
                <w:rPr>
                  <w:lang w:eastAsia="zh-CN"/>
                </w:rPr>
                <w:t>deviceID</w:t>
              </w:r>
            </w:ins>
          </w:p>
        </w:tc>
        <w:tc>
          <w:tcPr>
            <w:tcW w:w="1400" w:type="dxa"/>
            <w:shd w:val="clear" w:color="auto" w:fill="D9D9D9"/>
          </w:tcPr>
          <w:p w:rsidR="006800AF" w:rsidRPr="00624592" w:rsidRDefault="006800AF" w:rsidP="00FC4F67">
            <w:pPr>
              <w:pStyle w:val="AltNormal"/>
              <w:jc w:val="center"/>
              <w:rPr>
                <w:ins w:id="550" w:author="gludovaczd" w:date="2013-06-25T11:12:00Z"/>
                <w:lang w:eastAsia="zh-CN"/>
              </w:rPr>
            </w:pPr>
            <w:ins w:id="551" w:author="gludovaczd" w:date="2013-06-25T11:12:00Z">
              <w:r w:rsidRPr="00624592">
                <w:rPr>
                  <w:lang w:eastAsia="zh-CN"/>
                </w:rPr>
                <w:t>Input</w:t>
              </w:r>
            </w:ins>
          </w:p>
        </w:tc>
        <w:tc>
          <w:tcPr>
            <w:tcW w:w="6716" w:type="dxa"/>
            <w:shd w:val="clear" w:color="auto" w:fill="D9D9D9"/>
          </w:tcPr>
          <w:p w:rsidR="006800AF" w:rsidRPr="00624592" w:rsidRDefault="006800AF" w:rsidP="00FC4F67">
            <w:pPr>
              <w:pStyle w:val="AltNormal"/>
              <w:rPr>
                <w:ins w:id="552" w:author="gludovaczd" w:date="2013-06-25T11:12:00Z"/>
                <w:lang w:eastAsia="zh-CN"/>
              </w:rPr>
            </w:pPr>
            <w:ins w:id="553" w:author="gludovaczd" w:date="2013-06-25T11:12:00Z">
              <w:r w:rsidRPr="00624592">
                <w:rPr>
                  <w:lang w:eastAsia="zh-CN"/>
                </w:rPr>
                <w:t>The ID of the device concerned.</w:t>
              </w:r>
            </w:ins>
          </w:p>
        </w:tc>
      </w:tr>
      <w:tr w:rsidR="006800AF" w:rsidRPr="00624592" w:rsidTr="00547DDD">
        <w:trPr>
          <w:ins w:id="554" w:author="gludovaczd" w:date="2013-06-25T11:12:00Z"/>
        </w:trPr>
        <w:tc>
          <w:tcPr>
            <w:tcW w:w="1949" w:type="dxa"/>
            <w:shd w:val="clear" w:color="auto" w:fill="D9D9D9"/>
          </w:tcPr>
          <w:p w:rsidR="006800AF" w:rsidRPr="00624592" w:rsidRDefault="006800AF" w:rsidP="00FC4F67">
            <w:pPr>
              <w:pStyle w:val="AltNormal"/>
              <w:jc w:val="center"/>
              <w:rPr>
                <w:ins w:id="555" w:author="gludovaczd" w:date="2013-06-25T11:12:00Z"/>
                <w:lang w:eastAsia="zh-CN"/>
              </w:rPr>
            </w:pPr>
            <w:ins w:id="556" w:author="gludovaczd" w:date="2013-06-25T11:12:00Z">
              <w:r w:rsidRPr="00624592">
                <w:rPr>
                  <w:lang w:eastAsia="zh-CN"/>
                </w:rPr>
                <w:t>connectionID</w:t>
              </w:r>
            </w:ins>
          </w:p>
        </w:tc>
        <w:tc>
          <w:tcPr>
            <w:tcW w:w="1400" w:type="dxa"/>
            <w:shd w:val="clear" w:color="auto" w:fill="D9D9D9"/>
          </w:tcPr>
          <w:p w:rsidR="006800AF" w:rsidRPr="00624592" w:rsidRDefault="006800AF" w:rsidP="00FC4F67">
            <w:pPr>
              <w:pStyle w:val="AltNormal"/>
              <w:jc w:val="center"/>
              <w:rPr>
                <w:ins w:id="557" w:author="gludovaczd" w:date="2013-06-25T11:12:00Z"/>
                <w:lang w:eastAsia="zh-CN"/>
              </w:rPr>
            </w:pPr>
            <w:ins w:id="558" w:author="gludovaczd" w:date="2013-06-25T11:12:00Z">
              <w:del w:id="559" w:author="Thierry B" w:date="2013-07-10T17:21:00Z">
                <w:r w:rsidRPr="00624592" w:rsidDel="00D813FE">
                  <w:rPr>
                    <w:lang w:eastAsia="zh-CN"/>
                  </w:rPr>
                  <w:delText>Out</w:delText>
                </w:r>
              </w:del>
            </w:ins>
            <w:ins w:id="560" w:author="Thierry B" w:date="2013-07-10T17:21:00Z">
              <w:r>
                <w:rPr>
                  <w:lang w:eastAsia="zh-CN"/>
                </w:rPr>
                <w:t>In</w:t>
              </w:r>
            </w:ins>
            <w:ins w:id="561" w:author="gludovaczd" w:date="2013-06-25T11:12:00Z">
              <w:r w:rsidRPr="00624592">
                <w:rPr>
                  <w:lang w:eastAsia="zh-CN"/>
                </w:rPr>
                <w:t>put</w:t>
              </w:r>
            </w:ins>
          </w:p>
        </w:tc>
        <w:tc>
          <w:tcPr>
            <w:tcW w:w="6716" w:type="dxa"/>
            <w:shd w:val="clear" w:color="auto" w:fill="D9D9D9"/>
          </w:tcPr>
          <w:p w:rsidR="006800AF" w:rsidRPr="00624592" w:rsidRDefault="006800AF" w:rsidP="00FC4F67">
            <w:pPr>
              <w:pStyle w:val="AltNormal"/>
              <w:rPr>
                <w:ins w:id="562" w:author="gludovaczd" w:date="2013-06-25T11:12:00Z"/>
                <w:lang w:eastAsia="zh-CN"/>
              </w:rPr>
            </w:pPr>
            <w:ins w:id="563" w:author="gludovaczd" w:date="2013-06-25T11:12:00Z">
              <w:r w:rsidRPr="00624592">
                <w:rPr>
                  <w:lang w:eastAsia="zh-CN"/>
                </w:rPr>
                <w:t>The ID of the connection concerned</w:t>
              </w:r>
            </w:ins>
          </w:p>
        </w:tc>
      </w:tr>
    </w:tbl>
    <w:p w:rsidR="006800AF" w:rsidRPr="00624592" w:rsidRDefault="006800AF" w:rsidP="008C719B">
      <w:pPr>
        <w:pStyle w:val="AltNormal"/>
        <w:rPr>
          <w:lang w:eastAsia="zh-CN"/>
        </w:rPr>
      </w:pPr>
    </w:p>
    <w:p w:rsidR="006800AF" w:rsidRPr="00624592" w:rsidRDefault="006800AF" w:rsidP="008C719B">
      <w:pPr>
        <w:pStyle w:val="Heading3"/>
        <w:numPr>
          <w:ilvl w:val="0"/>
          <w:numId w:val="0"/>
        </w:numPr>
        <w:tabs>
          <w:tab w:val="clear" w:pos="1800"/>
          <w:tab w:val="clear" w:pos="2520"/>
        </w:tabs>
        <w:rPr>
          <w:lang w:val="en-GB" w:eastAsia="zh-CN"/>
        </w:rPr>
      </w:pPr>
      <w:r w:rsidRPr="00624592">
        <w:rPr>
          <w:lang w:val="en-GB" w:eastAsia="zh-CN"/>
        </w:rPr>
        <w:t>7.16.9 CMAPI_P2P_</w:t>
      </w:r>
      <w:ins w:id="564" w:author="gludovaczd" w:date="2013-07-03T12:59:00Z">
        <w:r>
          <w:rPr>
            <w:lang w:val="en-GB" w:eastAsia="zh-CN"/>
          </w:rPr>
          <w:t>Close</w:t>
        </w:r>
      </w:ins>
      <w:del w:id="565" w:author="gludovaczd" w:date="2013-07-03T12:59:00Z">
        <w:r w:rsidRPr="00624592" w:rsidDel="00D6315B">
          <w:rPr>
            <w:lang w:val="en-GB" w:eastAsia="zh-CN"/>
          </w:rPr>
          <w:delText>Disc</w:delText>
        </w:r>
      </w:del>
      <w:ins w:id="566" w:author="gludovaczd" w:date="2013-07-03T12:59:00Z">
        <w:r>
          <w:rPr>
            <w:lang w:val="en-GB" w:eastAsia="zh-CN"/>
          </w:rPr>
          <w:t>C</w:t>
        </w:r>
      </w:ins>
      <w:r w:rsidRPr="00624592">
        <w:rPr>
          <w:lang w:val="en-GB" w:eastAsia="zh-CN"/>
        </w:rPr>
        <w:t>onnect</w:t>
      </w:r>
      <w:ins w:id="567" w:author="gludovaczd" w:date="2013-07-03T12:59:00Z">
        <w:r>
          <w:rPr>
            <w:lang w:val="en-GB" w:eastAsia="zh-CN"/>
          </w:rPr>
          <w:t>ion</w:t>
        </w:r>
      </w:ins>
      <w:r w:rsidRPr="00624592">
        <w:rPr>
          <w:lang w:val="en-GB" w:eastAsia="zh-CN"/>
        </w:rPr>
        <w:t>()</w:t>
      </w:r>
    </w:p>
    <w:p w:rsidR="006800AF" w:rsidRPr="00624592" w:rsidRDefault="006800AF" w:rsidP="008C719B">
      <w:pPr>
        <w:pStyle w:val="AltNormal"/>
      </w:pPr>
      <w:r w:rsidRPr="00624592">
        <w:rPr>
          <w:lang w:eastAsia="zh-CN"/>
        </w:rPr>
        <w:t xml:space="preserve">The </w:t>
      </w:r>
      <w:r w:rsidRPr="00624592">
        <w:rPr>
          <w:b/>
          <w:lang w:eastAsia="zh-CN"/>
        </w:rPr>
        <w:t>CMAPI_P2P_</w:t>
      </w:r>
      <w:del w:id="568" w:author="gludovaczd" w:date="2013-07-03T13:09:00Z">
        <w:r w:rsidRPr="00624592" w:rsidDel="0070530E">
          <w:rPr>
            <w:b/>
            <w:lang w:eastAsia="zh-CN"/>
          </w:rPr>
          <w:delText>Disconnect</w:delText>
        </w:r>
      </w:del>
      <w:ins w:id="569" w:author="gludovaczd" w:date="2013-07-03T13:09:00Z">
        <w:r>
          <w:rPr>
            <w:b/>
            <w:lang w:eastAsia="zh-CN"/>
          </w:rPr>
          <w:t>CloseC</w:t>
        </w:r>
        <w:r w:rsidRPr="00624592">
          <w:rPr>
            <w:b/>
            <w:lang w:eastAsia="zh-CN"/>
          </w:rPr>
          <w:t>onnect</w:t>
        </w:r>
        <w:r>
          <w:rPr>
            <w:b/>
            <w:lang w:eastAsia="zh-CN"/>
          </w:rPr>
          <w:t>ion</w:t>
        </w:r>
      </w:ins>
      <w:r w:rsidRPr="00624592">
        <w:rPr>
          <w:b/>
          <w:lang w:eastAsia="zh-CN"/>
        </w:rPr>
        <w:t>()</w:t>
      </w:r>
      <w:r w:rsidRPr="00624592">
        <w:rPr>
          <w:lang w:eastAsia="zh-CN"/>
        </w:rPr>
        <w:t xml:space="preserve"> function is used </w:t>
      </w:r>
      <w:r w:rsidRPr="00624592">
        <w:t>to request the Local Device to close an exiting connection (P2P Direct connection or connection via network, subject to Service Provider policy) to a Remote Device or a group.</w:t>
      </w:r>
    </w:p>
    <w:p w:rsidR="006800AF" w:rsidRPr="00624592" w:rsidRDefault="006800AF"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Tr="00547DDD">
        <w:tc>
          <w:tcPr>
            <w:tcW w:w="9923" w:type="dxa"/>
            <w:shd w:val="clear" w:color="auto" w:fill="D9D9D9"/>
          </w:tcPr>
          <w:p w:rsidR="006800AF" w:rsidRPr="00624592" w:rsidRDefault="006800AF" w:rsidP="008C719B">
            <w:pPr>
              <w:pStyle w:val="AltNormal"/>
              <w:rPr>
                <w:b/>
                <w:lang w:eastAsia="zh-CN"/>
              </w:rPr>
            </w:pPr>
            <w:r w:rsidRPr="00624592">
              <w:rPr>
                <w:b/>
                <w:lang w:eastAsia="zh-CN"/>
              </w:rPr>
              <w:t>Prototype</w:t>
            </w:r>
          </w:p>
        </w:tc>
      </w:tr>
      <w:tr w:rsidR="006800AF" w:rsidRPr="00624592" w:rsidTr="00547DDD">
        <w:tc>
          <w:tcPr>
            <w:tcW w:w="9923" w:type="dxa"/>
            <w:shd w:val="clear" w:color="auto" w:fill="D9D9D9"/>
          </w:tcPr>
          <w:p w:rsidR="006800AF" w:rsidRPr="00624592" w:rsidRDefault="006800AF" w:rsidP="008C719B">
            <w:pPr>
              <w:pStyle w:val="AltNormal"/>
              <w:rPr>
                <w:lang w:eastAsia="zh-CN"/>
              </w:rPr>
            </w:pPr>
          </w:p>
          <w:p w:rsidR="006800AF" w:rsidRPr="00624592" w:rsidRDefault="006800AF" w:rsidP="008C719B">
            <w:pPr>
              <w:pStyle w:val="AltNormal"/>
              <w:rPr>
                <w:lang w:eastAsia="zh-CN"/>
              </w:rPr>
            </w:pPr>
            <w:r w:rsidRPr="00624592">
              <w:rPr>
                <w:lang w:eastAsia="zh-CN"/>
              </w:rPr>
              <w:t xml:space="preserve">dword </w:t>
            </w:r>
            <w:r w:rsidRPr="00624592">
              <w:rPr>
                <w:b/>
                <w:lang w:eastAsia="zh-CN"/>
              </w:rPr>
              <w:t>CMAPI_P2P_</w:t>
            </w:r>
            <w:ins w:id="570" w:author="gludovaczd" w:date="2013-07-03T12:59:00Z">
              <w:r>
                <w:rPr>
                  <w:b/>
                  <w:lang w:eastAsia="zh-CN"/>
                </w:rPr>
                <w:t>CloseC</w:t>
              </w:r>
            </w:ins>
            <w:del w:id="571" w:author="gludovaczd" w:date="2013-07-03T12:59:00Z">
              <w:r w:rsidRPr="00624592" w:rsidDel="00D6315B">
                <w:rPr>
                  <w:b/>
                  <w:lang w:eastAsia="zh-CN"/>
                </w:rPr>
                <w:delText>Disc</w:delText>
              </w:r>
            </w:del>
            <w:r w:rsidRPr="00624592">
              <w:rPr>
                <w:b/>
                <w:lang w:eastAsia="zh-CN"/>
              </w:rPr>
              <w:t>onnect</w:t>
            </w:r>
            <w:ins w:id="572" w:author="gludovaczd" w:date="2013-07-03T12:59:00Z">
              <w:r>
                <w:rPr>
                  <w:b/>
                  <w:lang w:eastAsia="zh-CN"/>
                </w:rPr>
                <w:t>ion</w:t>
              </w:r>
            </w:ins>
            <w:r w:rsidRPr="00624592">
              <w:rPr>
                <w:b/>
                <w:lang w:eastAsia="zh-CN"/>
              </w:rPr>
              <w:t xml:space="preserve"> </w:t>
            </w:r>
            <w:r w:rsidRPr="00624592">
              <w:rPr>
                <w:lang w:eastAsia="zh-CN"/>
              </w:rPr>
              <w:t>(dword deviceID, dword connectionID)</w:t>
            </w:r>
          </w:p>
          <w:p w:rsidR="006800AF" w:rsidRPr="00624592" w:rsidRDefault="006800AF" w:rsidP="008C719B">
            <w:pPr>
              <w:pStyle w:val="AltNormal"/>
              <w:rPr>
                <w:lang w:eastAsia="zh-CN"/>
              </w:rPr>
            </w:pPr>
          </w:p>
        </w:tc>
      </w:tr>
    </w:tbl>
    <w:p w:rsidR="006800AF" w:rsidRPr="00624592" w:rsidRDefault="006800AF"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547DDD">
        <w:tc>
          <w:tcPr>
            <w:tcW w:w="10065" w:type="dxa"/>
            <w:gridSpan w:val="3"/>
            <w:shd w:val="clear" w:color="auto" w:fill="D9D9D9"/>
          </w:tcPr>
          <w:p w:rsidR="006800AF" w:rsidRPr="00624592" w:rsidRDefault="006800AF" w:rsidP="008C719B">
            <w:pPr>
              <w:pStyle w:val="AltNormal"/>
              <w:rPr>
                <w:b/>
                <w:lang w:eastAsia="zh-CN"/>
              </w:rPr>
            </w:pPr>
            <w:r w:rsidRPr="00624592">
              <w:rPr>
                <w:b/>
                <w:lang w:eastAsia="zh-CN"/>
              </w:rPr>
              <w:t>Parameters</w:t>
            </w:r>
          </w:p>
        </w:tc>
      </w:tr>
      <w:tr w:rsidR="006800AF" w:rsidRPr="00624592" w:rsidTr="00547DDD">
        <w:tc>
          <w:tcPr>
            <w:tcW w:w="1949" w:type="dxa"/>
            <w:shd w:val="clear" w:color="auto" w:fill="D9D9D9"/>
          </w:tcPr>
          <w:p w:rsidR="006800AF" w:rsidRPr="00624592" w:rsidRDefault="006800AF" w:rsidP="008C719B">
            <w:pPr>
              <w:pStyle w:val="AltNormal"/>
              <w:jc w:val="center"/>
              <w:rPr>
                <w:b/>
                <w:lang w:eastAsia="zh-CN"/>
              </w:rPr>
            </w:pPr>
            <w:r w:rsidRPr="00624592">
              <w:rPr>
                <w:b/>
                <w:lang w:eastAsia="zh-CN"/>
              </w:rPr>
              <w:t>Field Name</w:t>
            </w:r>
          </w:p>
        </w:tc>
        <w:tc>
          <w:tcPr>
            <w:tcW w:w="1400" w:type="dxa"/>
            <w:shd w:val="clear" w:color="auto" w:fill="D9D9D9"/>
          </w:tcPr>
          <w:p w:rsidR="006800AF" w:rsidRPr="00624592" w:rsidRDefault="006800AF" w:rsidP="008C719B">
            <w:pPr>
              <w:pStyle w:val="AltNormal"/>
              <w:jc w:val="center"/>
              <w:rPr>
                <w:b/>
                <w:lang w:eastAsia="zh-CN"/>
              </w:rPr>
            </w:pPr>
            <w:r w:rsidRPr="00624592">
              <w:rPr>
                <w:b/>
                <w:lang w:eastAsia="zh-CN"/>
              </w:rPr>
              <w:t>Mode</w:t>
            </w:r>
          </w:p>
        </w:tc>
        <w:tc>
          <w:tcPr>
            <w:tcW w:w="6716" w:type="dxa"/>
            <w:shd w:val="clear" w:color="auto" w:fill="D9D9D9"/>
          </w:tcPr>
          <w:p w:rsidR="006800AF" w:rsidRPr="00624592" w:rsidRDefault="006800AF" w:rsidP="008C719B">
            <w:pPr>
              <w:pStyle w:val="AltNormal"/>
              <w:jc w:val="center"/>
              <w:rPr>
                <w:b/>
                <w:lang w:eastAsia="zh-CN"/>
              </w:rPr>
            </w:pPr>
            <w:r w:rsidRPr="00624592">
              <w:rPr>
                <w:b/>
                <w:lang w:eastAsia="zh-CN"/>
              </w:rPr>
              <w:t>Description</w:t>
            </w:r>
          </w:p>
        </w:tc>
      </w:tr>
      <w:tr w:rsidR="006800AF" w:rsidRPr="00624592" w:rsidTr="00547DDD">
        <w:tc>
          <w:tcPr>
            <w:tcW w:w="1949" w:type="dxa"/>
            <w:shd w:val="clear" w:color="auto" w:fill="D9D9D9"/>
          </w:tcPr>
          <w:p w:rsidR="006800AF" w:rsidRPr="00624592" w:rsidRDefault="006800AF" w:rsidP="008C719B">
            <w:pPr>
              <w:pStyle w:val="AltNormal"/>
              <w:jc w:val="center"/>
              <w:rPr>
                <w:lang w:eastAsia="zh-CN"/>
              </w:rPr>
            </w:pPr>
            <w:r w:rsidRPr="00624592">
              <w:rPr>
                <w:lang w:eastAsia="zh-CN"/>
              </w:rPr>
              <w:t>deviceID</w:t>
            </w:r>
          </w:p>
        </w:tc>
        <w:tc>
          <w:tcPr>
            <w:tcW w:w="1400" w:type="dxa"/>
            <w:shd w:val="clear" w:color="auto" w:fill="D9D9D9"/>
          </w:tcPr>
          <w:p w:rsidR="006800AF" w:rsidRPr="00624592" w:rsidRDefault="006800AF" w:rsidP="008C719B">
            <w:pPr>
              <w:pStyle w:val="AltNormal"/>
              <w:jc w:val="center"/>
              <w:rPr>
                <w:lang w:eastAsia="zh-CN"/>
              </w:rPr>
            </w:pPr>
            <w:r w:rsidRPr="00624592">
              <w:rPr>
                <w:lang w:eastAsia="zh-CN"/>
              </w:rPr>
              <w:t>Input</w:t>
            </w:r>
          </w:p>
        </w:tc>
        <w:tc>
          <w:tcPr>
            <w:tcW w:w="6716" w:type="dxa"/>
            <w:shd w:val="clear" w:color="auto" w:fill="D9D9D9"/>
          </w:tcPr>
          <w:p w:rsidR="006800AF" w:rsidRPr="00624592" w:rsidRDefault="006800AF" w:rsidP="008C719B">
            <w:pPr>
              <w:pStyle w:val="AltNormal"/>
              <w:rPr>
                <w:lang w:eastAsia="zh-CN"/>
              </w:rPr>
            </w:pPr>
            <w:r w:rsidRPr="00624592">
              <w:rPr>
                <w:lang w:eastAsia="zh-CN"/>
              </w:rPr>
              <w:t>The ID of the device concerned.</w:t>
            </w:r>
          </w:p>
        </w:tc>
      </w:tr>
      <w:tr w:rsidR="006800AF" w:rsidRPr="00624592" w:rsidTr="00547DDD">
        <w:tc>
          <w:tcPr>
            <w:tcW w:w="1949" w:type="dxa"/>
            <w:shd w:val="clear" w:color="auto" w:fill="D9D9D9"/>
          </w:tcPr>
          <w:p w:rsidR="006800AF" w:rsidRPr="00624592" w:rsidRDefault="006800AF" w:rsidP="008C719B">
            <w:pPr>
              <w:pStyle w:val="AltNormal"/>
              <w:jc w:val="center"/>
              <w:rPr>
                <w:lang w:eastAsia="zh-CN"/>
              </w:rPr>
            </w:pPr>
            <w:r w:rsidRPr="00624592">
              <w:rPr>
                <w:lang w:eastAsia="zh-CN"/>
              </w:rPr>
              <w:t>connectionID</w:t>
            </w:r>
          </w:p>
        </w:tc>
        <w:tc>
          <w:tcPr>
            <w:tcW w:w="1400" w:type="dxa"/>
            <w:shd w:val="clear" w:color="auto" w:fill="D9D9D9"/>
          </w:tcPr>
          <w:p w:rsidR="006800AF" w:rsidRPr="00624592" w:rsidRDefault="006800AF" w:rsidP="008C719B">
            <w:pPr>
              <w:pStyle w:val="AltNormal"/>
              <w:jc w:val="center"/>
              <w:rPr>
                <w:lang w:eastAsia="zh-CN"/>
              </w:rPr>
            </w:pPr>
            <w:r w:rsidRPr="00624592">
              <w:rPr>
                <w:lang w:eastAsia="zh-CN"/>
              </w:rPr>
              <w:t>Input</w:t>
            </w:r>
          </w:p>
        </w:tc>
        <w:tc>
          <w:tcPr>
            <w:tcW w:w="6716" w:type="dxa"/>
            <w:shd w:val="clear" w:color="auto" w:fill="D9D9D9"/>
          </w:tcPr>
          <w:p w:rsidR="006800AF" w:rsidRPr="00624592" w:rsidRDefault="006800AF" w:rsidP="008C719B">
            <w:pPr>
              <w:pStyle w:val="AltNormal"/>
              <w:rPr>
                <w:lang w:eastAsia="zh-CN"/>
              </w:rPr>
            </w:pPr>
            <w:r w:rsidRPr="00624592">
              <w:rPr>
                <w:lang w:eastAsia="zh-CN"/>
              </w:rPr>
              <w:t>The ID of the connection concerned</w:t>
            </w:r>
          </w:p>
        </w:tc>
      </w:tr>
    </w:tbl>
    <w:p w:rsidR="006800AF" w:rsidRPr="00624592" w:rsidRDefault="006800AF" w:rsidP="008C719B">
      <w:pPr>
        <w:pStyle w:val="AltNormal"/>
        <w:rPr>
          <w:lang w:eastAsia="zh-CN"/>
        </w:rPr>
      </w:pPr>
    </w:p>
    <w:p w:rsidR="006800AF" w:rsidRDefault="006800AF" w:rsidP="008C719B">
      <w:pPr>
        <w:numPr>
          <w:ins w:id="573" w:author="Thierry B" w:date="2013-05-22T12:00:00Z"/>
        </w:numPr>
        <w:rPr>
          <w:ins w:id="574" w:author="gludovaczd" w:date="2013-06-25T11:11:00Z"/>
        </w:rPr>
      </w:pPr>
    </w:p>
    <w:p w:rsidR="006800AF" w:rsidRPr="00624592" w:rsidRDefault="006800AF" w:rsidP="00F72A01">
      <w:pPr>
        <w:pStyle w:val="Heading3"/>
        <w:numPr>
          <w:ilvl w:val="0"/>
          <w:numId w:val="0"/>
        </w:numPr>
        <w:tabs>
          <w:tab w:val="clear" w:pos="1800"/>
          <w:tab w:val="clear" w:pos="2520"/>
        </w:tabs>
        <w:rPr>
          <w:ins w:id="575" w:author="gludovaczd" w:date="2013-06-25T11:20:00Z"/>
          <w:b/>
          <w:lang w:val="en-GB" w:eastAsia="zh-CN"/>
        </w:rPr>
      </w:pPr>
      <w:ins w:id="576" w:author="gludovaczd" w:date="2013-07-24T10:43:00Z">
        <w:r w:rsidRPr="00624592">
          <w:rPr>
            <w:lang w:val="en-GB" w:eastAsia="zh-CN"/>
          </w:rPr>
          <w:t>7.16.</w:t>
        </w:r>
        <w:r>
          <w:rPr>
            <w:lang w:val="en-GB" w:eastAsia="zh-CN"/>
          </w:rPr>
          <w:t>10</w:t>
        </w:r>
        <w:r w:rsidRPr="00624592">
          <w:rPr>
            <w:lang w:val="en-GB" w:eastAsia="zh-CN"/>
          </w:rPr>
          <w:t xml:space="preserve"> </w:t>
        </w:r>
      </w:ins>
      <w:ins w:id="577" w:author="gludovaczd" w:date="2013-06-25T11:20:00Z">
        <w:r w:rsidRPr="00624592">
          <w:rPr>
            <w:lang w:val="en-GB" w:eastAsia="zh-CN"/>
          </w:rPr>
          <w:t>CMAPI_P2P_</w:t>
        </w:r>
        <w:r>
          <w:rPr>
            <w:lang w:val="en-GB" w:eastAsia="zh-CN"/>
          </w:rPr>
          <w:t>Accept</w:t>
        </w:r>
      </w:ins>
      <w:ins w:id="578" w:author="gludovaczd" w:date="2013-06-25T12:11:00Z">
        <w:r w:rsidRPr="00624592">
          <w:rPr>
            <w:lang w:val="en-GB" w:eastAsia="zh-CN"/>
          </w:rPr>
          <w:t>InvitationToGroup()</w:t>
        </w:r>
      </w:ins>
    </w:p>
    <w:p w:rsidR="006800AF" w:rsidRPr="00624592" w:rsidRDefault="006800AF" w:rsidP="00F72A01">
      <w:pPr>
        <w:rPr>
          <w:ins w:id="579" w:author="gludovaczd" w:date="2013-06-25T11:20:00Z"/>
        </w:rPr>
      </w:pPr>
      <w:ins w:id="580" w:author="gludovaczd" w:date="2013-06-25T11:20:00Z">
        <w:r w:rsidRPr="00624592">
          <w:rPr>
            <w:lang w:eastAsia="zh-CN"/>
          </w:rPr>
          <w:t xml:space="preserve">The </w:t>
        </w:r>
        <w:r w:rsidRPr="00624592">
          <w:rPr>
            <w:rFonts w:ascii="Arial" w:hAnsi="Arial"/>
            <w:b/>
            <w:lang w:eastAsia="zh-CN"/>
          </w:rPr>
          <w:t>CMAPI_P2P_</w:t>
        </w:r>
      </w:ins>
      <w:ins w:id="581" w:author="gludovaczd" w:date="2013-06-25T11:21:00Z">
        <w:r>
          <w:rPr>
            <w:rFonts w:ascii="Arial" w:hAnsi="Arial"/>
            <w:b/>
            <w:lang w:eastAsia="zh-CN"/>
          </w:rPr>
          <w:t>Accept</w:t>
        </w:r>
      </w:ins>
      <w:ins w:id="582" w:author="gludovaczd" w:date="2013-06-25T12:11:00Z">
        <w:r w:rsidRPr="00D84C54">
          <w:rPr>
            <w:rFonts w:ascii="Arial" w:hAnsi="Arial"/>
            <w:b/>
            <w:lang w:eastAsia="zh-CN"/>
          </w:rPr>
          <w:t>InvitationTo</w:t>
        </w:r>
      </w:ins>
      <w:ins w:id="583" w:author="gludovaczd" w:date="2013-06-25T11:20:00Z">
        <w:r w:rsidRPr="00624592">
          <w:rPr>
            <w:rFonts w:ascii="Arial" w:hAnsi="Arial"/>
            <w:b/>
            <w:lang w:eastAsia="zh-CN"/>
          </w:rPr>
          <w:t xml:space="preserve">Group() </w:t>
        </w:r>
        <w:r w:rsidRPr="00624592">
          <w:rPr>
            <w:lang w:eastAsia="zh-CN"/>
          </w:rPr>
          <w:t xml:space="preserve">function is used </w:t>
        </w:r>
      </w:ins>
      <w:ins w:id="584" w:author="gludovaczd" w:date="2013-06-25T11:22:00Z">
        <w:r w:rsidRPr="008F3B46">
          <w:rPr>
            <w:lang w:val="en-US"/>
          </w:rPr>
          <w:t xml:space="preserve">to positively accept an </w:t>
        </w:r>
        <w:r>
          <w:rPr>
            <w:lang w:val="en-US"/>
          </w:rPr>
          <w:t xml:space="preserve">group join </w:t>
        </w:r>
        <w:r w:rsidRPr="008F3B46">
          <w:rPr>
            <w:lang w:val="en-US"/>
          </w:rPr>
          <w:t>invitation on the receiver side.</w:t>
        </w:r>
      </w:ins>
    </w:p>
    <w:p w:rsidR="006800AF" w:rsidRPr="00624592" w:rsidRDefault="006800AF" w:rsidP="00F72A01">
      <w:pPr>
        <w:pStyle w:val="AltNormal"/>
        <w:rPr>
          <w:ins w:id="585" w:author="gludovaczd" w:date="2013-06-25T11:2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6800AF" w:rsidRPr="00624592" w:rsidTr="00B5622A">
        <w:trPr>
          <w:ins w:id="586" w:author="gludovaczd" w:date="2013-06-25T11:20:00Z"/>
        </w:trPr>
        <w:tc>
          <w:tcPr>
            <w:tcW w:w="10065" w:type="dxa"/>
            <w:shd w:val="clear" w:color="auto" w:fill="D9D9D9"/>
          </w:tcPr>
          <w:p w:rsidR="006800AF" w:rsidRPr="00624592" w:rsidRDefault="006800AF" w:rsidP="00FC4F67">
            <w:pPr>
              <w:pStyle w:val="AltNormal"/>
              <w:rPr>
                <w:ins w:id="587" w:author="gludovaczd" w:date="2013-06-25T11:20:00Z"/>
                <w:b/>
                <w:lang w:eastAsia="zh-CN"/>
              </w:rPr>
            </w:pPr>
            <w:ins w:id="588" w:author="gludovaczd" w:date="2013-06-25T11:20:00Z">
              <w:r w:rsidRPr="00624592">
                <w:rPr>
                  <w:b/>
                  <w:lang w:eastAsia="zh-CN"/>
                </w:rPr>
                <w:t>Prototype</w:t>
              </w:r>
            </w:ins>
          </w:p>
        </w:tc>
      </w:tr>
      <w:tr w:rsidR="006800AF" w:rsidRPr="00624592" w:rsidTr="00B5622A">
        <w:trPr>
          <w:ins w:id="589" w:author="gludovaczd" w:date="2013-06-25T11:20:00Z"/>
        </w:trPr>
        <w:tc>
          <w:tcPr>
            <w:tcW w:w="10065" w:type="dxa"/>
            <w:shd w:val="clear" w:color="auto" w:fill="D9D9D9"/>
          </w:tcPr>
          <w:p w:rsidR="006800AF" w:rsidRPr="00624592" w:rsidRDefault="006800AF" w:rsidP="00FC4F67">
            <w:pPr>
              <w:pStyle w:val="AltNormal"/>
              <w:rPr>
                <w:ins w:id="590" w:author="gludovaczd" w:date="2013-06-25T11:20:00Z"/>
                <w:lang w:eastAsia="zh-CN"/>
              </w:rPr>
            </w:pPr>
          </w:p>
          <w:p w:rsidR="006800AF" w:rsidRPr="00624592" w:rsidRDefault="006800AF" w:rsidP="00FC4F67">
            <w:pPr>
              <w:pStyle w:val="AltNormal"/>
              <w:rPr>
                <w:ins w:id="591" w:author="gludovaczd" w:date="2013-06-25T11:20:00Z"/>
                <w:lang w:eastAsia="zh-CN"/>
              </w:rPr>
            </w:pPr>
            <w:ins w:id="592" w:author="gludovaczd" w:date="2013-06-25T11:20:00Z">
              <w:r w:rsidRPr="00624592">
                <w:rPr>
                  <w:lang w:eastAsia="zh-CN"/>
                </w:rPr>
                <w:t xml:space="preserve">dword </w:t>
              </w:r>
              <w:r w:rsidRPr="00624592">
                <w:rPr>
                  <w:b/>
                  <w:lang w:eastAsia="zh-CN"/>
                </w:rPr>
                <w:t>CMAPI_P2P_</w:t>
              </w:r>
            </w:ins>
            <w:ins w:id="593" w:author="gludovaczd" w:date="2013-06-25T11:22:00Z">
              <w:r>
                <w:rPr>
                  <w:b/>
                  <w:lang w:eastAsia="zh-CN"/>
                </w:rPr>
                <w:t>Accept</w:t>
              </w:r>
            </w:ins>
            <w:ins w:id="594" w:author="gludovaczd" w:date="2013-06-25T12:11:00Z">
              <w:r w:rsidRPr="00D84C54">
                <w:rPr>
                  <w:b/>
                  <w:lang w:eastAsia="zh-CN"/>
                </w:rPr>
                <w:t>InvitationTo</w:t>
              </w:r>
            </w:ins>
            <w:ins w:id="595" w:author="gludovaczd" w:date="2013-06-25T11:20:00Z">
              <w:r w:rsidRPr="00624592">
                <w:rPr>
                  <w:b/>
                  <w:lang w:eastAsia="zh-CN"/>
                </w:rPr>
                <w:t>Group</w:t>
              </w:r>
              <w:r w:rsidRPr="00624592">
                <w:rPr>
                  <w:lang w:eastAsia="zh-CN"/>
                </w:rPr>
                <w:t xml:space="preserve">(dword deviceID, </w:t>
              </w:r>
            </w:ins>
            <w:ins w:id="596" w:author="gludovacz" w:date="2013-07-24T10:56:00Z">
              <w:r w:rsidRPr="00150097">
                <w:rPr>
                  <w:lang w:eastAsia="zh-CN"/>
                </w:rPr>
                <w:t>dword groupID, dword remoteDeviceID</w:t>
              </w:r>
              <w:r>
                <w:rPr>
                  <w:lang w:eastAsia="zh-CN"/>
                </w:rPr>
                <w:t xml:space="preserve">, </w:t>
              </w:r>
            </w:ins>
            <w:ins w:id="597" w:author="gludovaczd" w:date="2013-06-25T11:20:00Z">
              <w:r w:rsidRPr="00624592">
                <w:rPr>
                  <w:lang w:eastAsia="zh-CN"/>
                </w:rPr>
                <w:t>dword invit</w:t>
              </w:r>
              <w:r>
                <w:rPr>
                  <w:lang w:eastAsia="zh-CN"/>
                </w:rPr>
                <w:t>ationID</w:t>
              </w:r>
              <w:r w:rsidRPr="00624592">
                <w:rPr>
                  <w:lang w:eastAsia="zh-CN"/>
                </w:rPr>
                <w:t>)</w:t>
              </w:r>
            </w:ins>
          </w:p>
          <w:p w:rsidR="006800AF" w:rsidRPr="00624592" w:rsidRDefault="006800AF" w:rsidP="00FC4F67">
            <w:pPr>
              <w:pStyle w:val="AltNormal"/>
              <w:rPr>
                <w:ins w:id="598" w:author="gludovaczd" w:date="2013-06-25T11:20:00Z"/>
                <w:lang w:eastAsia="zh-CN"/>
              </w:rPr>
            </w:pPr>
          </w:p>
        </w:tc>
      </w:tr>
    </w:tbl>
    <w:p w:rsidR="006800AF" w:rsidRPr="00624592" w:rsidRDefault="006800AF" w:rsidP="00F72A01">
      <w:pPr>
        <w:pStyle w:val="AltNormal"/>
        <w:rPr>
          <w:ins w:id="599" w:author="gludovaczd" w:date="2013-06-25T11: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B5622A">
        <w:trPr>
          <w:ins w:id="600" w:author="gludovaczd" w:date="2013-06-25T11:20:00Z"/>
        </w:trPr>
        <w:tc>
          <w:tcPr>
            <w:tcW w:w="10065" w:type="dxa"/>
            <w:gridSpan w:val="3"/>
          </w:tcPr>
          <w:p w:rsidR="006800AF" w:rsidRPr="00624592" w:rsidRDefault="006800AF" w:rsidP="00FC4F67">
            <w:pPr>
              <w:pStyle w:val="AltNormal"/>
              <w:rPr>
                <w:ins w:id="601" w:author="gludovaczd" w:date="2013-06-25T11:20:00Z"/>
                <w:b/>
                <w:lang w:eastAsia="zh-CN"/>
              </w:rPr>
            </w:pPr>
            <w:ins w:id="602" w:author="gludovaczd" w:date="2013-06-25T11:20:00Z">
              <w:r w:rsidRPr="00624592">
                <w:rPr>
                  <w:b/>
                  <w:lang w:eastAsia="zh-CN"/>
                </w:rPr>
                <w:t>Parameters</w:t>
              </w:r>
            </w:ins>
          </w:p>
        </w:tc>
      </w:tr>
      <w:tr w:rsidR="006800AF" w:rsidRPr="00624592" w:rsidTr="00B5622A">
        <w:trPr>
          <w:ins w:id="603" w:author="gludovaczd" w:date="2013-06-25T11:20:00Z"/>
        </w:trPr>
        <w:tc>
          <w:tcPr>
            <w:tcW w:w="1949" w:type="dxa"/>
          </w:tcPr>
          <w:p w:rsidR="006800AF" w:rsidRPr="00624592" w:rsidRDefault="006800AF" w:rsidP="00FC4F67">
            <w:pPr>
              <w:pStyle w:val="AltNormal"/>
              <w:jc w:val="center"/>
              <w:rPr>
                <w:ins w:id="604" w:author="gludovaczd" w:date="2013-06-25T11:20:00Z"/>
                <w:b/>
                <w:lang w:eastAsia="zh-CN"/>
              </w:rPr>
            </w:pPr>
            <w:ins w:id="605" w:author="gludovaczd" w:date="2013-06-25T11:20:00Z">
              <w:r w:rsidRPr="00624592">
                <w:rPr>
                  <w:b/>
                  <w:lang w:eastAsia="zh-CN"/>
                </w:rPr>
                <w:t>Field Name</w:t>
              </w:r>
            </w:ins>
          </w:p>
        </w:tc>
        <w:tc>
          <w:tcPr>
            <w:tcW w:w="1400" w:type="dxa"/>
          </w:tcPr>
          <w:p w:rsidR="006800AF" w:rsidRPr="00624592" w:rsidRDefault="006800AF" w:rsidP="00FC4F67">
            <w:pPr>
              <w:pStyle w:val="AltNormal"/>
              <w:jc w:val="center"/>
              <w:rPr>
                <w:ins w:id="606" w:author="gludovaczd" w:date="2013-06-25T11:20:00Z"/>
                <w:b/>
                <w:lang w:eastAsia="zh-CN"/>
              </w:rPr>
            </w:pPr>
            <w:ins w:id="607" w:author="gludovaczd" w:date="2013-06-25T11:20:00Z">
              <w:r w:rsidRPr="00624592">
                <w:rPr>
                  <w:b/>
                  <w:lang w:eastAsia="zh-CN"/>
                </w:rPr>
                <w:t>Mode</w:t>
              </w:r>
            </w:ins>
          </w:p>
        </w:tc>
        <w:tc>
          <w:tcPr>
            <w:tcW w:w="6716" w:type="dxa"/>
          </w:tcPr>
          <w:p w:rsidR="006800AF" w:rsidRPr="00624592" w:rsidRDefault="006800AF" w:rsidP="00FC4F67">
            <w:pPr>
              <w:pStyle w:val="AltNormal"/>
              <w:jc w:val="center"/>
              <w:rPr>
                <w:ins w:id="608" w:author="gludovaczd" w:date="2013-06-25T11:20:00Z"/>
                <w:b/>
                <w:lang w:eastAsia="zh-CN"/>
              </w:rPr>
            </w:pPr>
            <w:ins w:id="609" w:author="gludovaczd" w:date="2013-06-25T11:20:00Z">
              <w:r w:rsidRPr="00624592">
                <w:rPr>
                  <w:b/>
                  <w:lang w:eastAsia="zh-CN"/>
                </w:rPr>
                <w:t>Description</w:t>
              </w:r>
            </w:ins>
          </w:p>
        </w:tc>
      </w:tr>
      <w:tr w:rsidR="006800AF" w:rsidRPr="00624592" w:rsidTr="00B5622A">
        <w:trPr>
          <w:ins w:id="610" w:author="gludovaczd" w:date="2013-06-25T11:20:00Z"/>
        </w:trPr>
        <w:tc>
          <w:tcPr>
            <w:tcW w:w="1949" w:type="dxa"/>
          </w:tcPr>
          <w:p w:rsidR="006800AF" w:rsidRPr="00624592" w:rsidRDefault="006800AF" w:rsidP="00FC4F67">
            <w:pPr>
              <w:pStyle w:val="AltNormal"/>
              <w:jc w:val="center"/>
              <w:rPr>
                <w:ins w:id="611" w:author="gludovaczd" w:date="2013-06-25T11:20:00Z"/>
                <w:lang w:eastAsia="zh-CN"/>
              </w:rPr>
            </w:pPr>
            <w:ins w:id="612" w:author="gludovaczd" w:date="2013-06-25T11:20:00Z">
              <w:r w:rsidRPr="00624592">
                <w:rPr>
                  <w:lang w:eastAsia="zh-CN"/>
                </w:rPr>
                <w:t>deviceID</w:t>
              </w:r>
            </w:ins>
          </w:p>
        </w:tc>
        <w:tc>
          <w:tcPr>
            <w:tcW w:w="1400" w:type="dxa"/>
          </w:tcPr>
          <w:p w:rsidR="006800AF" w:rsidRPr="00624592" w:rsidRDefault="006800AF" w:rsidP="00FC4F67">
            <w:pPr>
              <w:pStyle w:val="AltNormal"/>
              <w:jc w:val="center"/>
              <w:rPr>
                <w:ins w:id="613" w:author="gludovaczd" w:date="2013-06-25T11:20:00Z"/>
                <w:lang w:eastAsia="zh-CN"/>
              </w:rPr>
            </w:pPr>
            <w:ins w:id="614" w:author="gludovaczd" w:date="2013-06-25T11:20:00Z">
              <w:r w:rsidRPr="00624592">
                <w:rPr>
                  <w:lang w:eastAsia="zh-CN"/>
                </w:rPr>
                <w:t>Input</w:t>
              </w:r>
            </w:ins>
          </w:p>
        </w:tc>
        <w:tc>
          <w:tcPr>
            <w:tcW w:w="6716" w:type="dxa"/>
          </w:tcPr>
          <w:p w:rsidR="006800AF" w:rsidRPr="00624592" w:rsidRDefault="006800AF" w:rsidP="00FC4F67">
            <w:pPr>
              <w:pStyle w:val="AltNormal"/>
              <w:rPr>
                <w:ins w:id="615" w:author="gludovaczd" w:date="2013-06-25T11:20:00Z"/>
                <w:lang w:eastAsia="zh-CN"/>
              </w:rPr>
            </w:pPr>
            <w:ins w:id="616" w:author="gludovaczd" w:date="2013-06-25T11:20:00Z">
              <w:r w:rsidRPr="00624592">
                <w:rPr>
                  <w:lang w:eastAsia="zh-CN"/>
                </w:rPr>
                <w:t>The ID of the device concerned.</w:t>
              </w:r>
            </w:ins>
          </w:p>
        </w:tc>
      </w:tr>
      <w:tr w:rsidR="006800AF" w:rsidRPr="00624592" w:rsidTr="00B5622A">
        <w:trPr>
          <w:ins w:id="617" w:author="gludovaczd" w:date="2013-07-24T10:53:00Z"/>
        </w:trPr>
        <w:tc>
          <w:tcPr>
            <w:tcW w:w="1949" w:type="dxa"/>
          </w:tcPr>
          <w:p w:rsidR="006800AF" w:rsidRPr="00624592" w:rsidRDefault="006800AF" w:rsidP="00FC4F67">
            <w:pPr>
              <w:pStyle w:val="AltNormal"/>
              <w:jc w:val="center"/>
              <w:rPr>
                <w:ins w:id="618" w:author="gludovaczd" w:date="2013-07-24T10:53:00Z"/>
                <w:lang w:eastAsia="zh-CN"/>
              </w:rPr>
            </w:pPr>
            <w:ins w:id="619" w:author="gludovacz" w:date="2013-07-24T10:58:00Z">
              <w:r w:rsidRPr="00150097">
                <w:rPr>
                  <w:lang w:eastAsia="zh-CN"/>
                </w:rPr>
                <w:t>groupID</w:t>
              </w:r>
            </w:ins>
          </w:p>
        </w:tc>
        <w:tc>
          <w:tcPr>
            <w:tcW w:w="1400" w:type="dxa"/>
          </w:tcPr>
          <w:p w:rsidR="006800AF" w:rsidRPr="00624592" w:rsidRDefault="006800AF" w:rsidP="00FC4F67">
            <w:pPr>
              <w:pStyle w:val="AltNormal"/>
              <w:jc w:val="center"/>
              <w:rPr>
                <w:ins w:id="620" w:author="gludovaczd" w:date="2013-07-24T10:53:00Z"/>
                <w:lang w:eastAsia="zh-CN"/>
              </w:rPr>
            </w:pPr>
            <w:ins w:id="621" w:author="gludovacz" w:date="2013-07-24T10:58:00Z">
              <w:r w:rsidRPr="00150097">
                <w:rPr>
                  <w:lang w:eastAsia="zh-CN"/>
                </w:rPr>
                <w:t>Input</w:t>
              </w:r>
            </w:ins>
          </w:p>
        </w:tc>
        <w:tc>
          <w:tcPr>
            <w:tcW w:w="6716" w:type="dxa"/>
          </w:tcPr>
          <w:p w:rsidR="006800AF" w:rsidRPr="00624592" w:rsidRDefault="006800AF" w:rsidP="00F464F6">
            <w:pPr>
              <w:pStyle w:val="AltNormal"/>
              <w:rPr>
                <w:ins w:id="622" w:author="gludovaczd" w:date="2013-07-24T10:53:00Z"/>
                <w:lang w:eastAsia="zh-CN"/>
              </w:rPr>
            </w:pPr>
            <w:ins w:id="623" w:author="gludovacz" w:date="2013-07-24T10:58:00Z">
              <w:r w:rsidRPr="00150097">
                <w:rPr>
                  <w:lang w:eastAsia="zh-CN"/>
                </w:rPr>
                <w:t xml:space="preserve">The ID of the group the Remote Device </w:t>
              </w:r>
            </w:ins>
            <w:ins w:id="624" w:author="gludovacz" w:date="2013-07-24T11:01:00Z">
              <w:r>
                <w:rPr>
                  <w:lang w:eastAsia="zh-CN"/>
                </w:rPr>
                <w:t xml:space="preserve">accepts </w:t>
              </w:r>
            </w:ins>
            <w:ins w:id="625" w:author="gludovacz" w:date="2013-07-24T10:58:00Z">
              <w:r w:rsidRPr="00150097">
                <w:rPr>
                  <w:lang w:eastAsia="zh-CN"/>
                </w:rPr>
                <w:t>to join</w:t>
              </w:r>
            </w:ins>
            <w:ins w:id="626" w:author="gludovacz" w:date="2013-07-24T11:02:00Z">
              <w:r>
                <w:rPr>
                  <w:lang w:eastAsia="zh-CN"/>
                </w:rPr>
                <w:t>.</w:t>
              </w:r>
            </w:ins>
          </w:p>
        </w:tc>
      </w:tr>
      <w:tr w:rsidR="006800AF" w:rsidRPr="00624592" w:rsidTr="00B5622A">
        <w:trPr>
          <w:ins w:id="627" w:author="gludovaczd" w:date="2013-07-24T10:53:00Z"/>
        </w:trPr>
        <w:tc>
          <w:tcPr>
            <w:tcW w:w="1949" w:type="dxa"/>
          </w:tcPr>
          <w:p w:rsidR="006800AF" w:rsidRPr="00624592" w:rsidRDefault="006800AF" w:rsidP="00FC4F67">
            <w:pPr>
              <w:pStyle w:val="AltNormal"/>
              <w:jc w:val="center"/>
              <w:rPr>
                <w:ins w:id="628" w:author="gludovaczd" w:date="2013-07-24T10:53:00Z"/>
                <w:lang w:eastAsia="zh-CN"/>
              </w:rPr>
            </w:pPr>
            <w:ins w:id="629" w:author="gludovacz" w:date="2013-07-24T10:58:00Z">
              <w:r w:rsidRPr="00150097">
                <w:rPr>
                  <w:lang w:eastAsia="zh-CN"/>
                </w:rPr>
                <w:t>remoteDeviceID</w:t>
              </w:r>
            </w:ins>
          </w:p>
        </w:tc>
        <w:tc>
          <w:tcPr>
            <w:tcW w:w="1400" w:type="dxa"/>
          </w:tcPr>
          <w:p w:rsidR="006800AF" w:rsidRPr="00624592" w:rsidRDefault="006800AF" w:rsidP="00FC4F67">
            <w:pPr>
              <w:pStyle w:val="AltNormal"/>
              <w:jc w:val="center"/>
              <w:rPr>
                <w:ins w:id="630" w:author="gludovaczd" w:date="2013-07-24T10:53:00Z"/>
                <w:lang w:eastAsia="zh-CN"/>
              </w:rPr>
            </w:pPr>
            <w:ins w:id="631" w:author="gludovacz" w:date="2013-07-24T10:58:00Z">
              <w:r w:rsidRPr="00150097">
                <w:rPr>
                  <w:lang w:eastAsia="zh-CN"/>
                </w:rPr>
                <w:t>Input</w:t>
              </w:r>
            </w:ins>
          </w:p>
        </w:tc>
        <w:tc>
          <w:tcPr>
            <w:tcW w:w="6716" w:type="dxa"/>
          </w:tcPr>
          <w:p w:rsidR="006800AF" w:rsidRPr="00624592" w:rsidRDefault="006800AF" w:rsidP="00F464F6">
            <w:pPr>
              <w:pStyle w:val="AltNormal"/>
              <w:rPr>
                <w:ins w:id="632" w:author="gludovaczd" w:date="2013-07-24T10:53:00Z"/>
                <w:lang w:eastAsia="zh-CN"/>
              </w:rPr>
            </w:pPr>
            <w:ins w:id="633" w:author="gludovacz" w:date="2013-07-24T10:58:00Z">
              <w:r w:rsidRPr="00150097">
                <w:rPr>
                  <w:lang w:eastAsia="zh-CN"/>
                </w:rPr>
                <w:t xml:space="preserve">The ID of the remote device </w:t>
              </w:r>
            </w:ins>
            <w:ins w:id="634" w:author="gludovacz" w:date="2013-07-24T11:00:00Z">
              <w:r>
                <w:rPr>
                  <w:lang w:eastAsia="zh-CN"/>
                </w:rPr>
                <w:t>accepting the</w:t>
              </w:r>
            </w:ins>
            <w:ins w:id="635" w:author="gludovacz" w:date="2013-07-24T10:58:00Z">
              <w:r w:rsidRPr="00150097">
                <w:rPr>
                  <w:lang w:eastAsia="zh-CN"/>
                </w:rPr>
                <w:t xml:space="preserve"> invit</w:t>
              </w:r>
            </w:ins>
            <w:ins w:id="636" w:author="gludovacz" w:date="2013-07-24T11:01:00Z">
              <w:r>
                <w:rPr>
                  <w:lang w:eastAsia="zh-CN"/>
                </w:rPr>
                <w:t>ation</w:t>
              </w:r>
            </w:ins>
            <w:ins w:id="637" w:author="gludovacz" w:date="2013-07-24T10:58:00Z">
              <w:r w:rsidRPr="00150097">
                <w:rPr>
                  <w:lang w:eastAsia="zh-CN"/>
                </w:rPr>
                <w:t xml:space="preserve"> to this group.</w:t>
              </w:r>
            </w:ins>
          </w:p>
        </w:tc>
      </w:tr>
      <w:tr w:rsidR="006800AF" w:rsidRPr="00624592" w:rsidTr="00B5622A">
        <w:trPr>
          <w:ins w:id="638" w:author="gludovaczd" w:date="2013-06-25T11:20:00Z"/>
        </w:trPr>
        <w:tc>
          <w:tcPr>
            <w:tcW w:w="1949" w:type="dxa"/>
          </w:tcPr>
          <w:p w:rsidR="006800AF" w:rsidRPr="00624592" w:rsidRDefault="006800AF" w:rsidP="00FC4F67">
            <w:pPr>
              <w:pStyle w:val="AltNormal"/>
              <w:jc w:val="center"/>
              <w:rPr>
                <w:ins w:id="639" w:author="gludovaczd" w:date="2013-06-25T11:20:00Z"/>
                <w:lang w:eastAsia="zh-CN"/>
              </w:rPr>
            </w:pPr>
            <w:ins w:id="640" w:author="gludovaczd" w:date="2013-06-25T11:20:00Z">
              <w:r w:rsidRPr="00624592">
                <w:rPr>
                  <w:lang w:eastAsia="zh-CN"/>
                </w:rPr>
                <w:t>invitationID</w:t>
              </w:r>
            </w:ins>
          </w:p>
        </w:tc>
        <w:tc>
          <w:tcPr>
            <w:tcW w:w="1400" w:type="dxa"/>
          </w:tcPr>
          <w:p w:rsidR="006800AF" w:rsidRPr="00624592" w:rsidRDefault="006800AF" w:rsidP="00FC4F67">
            <w:pPr>
              <w:pStyle w:val="AltNormal"/>
              <w:jc w:val="center"/>
              <w:rPr>
                <w:ins w:id="641" w:author="gludovaczd" w:date="2013-06-25T11:20:00Z"/>
                <w:lang w:eastAsia="zh-CN"/>
              </w:rPr>
            </w:pPr>
            <w:ins w:id="642" w:author="gludovaczd" w:date="2013-06-25T11:20:00Z">
              <w:del w:id="643" w:author="Thierry B" w:date="2013-07-10T17:43:00Z">
                <w:r w:rsidRPr="00624592" w:rsidDel="00E65821">
                  <w:rPr>
                    <w:lang w:eastAsia="zh-CN"/>
                  </w:rPr>
                  <w:delText>Out</w:delText>
                </w:r>
              </w:del>
            </w:ins>
            <w:ins w:id="644" w:author="Thierry B" w:date="2013-07-10T17:43:00Z">
              <w:r>
                <w:rPr>
                  <w:lang w:eastAsia="zh-CN"/>
                </w:rPr>
                <w:t>In</w:t>
              </w:r>
            </w:ins>
            <w:ins w:id="645" w:author="gludovaczd" w:date="2013-06-25T11:20:00Z">
              <w:r w:rsidRPr="00624592">
                <w:rPr>
                  <w:lang w:eastAsia="zh-CN"/>
                </w:rPr>
                <w:t>put</w:t>
              </w:r>
            </w:ins>
          </w:p>
        </w:tc>
        <w:tc>
          <w:tcPr>
            <w:tcW w:w="6716" w:type="dxa"/>
          </w:tcPr>
          <w:p w:rsidR="006800AF" w:rsidRPr="00624592" w:rsidRDefault="006800AF" w:rsidP="00D3123D">
            <w:pPr>
              <w:pStyle w:val="AltNormal"/>
              <w:rPr>
                <w:ins w:id="646" w:author="gludovaczd" w:date="2013-06-25T11:20:00Z"/>
                <w:lang w:eastAsia="zh-CN"/>
              </w:rPr>
            </w:pPr>
            <w:ins w:id="647" w:author="gludovaczd" w:date="2013-06-25T11:20:00Z">
              <w:r w:rsidRPr="00624592">
                <w:rPr>
                  <w:lang w:eastAsia="zh-CN"/>
                </w:rPr>
                <w:t>The ID of this invitation</w:t>
              </w:r>
            </w:ins>
            <w:ins w:id="648" w:author="Thierry B" w:date="2013-07-10T17:42:00Z">
              <w:r>
                <w:rPr>
                  <w:lang w:eastAsia="zh-CN"/>
                </w:rPr>
                <w:t xml:space="preserve"> </w:t>
              </w:r>
              <w:del w:id="649" w:author="gludovacz" w:date="2013-07-24T10:57:00Z">
                <w:r w:rsidDel="00D3123D">
                  <w:rPr>
                    <w:lang w:eastAsia="zh-CN"/>
                  </w:rPr>
                  <w:delText>input or output?</w:delText>
                </w:r>
              </w:del>
            </w:ins>
            <w:ins w:id="650" w:author="Thierry B" w:date="2013-07-10T17:43:00Z">
              <w:del w:id="651" w:author="gludovacz" w:date="2013-07-24T10:57:00Z">
                <w:r w:rsidDel="00D3123D">
                  <w:rPr>
                    <w:lang w:eastAsia="zh-CN"/>
                  </w:rPr>
                  <w:delText xml:space="preserve">- use groupID? </w:delText>
                </w:r>
              </w:del>
            </w:ins>
          </w:p>
        </w:tc>
      </w:tr>
    </w:tbl>
    <w:p w:rsidR="006800AF" w:rsidRPr="00624592" w:rsidRDefault="006800AF" w:rsidP="00F72A01">
      <w:pPr>
        <w:pStyle w:val="AltNormal"/>
        <w:rPr>
          <w:ins w:id="652" w:author="gludovaczd" w:date="2013-06-25T11:20:00Z"/>
          <w:lang w:eastAsia="zh-CN"/>
        </w:rPr>
      </w:pPr>
    </w:p>
    <w:p w:rsidR="006800AF" w:rsidRPr="00150097" w:rsidRDefault="006800AF" w:rsidP="00147879">
      <w:pPr>
        <w:pStyle w:val="Heading3"/>
        <w:numPr>
          <w:numberingChange w:id="653" w:author="Thierry B" w:date="2013-07-24T17:35:00Z" w:original="%1:7:0:.%2:14:0:.%3:6:0:"/>
        </w:numPr>
        <w:tabs>
          <w:tab w:val="clear" w:pos="1800"/>
          <w:tab w:val="clear" w:pos="2520"/>
        </w:tabs>
        <w:spacing w:before="120" w:after="80"/>
        <w:rPr>
          <w:bCs/>
          <w:sz w:val="24"/>
          <w:lang w:eastAsia="zh-CN"/>
        </w:rPr>
      </w:pPr>
      <w:bookmarkStart w:id="654" w:name="_Toc361063771"/>
      <w:bookmarkEnd w:id="163"/>
      <w:r w:rsidRPr="00150097">
        <w:rPr>
          <w:bCs/>
          <w:sz w:val="24"/>
          <w:lang w:eastAsia="zh-CN"/>
        </w:rPr>
        <w:t>CMAPI_P2P_JoinGroup()</w:t>
      </w:r>
      <w:bookmarkEnd w:id="654"/>
    </w:p>
    <w:p w:rsidR="006800AF" w:rsidRPr="00150097" w:rsidRDefault="006800AF" w:rsidP="00147879">
      <w:pPr>
        <w:pStyle w:val="AltNormal"/>
      </w:pPr>
      <w:r w:rsidRPr="00150097">
        <w:rPr>
          <w:lang w:eastAsia="zh-CN"/>
        </w:rPr>
        <w:t xml:space="preserve">The </w:t>
      </w:r>
      <w:r w:rsidRPr="00150097">
        <w:rPr>
          <w:b/>
          <w:lang w:eastAsia="zh-CN"/>
        </w:rPr>
        <w:t xml:space="preserve">CMAPI_P2P_JoinGroup() </w:t>
      </w:r>
      <w:r w:rsidRPr="00150097">
        <w:rPr>
          <w:lang w:eastAsia="zh-CN"/>
        </w:rPr>
        <w:t xml:space="preserve">function is used </w:t>
      </w:r>
      <w:r w:rsidRPr="00150097">
        <w:t>to invite a Remote Device to join an existing group.</w:t>
      </w:r>
    </w:p>
    <w:p w:rsidR="006800AF" w:rsidRPr="00150097" w:rsidRDefault="006800AF" w:rsidP="0014787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6800AF" w:rsidRPr="00150097" w:rsidTr="00F464F6">
        <w:tc>
          <w:tcPr>
            <w:tcW w:w="10065" w:type="dxa"/>
            <w:shd w:val="clear" w:color="auto" w:fill="D9D9D9"/>
          </w:tcPr>
          <w:p w:rsidR="006800AF" w:rsidRPr="00150097" w:rsidRDefault="006800AF" w:rsidP="00F464F6">
            <w:pPr>
              <w:pStyle w:val="AltNormal"/>
              <w:rPr>
                <w:b/>
                <w:lang w:eastAsia="zh-CN"/>
              </w:rPr>
            </w:pPr>
            <w:r w:rsidRPr="00150097">
              <w:rPr>
                <w:b/>
                <w:lang w:eastAsia="zh-CN"/>
              </w:rPr>
              <w:t>Prototype</w:t>
            </w:r>
          </w:p>
        </w:tc>
      </w:tr>
      <w:tr w:rsidR="006800AF" w:rsidRPr="00150097" w:rsidTr="00F464F6">
        <w:tc>
          <w:tcPr>
            <w:tcW w:w="10065" w:type="dxa"/>
            <w:shd w:val="clear" w:color="auto" w:fill="D9D9D9"/>
          </w:tcPr>
          <w:p w:rsidR="006800AF" w:rsidRPr="00150097" w:rsidRDefault="006800AF" w:rsidP="00F464F6">
            <w:pPr>
              <w:pStyle w:val="AltNormal"/>
              <w:rPr>
                <w:lang w:eastAsia="zh-CN"/>
              </w:rPr>
            </w:pPr>
          </w:p>
          <w:p w:rsidR="006800AF" w:rsidRPr="00150097" w:rsidRDefault="006800AF" w:rsidP="00F464F6">
            <w:pPr>
              <w:pStyle w:val="AltNormal"/>
              <w:rPr>
                <w:lang w:eastAsia="zh-CN"/>
              </w:rPr>
            </w:pPr>
            <w:r w:rsidRPr="00150097">
              <w:rPr>
                <w:lang w:eastAsia="zh-CN"/>
              </w:rPr>
              <w:t xml:space="preserve">dword </w:t>
            </w:r>
            <w:r w:rsidRPr="00150097">
              <w:rPr>
                <w:b/>
                <w:lang w:eastAsia="zh-CN"/>
              </w:rPr>
              <w:t xml:space="preserve">CMAPI_P2P_JoinGroup </w:t>
            </w:r>
            <w:r w:rsidRPr="00150097">
              <w:rPr>
                <w:lang w:eastAsia="zh-CN"/>
              </w:rPr>
              <w:t>(dword deviceID, dword groupID, dword remoteDeviceID, dword invitationID</w:t>
            </w:r>
            <w:del w:id="655" w:author="Thierry B" w:date="2013-07-24T17:41:00Z">
              <w:r w:rsidRPr="00150097" w:rsidDel="00E27170">
                <w:rPr>
                  <w:lang w:eastAsia="zh-CN"/>
                </w:rPr>
                <w:delText>, dword pInvitationStatus</w:delText>
              </w:r>
            </w:del>
            <w:r w:rsidRPr="00150097">
              <w:rPr>
                <w:lang w:eastAsia="zh-CN"/>
              </w:rPr>
              <w:t>)</w:t>
            </w:r>
          </w:p>
          <w:p w:rsidR="006800AF" w:rsidRPr="00150097" w:rsidRDefault="006800AF" w:rsidP="00F464F6">
            <w:pPr>
              <w:pStyle w:val="AltNormal"/>
              <w:rPr>
                <w:lang w:eastAsia="zh-CN"/>
              </w:rPr>
            </w:pPr>
          </w:p>
        </w:tc>
      </w:tr>
    </w:tbl>
    <w:p w:rsidR="006800AF" w:rsidRPr="00150097" w:rsidRDefault="006800AF" w:rsidP="00147879">
      <w:pPr>
        <w:pStyle w:val="AltNormal"/>
        <w:rPr>
          <w:lang w:eastAsia="zh-CN"/>
        </w:rPr>
      </w:pPr>
    </w:p>
    <w:tbl>
      <w:tblPr>
        <w:tblW w:w="0" w:type="auto"/>
        <w:tblLook w:val="01E0"/>
      </w:tblPr>
      <w:tblGrid>
        <w:gridCol w:w="1949"/>
        <w:gridCol w:w="1400"/>
        <w:gridCol w:w="6824"/>
      </w:tblGrid>
      <w:tr w:rsidR="006800AF" w:rsidRPr="00150097" w:rsidTr="00F464F6">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Parameters</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device concerned.</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group the Remote Device is invited to join</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remote device being invited to this group.</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del w:id="656" w:author="gludovaczd" w:date="2013-07-24T10:47:00Z">
              <w:r w:rsidRPr="00150097" w:rsidDel="00147879">
                <w:rPr>
                  <w:lang w:eastAsia="zh-CN"/>
                </w:rPr>
                <w:delText>Output</w:delText>
              </w:r>
            </w:del>
            <w:ins w:id="657" w:author="gludovaczd" w:date="2013-07-24T10:47:00Z">
              <w:r>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this invitation</w:t>
            </w:r>
          </w:p>
        </w:tc>
      </w:tr>
      <w:tr w:rsidR="006800AF" w:rsidRPr="00150097" w:rsidDel="00147879" w:rsidTr="00F464F6">
        <w:trPr>
          <w:del w:id="658" w:author="gludovaczd" w:date="2013-07-24T10:47: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Del="00147879" w:rsidRDefault="006800AF" w:rsidP="00F464F6">
            <w:pPr>
              <w:pStyle w:val="AltNormal"/>
              <w:jc w:val="center"/>
              <w:rPr>
                <w:del w:id="659" w:author="gludovaczd" w:date="2013-07-24T10:47:00Z"/>
                <w:lang w:eastAsia="zh-CN"/>
              </w:rPr>
            </w:pPr>
            <w:del w:id="660" w:author="gludovaczd" w:date="2013-07-24T10:47:00Z">
              <w:r w:rsidRPr="00150097" w:rsidDel="00147879">
                <w:rPr>
                  <w:lang w:eastAsia="zh-CN"/>
                </w:rPr>
                <w:delText>pInvitationStatus</w:delText>
              </w:r>
            </w:del>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Del="00147879" w:rsidRDefault="006800AF" w:rsidP="00F464F6">
            <w:pPr>
              <w:pStyle w:val="AltNormal"/>
              <w:jc w:val="center"/>
              <w:rPr>
                <w:del w:id="661" w:author="gludovaczd" w:date="2013-07-24T10:47:00Z"/>
                <w:lang w:eastAsia="zh-CN"/>
              </w:rPr>
            </w:pPr>
            <w:del w:id="662" w:author="gludovaczd" w:date="2013-07-24T10:47:00Z">
              <w:r w:rsidRPr="00150097" w:rsidDel="00147879">
                <w:rPr>
                  <w:lang w:eastAsia="zh-CN"/>
                </w:rPr>
                <w:delText>Output</w:delText>
              </w:r>
            </w:del>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Del="00147879" w:rsidRDefault="006800AF" w:rsidP="00F464F6">
            <w:pPr>
              <w:pStyle w:val="AltNormal"/>
              <w:rPr>
                <w:del w:id="663" w:author="gludovaczd" w:date="2013-07-24T10:47:00Z"/>
                <w:lang w:eastAsia="zh-CN"/>
              </w:rPr>
            </w:pPr>
            <w:del w:id="664" w:author="gludovaczd" w:date="2013-07-24T10:47:00Z">
              <w:r w:rsidRPr="00150097" w:rsidDel="00147879">
                <w:rPr>
                  <w:lang w:eastAsia="zh-CN"/>
                </w:rPr>
                <w:delText xml:space="preserve">The Status of the invitation </w:delText>
              </w:r>
            </w:del>
          </w:p>
          <w:p w:rsidR="006800AF" w:rsidRPr="00150097" w:rsidDel="00147879" w:rsidRDefault="006800AF" w:rsidP="00147879">
            <w:pPr>
              <w:pStyle w:val="AltNormal"/>
              <w:numPr>
                <w:ilvl w:val="0"/>
                <w:numId w:val="43"/>
              </w:numPr>
              <w:rPr>
                <w:del w:id="665" w:author="gludovaczd" w:date="2013-07-24T10:47:00Z"/>
                <w:lang w:eastAsia="zh-CN"/>
              </w:rPr>
            </w:pPr>
            <w:del w:id="666" w:author="gludovaczd" w:date="2013-07-24T10:47:00Z">
              <w:r w:rsidRPr="00150097" w:rsidDel="00147879">
                <w:rPr>
                  <w:lang w:eastAsia="zh-CN"/>
                </w:rPr>
                <w:delText>Rejected</w:delText>
              </w:r>
            </w:del>
          </w:p>
          <w:p w:rsidR="006800AF" w:rsidRPr="00150097" w:rsidDel="00147879" w:rsidRDefault="006800AF" w:rsidP="00147879">
            <w:pPr>
              <w:pStyle w:val="AltNormal"/>
              <w:numPr>
                <w:ilvl w:val="0"/>
                <w:numId w:val="43"/>
              </w:numPr>
              <w:rPr>
                <w:del w:id="667" w:author="gludovaczd" w:date="2013-07-24T10:47:00Z"/>
                <w:lang w:eastAsia="zh-CN"/>
              </w:rPr>
            </w:pPr>
            <w:del w:id="668" w:author="gludovaczd" w:date="2013-07-24T10:47:00Z">
              <w:r w:rsidRPr="00150097" w:rsidDel="00147879">
                <w:rPr>
                  <w:lang w:eastAsia="zh-CN"/>
                </w:rPr>
                <w:delText>Accepted</w:delText>
              </w:r>
            </w:del>
          </w:p>
          <w:p w:rsidR="006800AF" w:rsidRPr="00150097" w:rsidDel="00147879" w:rsidRDefault="006800AF" w:rsidP="00147879">
            <w:pPr>
              <w:pStyle w:val="AltNormal"/>
              <w:numPr>
                <w:ilvl w:val="0"/>
                <w:numId w:val="43"/>
              </w:numPr>
              <w:rPr>
                <w:del w:id="669" w:author="gludovaczd" w:date="2013-07-24T10:47:00Z"/>
                <w:lang w:eastAsia="zh-CN"/>
              </w:rPr>
            </w:pPr>
            <w:del w:id="670" w:author="gludovaczd" w:date="2013-07-24T10:47:00Z">
              <w:r w:rsidRPr="00150097" w:rsidDel="00147879">
                <w:rPr>
                  <w:lang w:eastAsia="zh-CN"/>
                </w:rPr>
                <w:delText>No Answer</w:delText>
              </w:r>
            </w:del>
          </w:p>
        </w:tc>
      </w:tr>
    </w:tbl>
    <w:p w:rsidR="006800AF" w:rsidRPr="00150097" w:rsidRDefault="006800AF" w:rsidP="00147879">
      <w:pPr>
        <w:pStyle w:val="AltNormal"/>
        <w:rPr>
          <w:lang w:eastAsia="zh-CN"/>
        </w:rPr>
      </w:pPr>
    </w:p>
    <w:tbl>
      <w:tblPr>
        <w:tblW w:w="0" w:type="auto"/>
        <w:tblLook w:val="01E0"/>
      </w:tblPr>
      <w:tblGrid>
        <w:gridCol w:w="2338"/>
        <w:gridCol w:w="7835"/>
      </w:tblGrid>
      <w:tr w:rsidR="006800AF" w:rsidRPr="00150097" w:rsidTr="00F464F6">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Return Values</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function succeeded.</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 xml:space="preserve">A fatal error has occurred. </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deviceID references a non-existing device or a device which is not open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does not contain hardware which supports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is not in a power state which allows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security request supplied when the API was opened does not grant privilege to access this functionality. You may close and reopen the API with updated credentials to perform this operation.</w:t>
            </w:r>
          </w:p>
        </w:tc>
      </w:tr>
    </w:tbl>
    <w:p w:rsidR="006800AF" w:rsidRPr="00150097" w:rsidRDefault="006800AF" w:rsidP="00147879">
      <w:pPr>
        <w:pStyle w:val="AltNormal"/>
      </w:pPr>
    </w:p>
    <w:p w:rsidR="006800AF" w:rsidRPr="00150097" w:rsidRDefault="006800AF" w:rsidP="00147879">
      <w:pPr>
        <w:pStyle w:val="Heading3"/>
        <w:numPr>
          <w:numberingChange w:id="671" w:author="Thierry B" w:date="2013-07-24T17:35:00Z" w:original="%1:7:0:.%2:14:0:.%3:7:0:"/>
        </w:numPr>
        <w:tabs>
          <w:tab w:val="clear" w:pos="1800"/>
          <w:tab w:val="clear" w:pos="2520"/>
        </w:tabs>
        <w:spacing w:before="120" w:after="80"/>
        <w:rPr>
          <w:bCs/>
          <w:sz w:val="24"/>
          <w:lang w:eastAsia="zh-CN"/>
        </w:rPr>
      </w:pPr>
      <w:bookmarkStart w:id="672" w:name="_Toc361063772"/>
      <w:r w:rsidRPr="00150097">
        <w:rPr>
          <w:bCs/>
          <w:sz w:val="24"/>
          <w:lang w:eastAsia="zh-CN"/>
        </w:rPr>
        <w:t>CMAPI_P2P_RejectInvitationToGroup()</w:t>
      </w:r>
      <w:bookmarkEnd w:id="672"/>
    </w:p>
    <w:p w:rsidR="006800AF" w:rsidRPr="00150097" w:rsidRDefault="006800AF" w:rsidP="00147879">
      <w:pPr>
        <w:pStyle w:val="AltNormal"/>
      </w:pPr>
      <w:r w:rsidRPr="00150097">
        <w:rPr>
          <w:lang w:eastAsia="zh-CN"/>
        </w:rPr>
        <w:t xml:space="preserve">The </w:t>
      </w:r>
      <w:r w:rsidRPr="00150097">
        <w:rPr>
          <w:b/>
          <w:lang w:eastAsia="zh-CN"/>
        </w:rPr>
        <w:t xml:space="preserve">CMAPI_P2P_RejectInvitationToGroup() </w:t>
      </w:r>
      <w:r w:rsidRPr="00150097">
        <w:rPr>
          <w:lang w:eastAsia="zh-CN"/>
        </w:rPr>
        <w:t xml:space="preserve">function is used </w:t>
      </w:r>
      <w:r w:rsidRPr="00150097">
        <w:t>to reject an invitation to join an existing group</w:t>
      </w:r>
    </w:p>
    <w:p w:rsidR="006800AF" w:rsidRPr="00150097" w:rsidRDefault="006800AF" w:rsidP="0014787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6800AF" w:rsidRPr="00150097" w:rsidTr="00F464F6">
        <w:tc>
          <w:tcPr>
            <w:tcW w:w="10065" w:type="dxa"/>
            <w:shd w:val="clear" w:color="auto" w:fill="D9D9D9"/>
          </w:tcPr>
          <w:p w:rsidR="006800AF" w:rsidRPr="00150097" w:rsidRDefault="006800AF" w:rsidP="00F464F6">
            <w:pPr>
              <w:pStyle w:val="AltNormal"/>
              <w:rPr>
                <w:b/>
                <w:lang w:eastAsia="zh-CN"/>
              </w:rPr>
            </w:pPr>
            <w:r w:rsidRPr="00150097">
              <w:rPr>
                <w:b/>
                <w:lang w:eastAsia="zh-CN"/>
              </w:rPr>
              <w:t>Prototype</w:t>
            </w:r>
          </w:p>
        </w:tc>
      </w:tr>
      <w:tr w:rsidR="006800AF" w:rsidRPr="00150097" w:rsidTr="00F464F6">
        <w:tc>
          <w:tcPr>
            <w:tcW w:w="10065" w:type="dxa"/>
            <w:shd w:val="clear" w:color="auto" w:fill="D9D9D9"/>
          </w:tcPr>
          <w:p w:rsidR="006800AF" w:rsidRPr="00150097" w:rsidRDefault="006800AF" w:rsidP="00F464F6">
            <w:pPr>
              <w:pStyle w:val="AltNormal"/>
              <w:rPr>
                <w:lang w:eastAsia="zh-CN"/>
              </w:rPr>
            </w:pPr>
          </w:p>
          <w:p w:rsidR="006800AF" w:rsidRPr="00150097" w:rsidRDefault="006800AF" w:rsidP="00F464F6">
            <w:pPr>
              <w:pStyle w:val="AltNormal"/>
              <w:rPr>
                <w:lang w:eastAsia="zh-CN"/>
              </w:rPr>
            </w:pPr>
            <w:r w:rsidRPr="00150097">
              <w:rPr>
                <w:lang w:eastAsia="zh-CN"/>
              </w:rPr>
              <w:t xml:space="preserve">dword </w:t>
            </w:r>
            <w:r w:rsidRPr="00150097">
              <w:rPr>
                <w:b/>
                <w:lang w:eastAsia="zh-CN"/>
              </w:rPr>
              <w:t xml:space="preserve">CMAPI_P2P_RejectInvitationToGroup </w:t>
            </w:r>
            <w:r w:rsidRPr="00150097">
              <w:rPr>
                <w:lang w:eastAsia="zh-CN"/>
              </w:rPr>
              <w:t>(dword deviceID, dword groupID, dword remoteDeviceID, dword invitationID)</w:t>
            </w:r>
          </w:p>
          <w:p w:rsidR="006800AF" w:rsidRPr="00150097" w:rsidRDefault="006800AF" w:rsidP="00F464F6">
            <w:pPr>
              <w:pStyle w:val="AltNormal"/>
              <w:rPr>
                <w:lang w:eastAsia="zh-CN"/>
              </w:rPr>
            </w:pPr>
          </w:p>
        </w:tc>
      </w:tr>
    </w:tbl>
    <w:p w:rsidR="006800AF" w:rsidRPr="00150097" w:rsidRDefault="006800AF" w:rsidP="00147879">
      <w:pPr>
        <w:pStyle w:val="AltNormal"/>
        <w:rPr>
          <w:lang w:eastAsia="zh-CN"/>
        </w:rPr>
      </w:pPr>
    </w:p>
    <w:tbl>
      <w:tblPr>
        <w:tblW w:w="0" w:type="auto"/>
        <w:tblLook w:val="01E0"/>
      </w:tblPr>
      <w:tblGrid>
        <w:gridCol w:w="1949"/>
        <w:gridCol w:w="1400"/>
        <w:gridCol w:w="6824"/>
      </w:tblGrid>
      <w:tr w:rsidR="006800AF" w:rsidRPr="00150097" w:rsidTr="00F464F6">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Parameters</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device concerned.</w:t>
            </w:r>
          </w:p>
        </w:tc>
      </w:tr>
      <w:tr w:rsidR="006800AF" w:rsidRPr="00150097" w:rsidTr="00F46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shd w:val="clear" w:color="auto" w:fill="D9D9D9"/>
          </w:tcPr>
          <w:p w:rsidR="006800AF" w:rsidRPr="00150097" w:rsidRDefault="006800AF" w:rsidP="00F464F6">
            <w:pPr>
              <w:pStyle w:val="AltNormal"/>
              <w:jc w:val="center"/>
              <w:rPr>
                <w:lang w:eastAsia="zh-CN"/>
              </w:rPr>
            </w:pPr>
            <w:r w:rsidRPr="00150097">
              <w:rPr>
                <w:lang w:eastAsia="zh-CN"/>
              </w:rPr>
              <w:t>groupID</w:t>
            </w:r>
          </w:p>
        </w:tc>
        <w:tc>
          <w:tcPr>
            <w:tcW w:w="1400" w:type="dxa"/>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shd w:val="clear" w:color="auto" w:fill="D9D9D9"/>
          </w:tcPr>
          <w:p w:rsidR="006800AF" w:rsidRPr="00150097" w:rsidRDefault="006800AF" w:rsidP="00F464F6">
            <w:pPr>
              <w:pStyle w:val="AltNormal"/>
              <w:rPr>
                <w:lang w:eastAsia="zh-CN"/>
              </w:rPr>
            </w:pPr>
            <w:r w:rsidRPr="00150097">
              <w:rPr>
                <w:lang w:eastAsia="zh-CN"/>
              </w:rPr>
              <w:t xml:space="preserve">The ID of the group the </w:t>
            </w:r>
            <w:del w:id="673" w:author="gludovacz" w:date="2013-07-24T11:05:00Z">
              <w:r w:rsidRPr="00150097" w:rsidDel="00F464F6">
                <w:rPr>
                  <w:lang w:eastAsia="zh-CN"/>
                </w:rPr>
                <w:delText xml:space="preserve">Remote </w:delText>
              </w:r>
            </w:del>
            <w:ins w:id="674" w:author="gludovacz" w:date="2013-07-24T11:05:00Z">
              <w:r>
                <w:rPr>
                  <w:lang w:eastAsia="zh-CN"/>
                </w:rPr>
                <w:t>Local</w:t>
              </w:r>
              <w:r w:rsidRPr="00150097">
                <w:rPr>
                  <w:lang w:eastAsia="zh-CN"/>
                </w:rPr>
                <w:t xml:space="preserve"> </w:t>
              </w:r>
            </w:ins>
            <w:r w:rsidRPr="00150097">
              <w:rPr>
                <w:lang w:eastAsia="zh-CN"/>
              </w:rPr>
              <w:t>Device is rejecting to join</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541CB6">
            <w:pPr>
              <w:pStyle w:val="AltNormal"/>
              <w:rPr>
                <w:lang w:eastAsia="zh-CN"/>
              </w:rPr>
            </w:pPr>
            <w:r w:rsidRPr="00150097">
              <w:rPr>
                <w:lang w:eastAsia="zh-CN"/>
              </w:rPr>
              <w:t xml:space="preserve">The ID of the </w:t>
            </w:r>
            <w:del w:id="675" w:author="gludovacz" w:date="2013-07-24T11:05:00Z">
              <w:r w:rsidRPr="00150097" w:rsidDel="00F464F6">
                <w:rPr>
                  <w:lang w:eastAsia="zh-CN"/>
                </w:rPr>
                <w:delText>remote</w:delText>
              </w:r>
            </w:del>
            <w:del w:id="676" w:author="gludovacz" w:date="2013-07-24T11:18:00Z">
              <w:r w:rsidRPr="00150097" w:rsidDel="00541CB6">
                <w:rPr>
                  <w:lang w:eastAsia="zh-CN"/>
                </w:rPr>
                <w:delText xml:space="preserve"> </w:delText>
              </w:r>
            </w:del>
            <w:del w:id="677" w:author="gludovacz" w:date="2013-07-24T11:05:00Z">
              <w:r w:rsidRPr="00150097" w:rsidDel="00F464F6">
                <w:rPr>
                  <w:lang w:eastAsia="zh-CN"/>
                </w:rPr>
                <w:delText xml:space="preserve">device </w:delText>
              </w:r>
            </w:del>
            <w:ins w:id="678" w:author="gludovacz" w:date="2013-07-24T11:18:00Z">
              <w:r>
                <w:rPr>
                  <w:lang w:eastAsia="zh-CN"/>
                </w:rPr>
                <w:t>d</w:t>
              </w:r>
            </w:ins>
            <w:ins w:id="679" w:author="gludovacz" w:date="2013-07-24T11:05:00Z">
              <w:r w:rsidRPr="00150097">
                <w:rPr>
                  <w:lang w:eastAsia="zh-CN"/>
                </w:rPr>
                <w:t xml:space="preserve">evice </w:t>
              </w:r>
            </w:ins>
            <w:r w:rsidRPr="00150097">
              <w:rPr>
                <w:lang w:eastAsia="zh-CN"/>
              </w:rPr>
              <w:t>rejecting the invitation to join this group.</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invitationID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invitation concerned.</w:t>
            </w:r>
          </w:p>
        </w:tc>
      </w:tr>
    </w:tbl>
    <w:p w:rsidR="006800AF" w:rsidRPr="00150097" w:rsidRDefault="006800AF" w:rsidP="00147879">
      <w:pPr>
        <w:pStyle w:val="AltNormal"/>
        <w:rPr>
          <w:lang w:eastAsia="zh-CN"/>
        </w:rPr>
      </w:pPr>
    </w:p>
    <w:tbl>
      <w:tblPr>
        <w:tblW w:w="0" w:type="auto"/>
        <w:tblLook w:val="01E0"/>
      </w:tblPr>
      <w:tblGrid>
        <w:gridCol w:w="2338"/>
        <w:gridCol w:w="7835"/>
      </w:tblGrid>
      <w:tr w:rsidR="006800AF" w:rsidRPr="00150097" w:rsidTr="00F464F6">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Return Values</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function succeeded.</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 xml:space="preserve">A fatal error has occurred. </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deviceID references a non-existing device or a device which is not open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does not contain hardware which supports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is not in a power state which allows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security request supplied when the API was opened does not grant privilege to access this functionality. You may close and reopen the API with updated credentials to perform this operation.</w:t>
            </w:r>
          </w:p>
        </w:tc>
      </w:tr>
    </w:tbl>
    <w:p w:rsidR="006800AF" w:rsidRPr="00150097" w:rsidRDefault="006800AF" w:rsidP="00147879">
      <w:pPr>
        <w:pStyle w:val="AltNormal"/>
      </w:pPr>
    </w:p>
    <w:p w:rsidR="006800AF" w:rsidRPr="00150097" w:rsidRDefault="006800AF" w:rsidP="00147879">
      <w:pPr>
        <w:pStyle w:val="Heading3"/>
        <w:numPr>
          <w:numberingChange w:id="680" w:author="Thierry B" w:date="2013-07-24T17:35:00Z" w:original="%1:7:0:.%2:14:0:.%3:8:0:"/>
        </w:numPr>
        <w:tabs>
          <w:tab w:val="clear" w:pos="1800"/>
          <w:tab w:val="clear" w:pos="2520"/>
        </w:tabs>
        <w:spacing w:before="120" w:after="80"/>
        <w:rPr>
          <w:bCs/>
          <w:sz w:val="24"/>
          <w:lang w:eastAsia="zh-CN"/>
        </w:rPr>
      </w:pPr>
      <w:bookmarkStart w:id="681" w:name="_Toc361063773"/>
      <w:r w:rsidRPr="00150097">
        <w:rPr>
          <w:bCs/>
          <w:sz w:val="24"/>
          <w:lang w:eastAsia="zh-CN"/>
        </w:rPr>
        <w:t>CMAPI_P2P_RejectJoiningGroup()</w:t>
      </w:r>
      <w:bookmarkEnd w:id="681"/>
    </w:p>
    <w:p w:rsidR="006800AF" w:rsidRPr="00150097" w:rsidRDefault="006800AF" w:rsidP="00147879">
      <w:pPr>
        <w:pStyle w:val="AltNormal"/>
      </w:pPr>
      <w:r w:rsidRPr="00150097">
        <w:rPr>
          <w:lang w:eastAsia="zh-CN"/>
        </w:rPr>
        <w:t xml:space="preserve">The </w:t>
      </w:r>
      <w:r w:rsidRPr="00150097">
        <w:rPr>
          <w:b/>
          <w:lang w:eastAsia="zh-CN"/>
        </w:rPr>
        <w:t xml:space="preserve">CMAPI_P2P_RejectJoiningGroup() </w:t>
      </w:r>
      <w:r w:rsidRPr="00150097">
        <w:rPr>
          <w:lang w:eastAsia="zh-CN"/>
        </w:rPr>
        <w:t xml:space="preserve">function is used </w:t>
      </w:r>
      <w:r w:rsidRPr="00150097">
        <w:t>to reject a Remote Device from joining to an existing group.</w:t>
      </w:r>
    </w:p>
    <w:p w:rsidR="006800AF" w:rsidRPr="00150097" w:rsidRDefault="006800AF" w:rsidP="0014787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6800AF" w:rsidRPr="00150097" w:rsidTr="00F464F6">
        <w:tc>
          <w:tcPr>
            <w:tcW w:w="10065" w:type="dxa"/>
            <w:shd w:val="clear" w:color="auto" w:fill="D9D9D9"/>
          </w:tcPr>
          <w:p w:rsidR="006800AF" w:rsidRPr="00150097" w:rsidRDefault="006800AF" w:rsidP="00F464F6">
            <w:pPr>
              <w:pStyle w:val="AltNormal"/>
              <w:rPr>
                <w:b/>
                <w:lang w:eastAsia="zh-CN"/>
              </w:rPr>
            </w:pPr>
            <w:r w:rsidRPr="00150097">
              <w:rPr>
                <w:b/>
                <w:lang w:eastAsia="zh-CN"/>
              </w:rPr>
              <w:t>Prototype</w:t>
            </w:r>
          </w:p>
        </w:tc>
      </w:tr>
      <w:tr w:rsidR="006800AF" w:rsidRPr="00150097" w:rsidTr="00F464F6">
        <w:tc>
          <w:tcPr>
            <w:tcW w:w="10065" w:type="dxa"/>
            <w:shd w:val="clear" w:color="auto" w:fill="D9D9D9"/>
          </w:tcPr>
          <w:p w:rsidR="006800AF" w:rsidRPr="00150097" w:rsidRDefault="006800AF" w:rsidP="00F464F6">
            <w:pPr>
              <w:pStyle w:val="AltNormal"/>
              <w:rPr>
                <w:lang w:eastAsia="zh-CN"/>
              </w:rPr>
            </w:pPr>
          </w:p>
          <w:p w:rsidR="006800AF" w:rsidRPr="00150097" w:rsidRDefault="006800AF" w:rsidP="00F464F6">
            <w:pPr>
              <w:pStyle w:val="AltNormal"/>
              <w:rPr>
                <w:lang w:eastAsia="zh-CN"/>
              </w:rPr>
            </w:pPr>
            <w:r w:rsidRPr="00150097">
              <w:rPr>
                <w:lang w:eastAsia="zh-CN"/>
              </w:rPr>
              <w:t xml:space="preserve">dword </w:t>
            </w:r>
            <w:r w:rsidRPr="00150097">
              <w:rPr>
                <w:b/>
                <w:lang w:eastAsia="zh-CN"/>
              </w:rPr>
              <w:t xml:space="preserve">CMAPI_P2P_RejectJoiningGroup </w:t>
            </w:r>
            <w:r w:rsidRPr="00150097">
              <w:rPr>
                <w:lang w:eastAsia="zh-CN"/>
              </w:rPr>
              <w:t>(dword deviceID, dword groupID, dword remoteDeviceID</w:t>
            </w:r>
            <w:ins w:id="682" w:author="gludovacz" w:date="2013-07-24T11:11:00Z">
              <w:r>
                <w:rPr>
                  <w:lang w:eastAsia="zh-CN"/>
                </w:rPr>
                <w:t>, dword requestID</w:t>
              </w:r>
            </w:ins>
            <w:r w:rsidRPr="00150097">
              <w:rPr>
                <w:lang w:eastAsia="zh-CN"/>
              </w:rPr>
              <w:t>)</w:t>
            </w:r>
          </w:p>
          <w:p w:rsidR="006800AF" w:rsidRPr="00150097" w:rsidRDefault="006800AF" w:rsidP="00F464F6">
            <w:pPr>
              <w:pStyle w:val="AltNormal"/>
              <w:rPr>
                <w:lang w:eastAsia="zh-CN"/>
              </w:rPr>
            </w:pPr>
          </w:p>
        </w:tc>
      </w:tr>
    </w:tbl>
    <w:p w:rsidR="006800AF" w:rsidRPr="00150097" w:rsidRDefault="006800AF" w:rsidP="00147879">
      <w:pPr>
        <w:pStyle w:val="AltNormal"/>
        <w:rPr>
          <w:lang w:eastAsia="zh-CN"/>
        </w:rPr>
      </w:pPr>
    </w:p>
    <w:tbl>
      <w:tblPr>
        <w:tblW w:w="0" w:type="auto"/>
        <w:tblLook w:val="01E0"/>
      </w:tblPr>
      <w:tblGrid>
        <w:gridCol w:w="1949"/>
        <w:gridCol w:w="1400"/>
        <w:gridCol w:w="6824"/>
      </w:tblGrid>
      <w:tr w:rsidR="006800AF" w:rsidRPr="00150097" w:rsidTr="00F464F6">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Parameters</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device concerned.</w:t>
            </w:r>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groupID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 xml:space="preserve">The ID of the group </w:t>
            </w:r>
            <w:del w:id="683" w:author="gludovacz" w:date="2013-07-24T11:09:00Z">
              <w:r w:rsidRPr="00150097" w:rsidDel="00F464F6">
                <w:rPr>
                  <w:lang w:eastAsia="zh-CN"/>
                </w:rPr>
                <w:delText>the Remote Device is invited to join</w:delText>
              </w:r>
            </w:del>
            <w:ins w:id="684" w:author="gludovacz" w:date="2013-07-24T11:09:00Z">
              <w:r>
                <w:rPr>
                  <w:lang w:eastAsia="zh-CN"/>
                </w:rPr>
                <w:t>concerned.</w:t>
              </w:r>
            </w:ins>
          </w:p>
        </w:tc>
      </w:tr>
      <w:tr w:rsidR="006800AF"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remoteDeviceID</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lang w:eastAsia="zh-CN"/>
              </w:rPr>
            </w:pPr>
            <w:r w:rsidRPr="00150097">
              <w:rPr>
                <w:lang w:eastAsia="zh-CN"/>
              </w:rPr>
              <w:t>The ID of the remote device being rejected to join this group.</w:t>
            </w:r>
          </w:p>
        </w:tc>
      </w:tr>
      <w:tr w:rsidR="006800AF" w:rsidRPr="00150097" w:rsidTr="00F464F6">
        <w:trPr>
          <w:ins w:id="685" w:author="gludovaczd" w:date="2013-07-24T10:49: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ins w:id="686" w:author="gludovaczd" w:date="2013-07-24T10:49:00Z"/>
                <w:lang w:eastAsia="zh-CN"/>
              </w:rPr>
            </w:pPr>
            <w:ins w:id="687" w:author="gludovacz" w:date="2013-07-24T11:11:00Z">
              <w:r>
                <w:rPr>
                  <w:lang w:eastAsia="zh-CN"/>
                </w:rPr>
                <w:t>request</w:t>
              </w:r>
            </w:ins>
            <w:ins w:id="688" w:author="gludovacz" w:date="2013-07-24T11:12:00Z">
              <w:r>
                <w:rPr>
                  <w:lang w:eastAsia="zh-CN"/>
                </w:rPr>
                <w:t>ID</w:t>
              </w:r>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ins w:id="689" w:author="gludovaczd" w:date="2013-07-24T10:49:00Z"/>
                <w:lang w:eastAsia="zh-CN"/>
              </w:rPr>
            </w:pPr>
            <w:ins w:id="690" w:author="gludovacz" w:date="2013-07-24T11:11:00Z">
              <w:r>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ins w:id="691" w:author="gludovaczd" w:date="2013-07-24T10:49:00Z"/>
                <w:lang w:eastAsia="zh-CN"/>
              </w:rPr>
            </w:pPr>
            <w:ins w:id="692" w:author="gludovacz" w:date="2013-07-24T11:12:00Z">
              <w:r>
                <w:rPr>
                  <w:lang w:eastAsia="zh-CN"/>
                </w:rPr>
                <w:t>The ID of the request for joining the group.</w:t>
              </w:r>
            </w:ins>
          </w:p>
        </w:tc>
      </w:tr>
    </w:tbl>
    <w:p w:rsidR="006800AF" w:rsidRPr="00150097" w:rsidRDefault="006800AF" w:rsidP="00147879">
      <w:pPr>
        <w:pStyle w:val="AltNormal"/>
        <w:rPr>
          <w:lang w:eastAsia="zh-CN"/>
        </w:rPr>
      </w:pPr>
    </w:p>
    <w:tbl>
      <w:tblPr>
        <w:tblW w:w="0" w:type="auto"/>
        <w:tblLook w:val="01E0"/>
      </w:tblPr>
      <w:tblGrid>
        <w:gridCol w:w="2338"/>
        <w:gridCol w:w="7835"/>
      </w:tblGrid>
      <w:tr w:rsidR="006800AF" w:rsidRPr="00150097" w:rsidTr="00F464F6">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rPr>
                <w:b/>
                <w:lang w:eastAsia="zh-CN"/>
              </w:rPr>
            </w:pPr>
            <w:r w:rsidRPr="00150097">
              <w:rPr>
                <w:b/>
                <w:lang w:eastAsia="zh-CN"/>
              </w:rPr>
              <w:t>Return Values</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b/>
                <w:lang w:eastAsia="zh-CN"/>
              </w:rPr>
            </w:pPr>
            <w:r w:rsidRPr="00150097">
              <w:rPr>
                <w:b/>
                <w:lang w:eastAsia="zh-CN"/>
              </w:rPr>
              <w:t>Description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function succeeded.</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pPr>
            <w:r w:rsidRPr="00150097">
              <w:rPr>
                <w:rFonts w:cs="Arial"/>
                <w:lang w:eastAsia="zh-CN"/>
              </w:rPr>
              <w:t>0X</w:t>
            </w:r>
            <w:r w:rsidRPr="00150097">
              <w:rPr>
                <w:lang w:eastAsia="zh-CN"/>
              </w:rPr>
              <w:t>000000</w:t>
            </w:r>
            <w:r w:rsidRPr="00150097">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 xml:space="preserve">A fatal error has occurred. </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deviceID references a non-existing device or a device which is not open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does not contain hardware which supports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device is not in a power state which allows this operation.</w:t>
            </w:r>
          </w:p>
        </w:tc>
      </w:tr>
      <w:tr w:rsidR="006800AF"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jc w:val="center"/>
              <w:rPr>
                <w:rFonts w:cs="Arial"/>
                <w:lang w:eastAsia="zh-CN"/>
              </w:rPr>
            </w:pPr>
            <w:r w:rsidRPr="00150097">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F464F6">
            <w:pPr>
              <w:pStyle w:val="AltNormal"/>
            </w:pPr>
            <w:r w:rsidRPr="00150097">
              <w:t>The security request supplied when the API was opened does not grant privilege to access this functionality. You may close and reopen the API with updated credentials to perform this operation.</w:t>
            </w:r>
          </w:p>
        </w:tc>
      </w:tr>
    </w:tbl>
    <w:p w:rsidR="006800AF" w:rsidRPr="00150097" w:rsidRDefault="006800AF" w:rsidP="00541CB6">
      <w:pPr>
        <w:pStyle w:val="Heading3"/>
        <w:numPr>
          <w:numberingChange w:id="693" w:author="Thierry B" w:date="2013-07-24T17:35:00Z" w:original="%1:7:0:.%2:14:0:.%3:9:0:"/>
        </w:numPr>
        <w:tabs>
          <w:tab w:val="clear" w:pos="1800"/>
          <w:tab w:val="clear" w:pos="2520"/>
        </w:tabs>
        <w:spacing w:before="120" w:after="80"/>
        <w:rPr>
          <w:ins w:id="694" w:author="gludovacz" w:date="2013-07-24T11:14:00Z"/>
          <w:bCs/>
          <w:sz w:val="24"/>
          <w:lang w:eastAsia="zh-CN"/>
        </w:rPr>
      </w:pPr>
      <w:ins w:id="695" w:author="gludovacz" w:date="2013-07-24T11:14:00Z">
        <w:r w:rsidRPr="00150097">
          <w:rPr>
            <w:bCs/>
            <w:sz w:val="24"/>
            <w:lang w:eastAsia="zh-CN"/>
          </w:rPr>
          <w:t>CMAPI_P2P_</w:t>
        </w:r>
        <w:r>
          <w:rPr>
            <w:bCs/>
            <w:sz w:val="24"/>
            <w:lang w:eastAsia="zh-CN"/>
          </w:rPr>
          <w:t>RequestTo</w:t>
        </w:r>
        <w:r w:rsidRPr="00150097">
          <w:rPr>
            <w:bCs/>
            <w:sz w:val="24"/>
            <w:lang w:eastAsia="zh-CN"/>
          </w:rPr>
          <w:t>JoinGroup()</w:t>
        </w:r>
      </w:ins>
    </w:p>
    <w:p w:rsidR="006800AF" w:rsidRPr="00150097" w:rsidRDefault="006800AF" w:rsidP="00541CB6">
      <w:pPr>
        <w:pStyle w:val="AltNormal"/>
        <w:rPr>
          <w:ins w:id="696" w:author="gludovacz" w:date="2013-07-24T11:14:00Z"/>
        </w:rPr>
      </w:pPr>
      <w:ins w:id="697" w:author="gludovacz" w:date="2013-07-24T11:14:00Z">
        <w:r w:rsidRPr="00150097">
          <w:rPr>
            <w:lang w:eastAsia="zh-CN"/>
          </w:rPr>
          <w:t xml:space="preserve">The </w:t>
        </w:r>
        <w:r w:rsidRPr="00150097">
          <w:rPr>
            <w:b/>
            <w:lang w:eastAsia="zh-CN"/>
          </w:rPr>
          <w:t>CMAPI_P2P_</w:t>
        </w:r>
      </w:ins>
      <w:ins w:id="698" w:author="gludovacz" w:date="2013-07-24T11:16:00Z">
        <w:r>
          <w:rPr>
            <w:b/>
            <w:lang w:eastAsia="zh-CN"/>
          </w:rPr>
          <w:t>RequestTo</w:t>
        </w:r>
      </w:ins>
      <w:ins w:id="699" w:author="gludovacz" w:date="2013-07-24T11:14:00Z">
        <w:r w:rsidRPr="00150097">
          <w:rPr>
            <w:b/>
            <w:lang w:eastAsia="zh-CN"/>
          </w:rPr>
          <w:t xml:space="preserve">JoinGroup() </w:t>
        </w:r>
        <w:r w:rsidRPr="00150097">
          <w:rPr>
            <w:lang w:eastAsia="zh-CN"/>
          </w:rPr>
          <w:t xml:space="preserve">function is used </w:t>
        </w:r>
      </w:ins>
      <w:ins w:id="700" w:author="gludovacz" w:date="2013-07-24T11:16:00Z">
        <w:r>
          <w:t xml:space="preserve">to </w:t>
        </w:r>
      </w:ins>
      <w:ins w:id="701" w:author="gludovacz" w:date="2013-07-24T13:10:00Z">
        <w:r>
          <w:t xml:space="preserve">send a </w:t>
        </w:r>
      </w:ins>
      <w:ins w:id="702" w:author="gludovacz" w:date="2013-07-24T11:14:00Z">
        <w:r>
          <w:t>request</w:t>
        </w:r>
      </w:ins>
      <w:ins w:id="703" w:author="gludovacz" w:date="2013-07-24T13:11:00Z">
        <w:r>
          <w:t xml:space="preserve"> for</w:t>
        </w:r>
      </w:ins>
      <w:ins w:id="704" w:author="gludovacz" w:date="2013-07-24T11:14:00Z">
        <w:r w:rsidRPr="00150097">
          <w:t xml:space="preserve"> </w:t>
        </w:r>
      </w:ins>
      <w:ins w:id="705" w:author="gludovacz" w:date="2013-07-24T13:11:00Z">
        <w:r w:rsidRPr="00150097">
          <w:t>join</w:t>
        </w:r>
        <w:r>
          <w:t>ing</w:t>
        </w:r>
        <w:r w:rsidRPr="00150097">
          <w:t xml:space="preserve"> an existing group</w:t>
        </w:r>
        <w:r>
          <w:t xml:space="preserve"> </w:t>
        </w:r>
      </w:ins>
      <w:ins w:id="706" w:author="gludovacz" w:date="2013-07-24T13:10:00Z">
        <w:r>
          <w:t>to the group owner</w:t>
        </w:r>
      </w:ins>
      <w:ins w:id="707" w:author="gludovacz" w:date="2013-07-24T11:14:00Z">
        <w:r w:rsidRPr="00150097">
          <w:t>.</w:t>
        </w:r>
      </w:ins>
    </w:p>
    <w:p w:rsidR="006800AF" w:rsidRPr="00150097" w:rsidRDefault="006800AF" w:rsidP="00541CB6">
      <w:pPr>
        <w:pStyle w:val="AltNormal"/>
        <w:rPr>
          <w:ins w:id="708" w:author="gludovacz" w:date="2013-07-24T11:1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6800AF" w:rsidRPr="00150097" w:rsidTr="00881F42">
        <w:trPr>
          <w:ins w:id="709" w:author="gludovacz" w:date="2013-07-24T11:14:00Z"/>
        </w:trPr>
        <w:tc>
          <w:tcPr>
            <w:tcW w:w="10065" w:type="dxa"/>
            <w:shd w:val="clear" w:color="auto" w:fill="D9D9D9"/>
          </w:tcPr>
          <w:p w:rsidR="006800AF" w:rsidRPr="00150097" w:rsidRDefault="006800AF" w:rsidP="00881F42">
            <w:pPr>
              <w:pStyle w:val="AltNormal"/>
              <w:rPr>
                <w:ins w:id="710" w:author="gludovacz" w:date="2013-07-24T11:14:00Z"/>
                <w:b/>
                <w:lang w:eastAsia="zh-CN"/>
              </w:rPr>
            </w:pPr>
            <w:ins w:id="711" w:author="gludovacz" w:date="2013-07-24T11:14:00Z">
              <w:r w:rsidRPr="00150097">
                <w:rPr>
                  <w:b/>
                  <w:lang w:eastAsia="zh-CN"/>
                </w:rPr>
                <w:t>Prototype</w:t>
              </w:r>
            </w:ins>
          </w:p>
        </w:tc>
      </w:tr>
      <w:tr w:rsidR="006800AF" w:rsidRPr="00150097" w:rsidTr="00881F42">
        <w:trPr>
          <w:ins w:id="712" w:author="gludovacz" w:date="2013-07-24T11:14:00Z"/>
        </w:trPr>
        <w:tc>
          <w:tcPr>
            <w:tcW w:w="10065" w:type="dxa"/>
            <w:shd w:val="clear" w:color="auto" w:fill="D9D9D9"/>
          </w:tcPr>
          <w:p w:rsidR="006800AF" w:rsidRPr="00150097" w:rsidRDefault="006800AF" w:rsidP="00881F42">
            <w:pPr>
              <w:pStyle w:val="AltNormal"/>
              <w:rPr>
                <w:ins w:id="713" w:author="gludovacz" w:date="2013-07-24T11:14:00Z"/>
                <w:lang w:eastAsia="zh-CN"/>
              </w:rPr>
            </w:pPr>
          </w:p>
          <w:p w:rsidR="006800AF" w:rsidRPr="00150097" w:rsidRDefault="006800AF" w:rsidP="00881F42">
            <w:pPr>
              <w:pStyle w:val="AltNormal"/>
              <w:rPr>
                <w:ins w:id="714" w:author="gludovacz" w:date="2013-07-24T11:14:00Z"/>
                <w:lang w:eastAsia="zh-CN"/>
              </w:rPr>
            </w:pPr>
            <w:ins w:id="715" w:author="gludovacz" w:date="2013-07-24T11:14:00Z">
              <w:r w:rsidRPr="00150097">
                <w:rPr>
                  <w:lang w:eastAsia="zh-CN"/>
                </w:rPr>
                <w:t xml:space="preserve">dword </w:t>
              </w:r>
              <w:r w:rsidRPr="00150097">
                <w:rPr>
                  <w:b/>
                  <w:lang w:eastAsia="zh-CN"/>
                </w:rPr>
                <w:t>CMAPI_P2P_</w:t>
              </w:r>
            </w:ins>
            <w:ins w:id="716" w:author="gludovacz" w:date="2013-07-24T11:16:00Z">
              <w:r>
                <w:rPr>
                  <w:b/>
                  <w:lang w:eastAsia="zh-CN"/>
                </w:rPr>
                <w:t>RequestTo</w:t>
              </w:r>
            </w:ins>
            <w:ins w:id="717" w:author="gludovacz" w:date="2013-07-24T11:14:00Z">
              <w:r w:rsidRPr="00150097">
                <w:rPr>
                  <w:b/>
                  <w:lang w:eastAsia="zh-CN"/>
                </w:rPr>
                <w:t xml:space="preserve">JoinGroup </w:t>
              </w:r>
              <w:r w:rsidRPr="00150097">
                <w:rPr>
                  <w:lang w:eastAsia="zh-CN"/>
                </w:rPr>
                <w:t xml:space="preserve">(dword deviceID, dword groupID, dword remoteDeviceID, dword </w:t>
              </w:r>
            </w:ins>
            <w:ins w:id="718" w:author="gludovacz" w:date="2013-07-24T11:17:00Z">
              <w:r>
                <w:rPr>
                  <w:lang w:eastAsia="zh-CN"/>
                </w:rPr>
                <w:t>requestID</w:t>
              </w:r>
            </w:ins>
            <w:ins w:id="719" w:author="gludovacz" w:date="2013-07-24T11:14:00Z">
              <w:r w:rsidRPr="00150097">
                <w:rPr>
                  <w:lang w:eastAsia="zh-CN"/>
                </w:rPr>
                <w:t>)</w:t>
              </w:r>
            </w:ins>
          </w:p>
          <w:p w:rsidR="006800AF" w:rsidRPr="00150097" w:rsidRDefault="006800AF" w:rsidP="00881F42">
            <w:pPr>
              <w:pStyle w:val="AltNormal"/>
              <w:rPr>
                <w:ins w:id="720" w:author="gludovacz" w:date="2013-07-24T11:14:00Z"/>
                <w:lang w:eastAsia="zh-CN"/>
              </w:rPr>
            </w:pPr>
          </w:p>
        </w:tc>
      </w:tr>
    </w:tbl>
    <w:p w:rsidR="006800AF" w:rsidRPr="00150097" w:rsidRDefault="006800AF" w:rsidP="00541CB6">
      <w:pPr>
        <w:pStyle w:val="AltNormal"/>
        <w:rPr>
          <w:ins w:id="721" w:author="gludovacz" w:date="2013-07-24T11:14:00Z"/>
          <w:lang w:eastAsia="zh-CN"/>
        </w:rPr>
      </w:pPr>
    </w:p>
    <w:tbl>
      <w:tblPr>
        <w:tblW w:w="0" w:type="auto"/>
        <w:tblLook w:val="01E0"/>
      </w:tblPr>
      <w:tblGrid>
        <w:gridCol w:w="1949"/>
        <w:gridCol w:w="1400"/>
        <w:gridCol w:w="6824"/>
      </w:tblGrid>
      <w:tr w:rsidR="006800AF" w:rsidRPr="00150097" w:rsidTr="00881F42">
        <w:trPr>
          <w:ins w:id="722" w:author="gludovacz" w:date="2013-07-24T11:14:00Z"/>
        </w:trPr>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rPr>
                <w:ins w:id="723" w:author="gludovacz" w:date="2013-07-24T11:14:00Z"/>
                <w:b/>
                <w:lang w:eastAsia="zh-CN"/>
              </w:rPr>
            </w:pPr>
            <w:ins w:id="724" w:author="gludovacz" w:date="2013-07-24T11:14:00Z">
              <w:r w:rsidRPr="00150097">
                <w:rPr>
                  <w:b/>
                  <w:lang w:eastAsia="zh-CN"/>
                </w:rPr>
                <w:t>Parameters</w:t>
              </w:r>
            </w:ins>
          </w:p>
        </w:tc>
      </w:tr>
      <w:tr w:rsidR="006800AF" w:rsidRPr="00150097" w:rsidTr="00881F42">
        <w:trPr>
          <w:ins w:id="725"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26" w:author="gludovacz" w:date="2013-07-24T11:14:00Z"/>
                <w:b/>
                <w:lang w:eastAsia="zh-CN"/>
              </w:rPr>
            </w:pPr>
            <w:ins w:id="727" w:author="gludovacz" w:date="2013-07-24T11:14:00Z">
              <w:r w:rsidRPr="00150097">
                <w:rPr>
                  <w:b/>
                  <w:lang w:eastAsia="zh-CN"/>
                </w:rPr>
                <w:t>Field Name</w:t>
              </w:r>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28" w:author="gludovacz" w:date="2013-07-24T11:14:00Z"/>
                <w:b/>
                <w:lang w:eastAsia="zh-CN"/>
              </w:rPr>
            </w:pPr>
            <w:ins w:id="729" w:author="gludovacz" w:date="2013-07-24T11:14:00Z">
              <w:r w:rsidRPr="00150097">
                <w:rPr>
                  <w:b/>
                  <w:lang w:eastAsia="zh-CN"/>
                </w:rPr>
                <w:t>Mode</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30" w:author="gludovacz" w:date="2013-07-24T11:14:00Z"/>
                <w:b/>
                <w:lang w:eastAsia="zh-CN"/>
              </w:rPr>
            </w:pPr>
            <w:ins w:id="731" w:author="gludovacz" w:date="2013-07-24T11:14:00Z">
              <w:r w:rsidRPr="00150097">
                <w:rPr>
                  <w:b/>
                  <w:lang w:eastAsia="zh-CN"/>
                </w:rPr>
                <w:t>Description</w:t>
              </w:r>
            </w:ins>
          </w:p>
        </w:tc>
      </w:tr>
      <w:tr w:rsidR="006800AF" w:rsidRPr="00150097" w:rsidTr="00881F42">
        <w:trPr>
          <w:ins w:id="732"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33" w:author="gludovacz" w:date="2013-07-24T11:14:00Z"/>
                <w:lang w:eastAsia="zh-CN"/>
              </w:rPr>
            </w:pPr>
            <w:ins w:id="734" w:author="gludovacz" w:date="2013-07-24T11:14:00Z">
              <w:r w:rsidRPr="00150097">
                <w:rPr>
                  <w:lang w:eastAsia="zh-CN"/>
                </w:rPr>
                <w:t>deviceID</w:t>
              </w:r>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35" w:author="gludovacz" w:date="2013-07-24T11:14:00Z"/>
                <w:lang w:eastAsia="zh-CN"/>
              </w:rPr>
            </w:pPr>
            <w:ins w:id="736" w:author="gludovacz" w:date="2013-07-24T11:14:00Z">
              <w:r w:rsidRPr="00150097">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rPr>
                <w:ins w:id="737" w:author="gludovacz" w:date="2013-07-24T11:14:00Z"/>
                <w:lang w:eastAsia="zh-CN"/>
              </w:rPr>
            </w:pPr>
            <w:ins w:id="738" w:author="gludovacz" w:date="2013-07-24T11:14:00Z">
              <w:r w:rsidRPr="00150097">
                <w:rPr>
                  <w:lang w:eastAsia="zh-CN"/>
                </w:rPr>
                <w:t>The ID of the device concerned.</w:t>
              </w:r>
            </w:ins>
          </w:p>
        </w:tc>
      </w:tr>
      <w:tr w:rsidR="006800AF" w:rsidRPr="00150097" w:rsidTr="00881F42">
        <w:trPr>
          <w:ins w:id="739"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40" w:author="gludovacz" w:date="2013-07-24T11:14:00Z"/>
                <w:lang w:eastAsia="zh-CN"/>
              </w:rPr>
            </w:pPr>
            <w:ins w:id="741" w:author="gludovacz" w:date="2013-07-24T11:14:00Z">
              <w:r w:rsidRPr="00150097">
                <w:rPr>
                  <w:lang w:eastAsia="zh-CN"/>
                </w:rPr>
                <w:t>groupID</w:t>
              </w:r>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42" w:author="gludovacz" w:date="2013-07-24T11:14:00Z"/>
                <w:lang w:eastAsia="zh-CN"/>
              </w:rPr>
            </w:pPr>
            <w:ins w:id="743" w:author="gludovacz" w:date="2013-07-24T11:14:00Z">
              <w:r w:rsidRPr="00150097">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206FC4">
            <w:pPr>
              <w:pStyle w:val="AltNormal"/>
              <w:rPr>
                <w:ins w:id="744" w:author="gludovacz" w:date="2013-07-24T11:14:00Z"/>
                <w:lang w:eastAsia="zh-CN"/>
              </w:rPr>
            </w:pPr>
            <w:ins w:id="745" w:author="gludovacz" w:date="2013-07-24T11:14:00Z">
              <w:r w:rsidRPr="00150097">
                <w:rPr>
                  <w:lang w:eastAsia="zh-CN"/>
                </w:rPr>
                <w:t xml:space="preserve">The ID of the group the </w:t>
              </w:r>
            </w:ins>
            <w:ins w:id="746" w:author="gludovacz" w:date="2013-07-24T13:07:00Z">
              <w:r>
                <w:rPr>
                  <w:lang w:eastAsia="zh-CN"/>
                </w:rPr>
                <w:t>d</w:t>
              </w:r>
            </w:ins>
            <w:ins w:id="747" w:author="gludovacz" w:date="2013-07-24T11:14:00Z">
              <w:r w:rsidRPr="00150097">
                <w:rPr>
                  <w:lang w:eastAsia="zh-CN"/>
                </w:rPr>
                <w:t xml:space="preserve">evice </w:t>
              </w:r>
            </w:ins>
            <w:ins w:id="748" w:author="gludovacz" w:date="2013-07-24T13:07:00Z">
              <w:r>
                <w:rPr>
                  <w:lang w:eastAsia="zh-CN"/>
                </w:rPr>
                <w:t xml:space="preserve">wants </w:t>
              </w:r>
            </w:ins>
            <w:ins w:id="749" w:author="gludovacz" w:date="2013-07-24T11:14:00Z">
              <w:r w:rsidRPr="00150097">
                <w:rPr>
                  <w:lang w:eastAsia="zh-CN"/>
                </w:rPr>
                <w:t>to join</w:t>
              </w:r>
            </w:ins>
          </w:p>
        </w:tc>
      </w:tr>
      <w:tr w:rsidR="006800AF" w:rsidRPr="00150097" w:rsidTr="00881F42">
        <w:trPr>
          <w:ins w:id="750"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51" w:author="gludovacz" w:date="2013-07-24T11:14:00Z"/>
                <w:lang w:eastAsia="zh-CN"/>
              </w:rPr>
            </w:pPr>
            <w:ins w:id="752" w:author="gludovacz" w:date="2013-07-24T11:14:00Z">
              <w:r w:rsidRPr="00150097">
                <w:rPr>
                  <w:lang w:eastAsia="zh-CN"/>
                </w:rPr>
                <w:t>remoteDeviceID</w:t>
              </w:r>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53" w:author="gludovacz" w:date="2013-07-24T11:14:00Z"/>
                <w:lang w:eastAsia="zh-CN"/>
              </w:rPr>
            </w:pPr>
            <w:ins w:id="754" w:author="gludovacz" w:date="2013-07-24T11:14:00Z">
              <w:r w:rsidRPr="00150097">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206FC4">
            <w:pPr>
              <w:pStyle w:val="AltNormal"/>
              <w:rPr>
                <w:ins w:id="755" w:author="gludovacz" w:date="2013-07-24T11:14:00Z"/>
                <w:lang w:eastAsia="zh-CN"/>
              </w:rPr>
            </w:pPr>
            <w:ins w:id="756" w:author="gludovacz" w:date="2013-07-24T11:14:00Z">
              <w:r w:rsidRPr="00150097">
                <w:rPr>
                  <w:lang w:eastAsia="zh-CN"/>
                </w:rPr>
                <w:t>The ID of the device being group</w:t>
              </w:r>
            </w:ins>
            <w:ins w:id="757" w:author="gludovacz" w:date="2013-07-24T13:08:00Z">
              <w:r>
                <w:rPr>
                  <w:lang w:eastAsia="zh-CN"/>
                </w:rPr>
                <w:t xml:space="preserve"> owner</w:t>
              </w:r>
            </w:ins>
            <w:ins w:id="758" w:author="gludovacz" w:date="2013-07-24T11:14:00Z">
              <w:r w:rsidRPr="00150097">
                <w:rPr>
                  <w:lang w:eastAsia="zh-CN"/>
                </w:rPr>
                <w:t>.</w:t>
              </w:r>
            </w:ins>
          </w:p>
        </w:tc>
      </w:tr>
      <w:tr w:rsidR="006800AF" w:rsidRPr="00150097" w:rsidTr="00881F42">
        <w:trPr>
          <w:ins w:id="759"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60" w:author="gludovacz" w:date="2013-07-24T11:14:00Z"/>
                <w:lang w:eastAsia="zh-CN"/>
              </w:rPr>
            </w:pPr>
            <w:ins w:id="761" w:author="gludovacz" w:date="2013-07-24T11:17:00Z">
              <w:r>
                <w:rPr>
                  <w:lang w:eastAsia="zh-CN"/>
                </w:rPr>
                <w:t>request</w:t>
              </w:r>
            </w:ins>
            <w:ins w:id="762" w:author="gludovacz" w:date="2013-07-24T11:14:00Z">
              <w:r w:rsidRPr="00150097">
                <w:rPr>
                  <w:lang w:eastAsia="zh-CN"/>
                </w:rPr>
                <w:t>ID</w:t>
              </w:r>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881F42">
            <w:pPr>
              <w:pStyle w:val="AltNormal"/>
              <w:jc w:val="center"/>
              <w:rPr>
                <w:ins w:id="763" w:author="gludovacz" w:date="2013-07-24T11:14:00Z"/>
                <w:lang w:eastAsia="zh-CN"/>
              </w:rPr>
            </w:pPr>
            <w:ins w:id="764" w:author="gludovacz" w:date="2013-07-24T11:14:00Z">
              <w:r w:rsidRPr="00150097">
                <w:rPr>
                  <w:lang w:eastAsia="zh-CN"/>
                </w:rPr>
                <w:t>Output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6800AF" w:rsidRPr="00150097" w:rsidRDefault="006800AF" w:rsidP="00541CB6">
            <w:pPr>
              <w:pStyle w:val="AltNormal"/>
              <w:rPr>
                <w:ins w:id="765" w:author="gludovacz" w:date="2013-07-24T11:14:00Z"/>
                <w:lang w:eastAsia="zh-CN"/>
              </w:rPr>
            </w:pPr>
            <w:ins w:id="766" w:author="gludovacz" w:date="2013-07-24T11:14:00Z">
              <w:r w:rsidRPr="00150097">
                <w:rPr>
                  <w:lang w:eastAsia="zh-CN"/>
                </w:rPr>
                <w:t xml:space="preserve">The ID of this </w:t>
              </w:r>
            </w:ins>
            <w:ins w:id="767" w:author="gludovacz" w:date="2013-07-24T11:17:00Z">
              <w:r>
                <w:rPr>
                  <w:lang w:eastAsia="zh-CN"/>
                </w:rPr>
                <w:t>request.</w:t>
              </w:r>
            </w:ins>
          </w:p>
        </w:tc>
      </w:tr>
    </w:tbl>
    <w:p w:rsidR="006800AF" w:rsidRDefault="006800AF" w:rsidP="003B1E6C">
      <w:pPr>
        <w:pStyle w:val="AltNormal"/>
        <w:rPr>
          <w:ins w:id="768" w:author="gludovacz" w:date="2013-07-24T11:21:00Z"/>
          <w:lang w:eastAsia="zh-CN"/>
        </w:rPr>
      </w:pPr>
    </w:p>
    <w:p w:rsidR="006800AF" w:rsidRDefault="006800AF" w:rsidP="003B1E6C">
      <w:pPr>
        <w:pStyle w:val="AltNormal"/>
        <w:rPr>
          <w:ins w:id="769" w:author="gludovacz" w:date="2013-07-24T11:21:00Z"/>
          <w:lang w:eastAsia="zh-CN"/>
        </w:rPr>
      </w:pPr>
    </w:p>
    <w:p w:rsidR="006800AF" w:rsidRPr="00624592" w:rsidRDefault="006800AF" w:rsidP="002F46EC">
      <w:pPr>
        <w:pStyle w:val="AltChangeList"/>
        <w:numPr>
          <w:ilvl w:val="0"/>
          <w:numId w:val="15"/>
          <w:numberingChange w:id="770" w:author="Thierry B" w:date="2013-07-24T17:35:00Z" w:original="Change %1:3:0:: "/>
        </w:numPr>
        <w:rPr>
          <w:ins w:id="771" w:author="gludovacz" w:date="2013-07-24T11:21:00Z"/>
          <w:lang w:val="en-GB"/>
        </w:rPr>
      </w:pPr>
      <w:ins w:id="772" w:author="gludovacz" w:date="2013-07-24T11:21:00Z">
        <w:r w:rsidRPr="00624592">
          <w:rPr>
            <w:lang w:val="en-GB"/>
          </w:rPr>
          <w:t xml:space="preserve">Add </w:t>
        </w:r>
        <w:r>
          <w:rPr>
            <w:lang w:val="en-GB"/>
          </w:rPr>
          <w:t>callback</w:t>
        </w:r>
        <w:r w:rsidRPr="00624592">
          <w:rPr>
            <w:lang w:val="en-GB"/>
          </w:rPr>
          <w:t xml:space="preserve"> functions </w:t>
        </w:r>
      </w:ins>
    </w:p>
    <w:p w:rsidR="006800AF" w:rsidRPr="00624592" w:rsidRDefault="006800AF" w:rsidP="002F46EC">
      <w:pPr>
        <w:pStyle w:val="Heading3"/>
        <w:numPr>
          <w:ilvl w:val="0"/>
          <w:numId w:val="0"/>
        </w:numPr>
        <w:tabs>
          <w:tab w:val="clear" w:pos="1800"/>
          <w:tab w:val="clear" w:pos="2520"/>
        </w:tabs>
        <w:rPr>
          <w:ins w:id="773" w:author="gludovacz" w:date="2013-07-24T11:22:00Z"/>
          <w:lang w:val="en-GB" w:eastAsia="zh-CN"/>
        </w:rPr>
      </w:pPr>
      <w:r>
        <w:rPr>
          <w:lang w:val="en-GB" w:eastAsia="zh-CN"/>
        </w:rPr>
        <w:t xml:space="preserve">8.3.x </w:t>
      </w:r>
      <w:ins w:id="774" w:author="gludovacz" w:date="2013-07-24T11:22:00Z">
        <w:r w:rsidRPr="00624592">
          <w:rPr>
            <w:lang w:val="en-GB" w:eastAsia="zh-CN"/>
          </w:rPr>
          <w:t>CMAPI_</w:t>
        </w:r>
      </w:ins>
      <w:ins w:id="775" w:author="gludovacz" w:date="2013-07-24T13:00:00Z">
        <w:r>
          <w:rPr>
            <w:lang w:val="en-GB" w:eastAsia="zh-CN"/>
          </w:rPr>
          <w:t>Callback</w:t>
        </w:r>
      </w:ins>
      <w:ins w:id="776" w:author="gludovacz" w:date="2013-07-24T13:01:00Z">
        <w:r w:rsidRPr="00624592">
          <w:rPr>
            <w:lang w:val="en-GB" w:eastAsia="zh-CN"/>
          </w:rPr>
          <w:t>_P2P</w:t>
        </w:r>
        <w:r>
          <w:rPr>
            <w:lang w:val="en-GB" w:eastAsia="zh-CN"/>
          </w:rPr>
          <w:t>_</w:t>
        </w:r>
      </w:ins>
      <w:ins w:id="777" w:author="gludovacz" w:date="2013-07-24T11:22:00Z">
        <w:r>
          <w:rPr>
            <w:lang w:val="en-GB" w:eastAsia="zh-CN"/>
          </w:rPr>
          <w:t>DiscoveryMatch</w:t>
        </w:r>
        <w:r w:rsidRPr="00624592">
          <w:rPr>
            <w:lang w:val="en-GB" w:eastAsia="zh-CN"/>
          </w:rPr>
          <w:t>()</w:t>
        </w:r>
      </w:ins>
    </w:p>
    <w:p w:rsidR="006800AF" w:rsidRPr="007A5EF3" w:rsidRDefault="006800AF" w:rsidP="002F46EC">
      <w:pPr>
        <w:pStyle w:val="AltNormal"/>
        <w:rPr>
          <w:ins w:id="778" w:author="gludovacz" w:date="2013-07-24T11:22:00Z"/>
          <w:b/>
          <w:lang w:eastAsia="zh-CN"/>
        </w:rPr>
      </w:pPr>
      <w:ins w:id="779" w:author="gludovacz" w:date="2013-07-24T11:22:00Z">
        <w:r w:rsidRPr="00624592">
          <w:rPr>
            <w:lang w:eastAsia="zh-CN"/>
          </w:rPr>
          <w:t xml:space="preserve">The </w:t>
        </w:r>
        <w:r w:rsidRPr="00624592">
          <w:rPr>
            <w:b/>
            <w:lang w:eastAsia="zh-CN"/>
          </w:rPr>
          <w:t>CMAPI_</w:t>
        </w:r>
      </w:ins>
      <w:ins w:id="780" w:author="gludovacz" w:date="2013-07-24T13:01:00Z">
        <w:r>
          <w:rPr>
            <w:b/>
            <w:lang w:eastAsia="zh-CN"/>
          </w:rPr>
          <w:t>Callback_</w:t>
        </w:r>
      </w:ins>
      <w:ins w:id="781" w:author="gludovacz" w:date="2013-07-24T13:02:00Z">
        <w:r>
          <w:rPr>
            <w:b/>
            <w:lang w:eastAsia="zh-CN"/>
          </w:rPr>
          <w:t>P2P</w:t>
        </w:r>
        <w:r w:rsidRPr="00624592">
          <w:rPr>
            <w:b/>
            <w:lang w:eastAsia="zh-CN"/>
          </w:rPr>
          <w:t>_</w:t>
        </w:r>
      </w:ins>
      <w:ins w:id="782" w:author="gludovacz" w:date="2013-07-24T11:22:00Z">
        <w:r w:rsidRPr="007A5EF3">
          <w:rPr>
            <w:b/>
            <w:lang w:eastAsia="zh-CN"/>
          </w:rPr>
          <w:t>DiscoveryMatch</w:t>
        </w:r>
        <w:r w:rsidRPr="00624592">
          <w:rPr>
            <w:b/>
            <w:lang w:eastAsia="zh-CN"/>
          </w:rPr>
          <w:t>()</w:t>
        </w:r>
        <w:r w:rsidRPr="00624592">
          <w:rPr>
            <w:lang w:eastAsia="zh-CN"/>
          </w:rPr>
          <w:t xml:space="preserve"> function is used </w:t>
        </w:r>
        <w:r w:rsidRPr="00624592">
          <w:t xml:space="preserve">to </w:t>
        </w:r>
        <w:r w:rsidRPr="007A5EF3">
          <w:t xml:space="preserve">alert </w:t>
        </w:r>
        <w:r>
          <w:t xml:space="preserve">the Local Device </w:t>
        </w:r>
        <w:r w:rsidRPr="007A5EF3">
          <w:t>of a DeviceID/ServiceID/ServiceRecord (LTE-D expression container)</w:t>
        </w:r>
        <w:r>
          <w:t xml:space="preserve"> </w:t>
        </w:r>
        <w:r w:rsidRPr="007A5EF3">
          <w:t>discovery match</w:t>
        </w:r>
        <w:r w:rsidRPr="00624592">
          <w:t>.</w:t>
        </w:r>
      </w:ins>
    </w:p>
    <w:p w:rsidR="006800AF" w:rsidRPr="00AB490E" w:rsidRDefault="006800AF" w:rsidP="002F46EC">
      <w:pPr>
        <w:pStyle w:val="AltNormal"/>
        <w:rPr>
          <w:ins w:id="783" w:author="gludovacz" w:date="2013-07-24T11:22: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Tr="00881F42">
        <w:trPr>
          <w:ins w:id="784" w:author="gludovacz" w:date="2013-07-24T11:22:00Z"/>
        </w:trPr>
        <w:tc>
          <w:tcPr>
            <w:tcW w:w="9923" w:type="dxa"/>
            <w:shd w:val="clear" w:color="auto" w:fill="D9D9D9"/>
          </w:tcPr>
          <w:p w:rsidR="006800AF" w:rsidRPr="00624592" w:rsidRDefault="006800AF" w:rsidP="00881F42">
            <w:pPr>
              <w:pStyle w:val="AltNormal"/>
              <w:rPr>
                <w:ins w:id="785" w:author="gludovacz" w:date="2013-07-24T11:22:00Z"/>
                <w:b/>
                <w:lang w:eastAsia="zh-CN"/>
              </w:rPr>
            </w:pPr>
            <w:ins w:id="786" w:author="gludovacz" w:date="2013-07-24T11:22:00Z">
              <w:r w:rsidRPr="00624592">
                <w:rPr>
                  <w:b/>
                  <w:lang w:eastAsia="zh-CN"/>
                </w:rPr>
                <w:t>Prototype</w:t>
              </w:r>
            </w:ins>
          </w:p>
        </w:tc>
      </w:tr>
      <w:tr w:rsidR="006800AF" w:rsidRPr="00624592" w:rsidTr="00881F42">
        <w:trPr>
          <w:ins w:id="787" w:author="gludovacz" w:date="2013-07-24T11:22:00Z"/>
        </w:trPr>
        <w:tc>
          <w:tcPr>
            <w:tcW w:w="9923" w:type="dxa"/>
            <w:shd w:val="clear" w:color="auto" w:fill="D9D9D9"/>
          </w:tcPr>
          <w:p w:rsidR="006800AF" w:rsidRPr="00624592" w:rsidRDefault="006800AF" w:rsidP="00881F42">
            <w:pPr>
              <w:pStyle w:val="AltNormal"/>
              <w:rPr>
                <w:ins w:id="788" w:author="gludovacz" w:date="2013-07-24T11:22:00Z"/>
                <w:lang w:eastAsia="zh-CN"/>
              </w:rPr>
            </w:pPr>
          </w:p>
          <w:p w:rsidR="006800AF" w:rsidRPr="00624592" w:rsidRDefault="006800AF" w:rsidP="00881F42">
            <w:pPr>
              <w:pStyle w:val="AltNormal"/>
              <w:rPr>
                <w:ins w:id="789" w:author="gludovacz" w:date="2013-07-24T11:22:00Z"/>
                <w:lang w:eastAsia="zh-CN"/>
              </w:rPr>
            </w:pPr>
            <w:ins w:id="790" w:author="gludovacz" w:date="2013-07-24T11:22:00Z">
              <w:r w:rsidRPr="00624592">
                <w:rPr>
                  <w:lang w:eastAsia="zh-CN"/>
                </w:rPr>
                <w:t xml:space="preserve">dword </w:t>
              </w:r>
              <w:r w:rsidRPr="00624592">
                <w:rPr>
                  <w:b/>
                  <w:lang w:eastAsia="zh-CN"/>
                </w:rPr>
                <w:t>CMAPI_</w:t>
              </w:r>
            </w:ins>
            <w:ins w:id="791" w:author="gludovacz" w:date="2013-07-24T13:01:00Z">
              <w:r>
                <w:rPr>
                  <w:b/>
                  <w:lang w:eastAsia="zh-CN"/>
                </w:rPr>
                <w:t>Callback_</w:t>
              </w:r>
            </w:ins>
            <w:ins w:id="792" w:author="gludovacz" w:date="2013-07-24T13:02:00Z">
              <w:r w:rsidRPr="00624592">
                <w:rPr>
                  <w:b/>
                  <w:lang w:eastAsia="zh-CN"/>
                </w:rPr>
                <w:t>P2P_</w:t>
              </w:r>
            </w:ins>
            <w:ins w:id="793" w:author="gludovacz" w:date="2013-07-24T11:22:00Z">
              <w:r>
                <w:rPr>
                  <w:b/>
                  <w:lang w:eastAsia="zh-CN"/>
                </w:rPr>
                <w:t>DiscoveryMatch</w:t>
              </w:r>
            </w:ins>
            <w:ins w:id="794" w:author="Thierry B" w:date="2013-07-24T17:23:00Z">
              <w:r>
                <w:rPr>
                  <w:b/>
                  <w:lang w:eastAsia="zh-CN"/>
                </w:rPr>
                <w:t xml:space="preserve"> </w:t>
              </w:r>
            </w:ins>
            <w:ins w:id="795" w:author="gludovacz" w:date="2013-07-24T11:22:00Z">
              <w:r w:rsidRPr="00624592">
                <w:rPr>
                  <w:lang w:eastAsia="zh-CN"/>
                </w:rPr>
                <w:t>(</w:t>
              </w:r>
            </w:ins>
            <w:ins w:id="796" w:author="gludovacz" w:date="2013-07-24T11:23:00Z">
              <w:r>
                <w:rPr>
                  <w:lang w:eastAsia="zh-CN"/>
                </w:rPr>
                <w:t xml:space="preserve">CallbackStatus status, </w:t>
              </w:r>
            </w:ins>
            <w:ins w:id="797" w:author="gludovacz" w:date="2013-07-24T13:33:00Z">
              <w:r>
                <w:rPr>
                  <w:lang w:eastAsia="zh-CN"/>
                </w:rPr>
                <w:t xml:space="preserve">dword deviceID, </w:t>
              </w:r>
            </w:ins>
            <w:ins w:id="798" w:author="gludovacz" w:date="2013-07-24T11:22:00Z">
              <w:r>
                <w:rPr>
                  <w:lang w:eastAsia="zh-CN"/>
                </w:rPr>
                <w:t>dword remoteDeviceI</w:t>
              </w:r>
              <w:r w:rsidRPr="00624592">
                <w:rPr>
                  <w:color w:val="000000"/>
                  <w:lang w:eastAsia="zh-CN"/>
                </w:rPr>
                <w:t>D</w:t>
              </w:r>
              <w:r>
                <w:rPr>
                  <w:color w:val="000000"/>
                  <w:lang w:eastAsia="zh-CN"/>
                </w:rPr>
                <w:t xml:space="preserve">, dqword </w:t>
              </w:r>
            </w:ins>
            <w:ins w:id="799" w:author="gludovacz" w:date="2013-07-24T15:03:00Z">
              <w:r>
                <w:rPr>
                  <w:color w:val="000000"/>
                  <w:lang w:eastAsia="zh-CN"/>
                </w:rPr>
                <w:t>service</w:t>
              </w:r>
            </w:ins>
            <w:ins w:id="800" w:author="Thierry B" w:date="2013-07-24T17:23:00Z">
              <w:r>
                <w:rPr>
                  <w:color w:val="000000"/>
                  <w:lang w:eastAsia="zh-CN"/>
                </w:rPr>
                <w:t>I</w:t>
              </w:r>
            </w:ins>
            <w:ins w:id="801" w:author="gludovacz" w:date="2013-07-24T15:03:00Z">
              <w:del w:id="802" w:author="Thierry B" w:date="2013-07-24T17:23:00Z">
                <w:r w:rsidDel="00B57670">
                  <w:rPr>
                    <w:color w:val="000000"/>
                    <w:lang w:eastAsia="zh-CN"/>
                  </w:rPr>
                  <w:delText>d</w:delText>
                </w:r>
              </w:del>
            </w:ins>
            <w:ins w:id="803" w:author="Thierry B" w:date="2013-07-24T17:23:00Z">
              <w:r>
                <w:rPr>
                  <w:color w:val="000000"/>
                  <w:lang w:eastAsia="zh-CN"/>
                </w:rPr>
                <w:t>D</w:t>
              </w:r>
            </w:ins>
            <w:ins w:id="804" w:author="gludovacz" w:date="2013-07-24T15:03:00Z">
              <w:r>
                <w:rPr>
                  <w:color w:val="000000"/>
                  <w:lang w:eastAsia="zh-CN"/>
                </w:rPr>
                <w:t>, dword result</w:t>
              </w:r>
            </w:ins>
            <w:ins w:id="805" w:author="gludovacz" w:date="2013-07-24T11:22:00Z">
              <w:r w:rsidRPr="00624592">
                <w:rPr>
                  <w:lang w:eastAsia="zh-CN"/>
                </w:rPr>
                <w:t>)</w:t>
              </w:r>
            </w:ins>
          </w:p>
          <w:p w:rsidR="006800AF" w:rsidRPr="00624592" w:rsidRDefault="006800AF" w:rsidP="00881F42">
            <w:pPr>
              <w:pStyle w:val="AltNormal"/>
              <w:rPr>
                <w:ins w:id="806" w:author="gludovacz" w:date="2013-07-24T11:22:00Z"/>
                <w:lang w:eastAsia="zh-CN"/>
              </w:rPr>
            </w:pPr>
          </w:p>
        </w:tc>
      </w:tr>
    </w:tbl>
    <w:p w:rsidR="006800AF" w:rsidRPr="00624592" w:rsidRDefault="006800AF" w:rsidP="002F46EC">
      <w:pPr>
        <w:pStyle w:val="AltNormal"/>
        <w:rPr>
          <w:ins w:id="807" w:author="gludovacz" w:date="2013-07-24T11:2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881F42">
        <w:trPr>
          <w:ins w:id="808" w:author="gludovacz" w:date="2013-07-24T11:22:00Z"/>
        </w:trPr>
        <w:tc>
          <w:tcPr>
            <w:tcW w:w="10065" w:type="dxa"/>
            <w:gridSpan w:val="3"/>
            <w:shd w:val="clear" w:color="auto" w:fill="D9D9D9"/>
          </w:tcPr>
          <w:p w:rsidR="006800AF" w:rsidRPr="00624592" w:rsidRDefault="006800AF" w:rsidP="00881F42">
            <w:pPr>
              <w:pStyle w:val="AltNormal"/>
              <w:rPr>
                <w:ins w:id="809" w:author="gludovacz" w:date="2013-07-24T11:22:00Z"/>
                <w:b/>
                <w:lang w:eastAsia="zh-CN"/>
              </w:rPr>
            </w:pPr>
            <w:ins w:id="810" w:author="gludovacz" w:date="2013-07-24T11:22:00Z">
              <w:r w:rsidRPr="00624592">
                <w:rPr>
                  <w:b/>
                  <w:lang w:eastAsia="zh-CN"/>
                </w:rPr>
                <w:t>Parameters</w:t>
              </w:r>
            </w:ins>
          </w:p>
        </w:tc>
      </w:tr>
      <w:tr w:rsidR="006800AF" w:rsidRPr="00624592" w:rsidTr="00881F42">
        <w:trPr>
          <w:ins w:id="811" w:author="gludovacz" w:date="2013-07-24T11:22:00Z"/>
        </w:trPr>
        <w:tc>
          <w:tcPr>
            <w:tcW w:w="1949" w:type="dxa"/>
            <w:shd w:val="clear" w:color="auto" w:fill="D9D9D9"/>
          </w:tcPr>
          <w:p w:rsidR="006800AF" w:rsidRPr="00624592" w:rsidRDefault="006800AF" w:rsidP="00881F42">
            <w:pPr>
              <w:pStyle w:val="AltNormal"/>
              <w:jc w:val="center"/>
              <w:rPr>
                <w:ins w:id="812" w:author="gludovacz" w:date="2013-07-24T11:22:00Z"/>
                <w:b/>
                <w:lang w:eastAsia="zh-CN"/>
              </w:rPr>
            </w:pPr>
            <w:ins w:id="813" w:author="gludovacz" w:date="2013-07-24T11:22:00Z">
              <w:r w:rsidRPr="00624592">
                <w:rPr>
                  <w:b/>
                  <w:lang w:eastAsia="zh-CN"/>
                </w:rPr>
                <w:t>Field Name</w:t>
              </w:r>
            </w:ins>
          </w:p>
        </w:tc>
        <w:tc>
          <w:tcPr>
            <w:tcW w:w="1400" w:type="dxa"/>
            <w:shd w:val="clear" w:color="auto" w:fill="D9D9D9"/>
          </w:tcPr>
          <w:p w:rsidR="006800AF" w:rsidRPr="00624592" w:rsidRDefault="006800AF" w:rsidP="00881F42">
            <w:pPr>
              <w:pStyle w:val="AltNormal"/>
              <w:jc w:val="center"/>
              <w:rPr>
                <w:ins w:id="814" w:author="gludovacz" w:date="2013-07-24T11:22:00Z"/>
                <w:b/>
                <w:lang w:eastAsia="zh-CN"/>
              </w:rPr>
            </w:pPr>
            <w:ins w:id="815" w:author="gludovacz" w:date="2013-07-24T11:22:00Z">
              <w:r w:rsidRPr="00624592">
                <w:rPr>
                  <w:b/>
                  <w:lang w:eastAsia="zh-CN"/>
                </w:rPr>
                <w:t>Mode</w:t>
              </w:r>
            </w:ins>
          </w:p>
        </w:tc>
        <w:tc>
          <w:tcPr>
            <w:tcW w:w="6716" w:type="dxa"/>
            <w:shd w:val="clear" w:color="auto" w:fill="D9D9D9"/>
          </w:tcPr>
          <w:p w:rsidR="006800AF" w:rsidRPr="00624592" w:rsidRDefault="006800AF" w:rsidP="00881F42">
            <w:pPr>
              <w:pStyle w:val="AltNormal"/>
              <w:jc w:val="center"/>
              <w:rPr>
                <w:ins w:id="816" w:author="gludovacz" w:date="2013-07-24T11:22:00Z"/>
                <w:b/>
                <w:lang w:eastAsia="zh-CN"/>
              </w:rPr>
            </w:pPr>
            <w:ins w:id="817" w:author="gludovacz" w:date="2013-07-24T11:22:00Z">
              <w:r w:rsidRPr="00624592">
                <w:rPr>
                  <w:b/>
                  <w:lang w:eastAsia="zh-CN"/>
                </w:rPr>
                <w:t>Description</w:t>
              </w:r>
            </w:ins>
          </w:p>
        </w:tc>
      </w:tr>
      <w:tr w:rsidR="006800AF" w:rsidRPr="00624592" w:rsidTr="00881F42">
        <w:trPr>
          <w:ins w:id="818" w:author="gludovacz" w:date="2013-07-24T11:22:00Z"/>
        </w:trPr>
        <w:tc>
          <w:tcPr>
            <w:tcW w:w="1949" w:type="dxa"/>
            <w:shd w:val="clear" w:color="auto" w:fill="D9D9D9"/>
          </w:tcPr>
          <w:p w:rsidR="006800AF" w:rsidRPr="00624592" w:rsidRDefault="006800AF" w:rsidP="00881F42">
            <w:pPr>
              <w:pStyle w:val="AltNormal"/>
              <w:jc w:val="center"/>
              <w:rPr>
                <w:ins w:id="819" w:author="gludovacz" w:date="2013-07-24T11:22:00Z"/>
                <w:lang w:eastAsia="zh-CN"/>
              </w:rPr>
            </w:pPr>
            <w:ins w:id="820" w:author="gludovacz" w:date="2013-07-24T13:16:00Z">
              <w:r>
                <w:rPr>
                  <w:lang w:eastAsia="zh-CN"/>
                </w:rPr>
                <w:t>status</w:t>
              </w:r>
            </w:ins>
          </w:p>
        </w:tc>
        <w:tc>
          <w:tcPr>
            <w:tcW w:w="1400" w:type="dxa"/>
            <w:shd w:val="clear" w:color="auto" w:fill="D9D9D9"/>
          </w:tcPr>
          <w:p w:rsidR="006800AF" w:rsidRPr="00624592" w:rsidRDefault="006800AF" w:rsidP="00881F42">
            <w:pPr>
              <w:pStyle w:val="AltNormal"/>
              <w:jc w:val="center"/>
              <w:rPr>
                <w:ins w:id="821" w:author="gludovacz" w:date="2013-07-24T11:22:00Z"/>
                <w:lang w:eastAsia="zh-CN"/>
              </w:rPr>
            </w:pPr>
            <w:ins w:id="822" w:author="gludovacz" w:date="2013-07-24T11:22:00Z">
              <w:r w:rsidRPr="00624592">
                <w:rPr>
                  <w:lang w:eastAsia="zh-CN"/>
                </w:rPr>
                <w:t>Input</w:t>
              </w:r>
            </w:ins>
          </w:p>
        </w:tc>
        <w:tc>
          <w:tcPr>
            <w:tcW w:w="6716" w:type="dxa"/>
            <w:shd w:val="clear" w:color="auto" w:fill="D9D9D9"/>
          </w:tcPr>
          <w:p w:rsidR="006800AF" w:rsidRDefault="006800AF">
            <w:pPr>
              <w:pStyle w:val="AltNormal"/>
              <w:rPr>
                <w:ins w:id="823" w:author="gludovacz" w:date="2013-07-24T11:22:00Z"/>
                <w:lang w:eastAsia="zh-CN"/>
              </w:rPr>
            </w:pPr>
            <w:ins w:id="824" w:author="gludovacz" w:date="2013-07-24T11:22:00Z">
              <w:r w:rsidRPr="00624592">
                <w:rPr>
                  <w:lang w:eastAsia="zh-CN"/>
                </w:rPr>
                <w:t xml:space="preserve">The </w:t>
              </w:r>
            </w:ins>
            <w:ins w:id="825" w:author="gludovacz" w:date="2013-07-24T13:16:00Z">
              <w:r>
                <w:rPr>
                  <w:lang w:eastAsia="zh-CN"/>
                </w:rPr>
                <w:t>status of the callback</w:t>
              </w:r>
            </w:ins>
            <w:ins w:id="826" w:author="gludovacz" w:date="2013-07-24T14:59:00Z">
              <w:r>
                <w:rPr>
                  <w:lang w:eastAsia="zh-CN"/>
                </w:rPr>
                <w:t>.</w:t>
              </w:r>
              <w:r w:rsidRPr="00624592">
                <w:rPr>
                  <w:lang w:eastAsia="zh-CN"/>
                </w:rPr>
                <w:t xml:space="preserve"> </w:t>
              </w:r>
            </w:ins>
          </w:p>
        </w:tc>
      </w:tr>
      <w:tr w:rsidR="006800AF" w:rsidRPr="00624592" w:rsidTr="00881F42">
        <w:trPr>
          <w:ins w:id="827" w:author="gludovacz" w:date="2013-07-24T13:21:00Z"/>
        </w:trPr>
        <w:tc>
          <w:tcPr>
            <w:tcW w:w="1949" w:type="dxa"/>
            <w:shd w:val="clear" w:color="auto" w:fill="D9D9D9"/>
          </w:tcPr>
          <w:p w:rsidR="006800AF" w:rsidRDefault="006800AF" w:rsidP="00881F42">
            <w:pPr>
              <w:pStyle w:val="AltNormal"/>
              <w:jc w:val="center"/>
              <w:rPr>
                <w:ins w:id="828" w:author="gludovacz" w:date="2013-07-24T13:21:00Z"/>
                <w:lang w:eastAsia="zh-CN"/>
              </w:rPr>
            </w:pPr>
            <w:ins w:id="829" w:author="gludovacz" w:date="2013-07-24T13:22:00Z">
              <w:r w:rsidRPr="00624592">
                <w:rPr>
                  <w:lang w:eastAsia="zh-CN"/>
                </w:rPr>
                <w:t>deviceID</w:t>
              </w:r>
            </w:ins>
          </w:p>
        </w:tc>
        <w:tc>
          <w:tcPr>
            <w:tcW w:w="1400" w:type="dxa"/>
            <w:shd w:val="clear" w:color="auto" w:fill="D9D9D9"/>
          </w:tcPr>
          <w:p w:rsidR="006800AF" w:rsidRPr="00624592" w:rsidRDefault="006800AF" w:rsidP="00881F42">
            <w:pPr>
              <w:pStyle w:val="AltNormal"/>
              <w:jc w:val="center"/>
              <w:rPr>
                <w:ins w:id="830" w:author="gludovacz" w:date="2013-07-24T13:21:00Z"/>
                <w:lang w:eastAsia="zh-CN"/>
              </w:rPr>
            </w:pPr>
            <w:ins w:id="831" w:author="gludovacz" w:date="2013-07-24T13:22:00Z">
              <w:r w:rsidRPr="00624592">
                <w:rPr>
                  <w:lang w:eastAsia="zh-CN"/>
                </w:rPr>
                <w:t>Input</w:t>
              </w:r>
            </w:ins>
          </w:p>
        </w:tc>
        <w:tc>
          <w:tcPr>
            <w:tcW w:w="6716" w:type="dxa"/>
            <w:shd w:val="clear" w:color="auto" w:fill="D9D9D9"/>
          </w:tcPr>
          <w:p w:rsidR="006800AF" w:rsidRPr="00624592" w:rsidRDefault="006800AF" w:rsidP="008E2888">
            <w:pPr>
              <w:pStyle w:val="AltNormal"/>
              <w:rPr>
                <w:ins w:id="832" w:author="gludovacz" w:date="2013-07-24T13:21:00Z"/>
                <w:lang w:eastAsia="zh-CN"/>
              </w:rPr>
            </w:pPr>
            <w:ins w:id="833" w:author="gludovacz" w:date="2013-07-24T13:22:00Z">
              <w:r w:rsidRPr="00624592">
                <w:rPr>
                  <w:lang w:eastAsia="zh-CN"/>
                </w:rPr>
                <w:t>The ID of the device concerned.</w:t>
              </w:r>
            </w:ins>
          </w:p>
        </w:tc>
      </w:tr>
      <w:tr w:rsidR="006800AF" w:rsidRPr="00624592" w:rsidTr="00881F42">
        <w:trPr>
          <w:ins w:id="834" w:author="gludovacz" w:date="2013-07-24T11:22:00Z"/>
        </w:trPr>
        <w:tc>
          <w:tcPr>
            <w:tcW w:w="1949" w:type="dxa"/>
            <w:shd w:val="clear" w:color="auto" w:fill="D9D9D9"/>
          </w:tcPr>
          <w:p w:rsidR="006800AF" w:rsidRPr="00624592" w:rsidRDefault="006800AF" w:rsidP="00881F42">
            <w:pPr>
              <w:pStyle w:val="AltNormal"/>
              <w:jc w:val="center"/>
              <w:rPr>
                <w:ins w:id="835" w:author="gludovacz" w:date="2013-07-24T11:22:00Z"/>
                <w:lang w:eastAsia="zh-CN"/>
              </w:rPr>
            </w:pPr>
            <w:ins w:id="836" w:author="gludovacz" w:date="2013-07-24T11:22:00Z">
              <w:r>
                <w:rPr>
                  <w:lang w:eastAsia="zh-CN"/>
                </w:rPr>
                <w:t>r</w:t>
              </w:r>
              <w:r w:rsidRPr="00624592">
                <w:rPr>
                  <w:lang w:eastAsia="zh-CN"/>
                </w:rPr>
                <w:t>emoteDevice</w:t>
              </w:r>
              <w:r>
                <w:rPr>
                  <w:lang w:eastAsia="zh-CN"/>
                </w:rPr>
                <w:t>ID</w:t>
              </w:r>
            </w:ins>
          </w:p>
        </w:tc>
        <w:tc>
          <w:tcPr>
            <w:tcW w:w="1400" w:type="dxa"/>
            <w:shd w:val="clear" w:color="auto" w:fill="D9D9D9"/>
          </w:tcPr>
          <w:p w:rsidR="006800AF" w:rsidRPr="00624592" w:rsidRDefault="006800AF" w:rsidP="00881F42">
            <w:pPr>
              <w:pStyle w:val="AltNormal"/>
              <w:jc w:val="center"/>
              <w:rPr>
                <w:ins w:id="837" w:author="gludovacz" w:date="2013-07-24T11:22:00Z"/>
                <w:lang w:eastAsia="zh-CN"/>
              </w:rPr>
            </w:pPr>
            <w:ins w:id="838" w:author="gludovacz" w:date="2013-07-24T13:22:00Z">
              <w:r w:rsidRPr="00624592">
                <w:rPr>
                  <w:lang w:eastAsia="zh-CN"/>
                </w:rPr>
                <w:t>Input</w:t>
              </w:r>
            </w:ins>
          </w:p>
        </w:tc>
        <w:tc>
          <w:tcPr>
            <w:tcW w:w="6716" w:type="dxa"/>
            <w:shd w:val="clear" w:color="auto" w:fill="D9D9D9"/>
          </w:tcPr>
          <w:p w:rsidR="006800AF" w:rsidRDefault="006800AF" w:rsidP="009F092C">
            <w:pPr>
              <w:pStyle w:val="AltNormal"/>
              <w:rPr>
                <w:ins w:id="839" w:author="gludovacz" w:date="2013-07-24T13:23:00Z"/>
                <w:lang w:eastAsia="zh-CN"/>
              </w:rPr>
            </w:pPr>
            <w:ins w:id="840" w:author="gludovacz" w:date="2013-07-24T11:22:00Z">
              <w:r w:rsidRPr="00624592">
                <w:rPr>
                  <w:lang w:eastAsia="zh-CN"/>
                </w:rPr>
                <w:t>Remote Devices</w:t>
              </w:r>
              <w:r>
                <w:rPr>
                  <w:lang w:eastAsia="zh-CN"/>
                </w:rPr>
                <w:t xml:space="preserve"> that match the criteria </w:t>
              </w:r>
            </w:ins>
          </w:p>
          <w:p w:rsidR="006800AF" w:rsidRPr="00624592" w:rsidRDefault="006800AF" w:rsidP="009F092C">
            <w:pPr>
              <w:pStyle w:val="AltNormal"/>
              <w:rPr>
                <w:ins w:id="841" w:author="gludovacz" w:date="2013-07-24T11:22:00Z"/>
                <w:lang w:eastAsia="zh-CN"/>
              </w:rPr>
            </w:pPr>
            <w:ins w:id="842" w:author="gludovacz" w:date="2013-07-24T13:23:00Z">
              <w:r>
                <w:rPr>
                  <w:lang w:eastAsia="zh-CN"/>
                </w:rPr>
                <w:t>Editor’s note: FFS</w:t>
              </w:r>
            </w:ins>
            <w:ins w:id="843" w:author="gludovacz" w:date="2013-07-24T11:22:00Z">
              <w:r>
                <w:rPr>
                  <w:lang w:eastAsia="zh-CN"/>
                </w:rPr>
                <w:t xml:space="preserve"> single or list?</w:t>
              </w:r>
            </w:ins>
          </w:p>
        </w:tc>
      </w:tr>
      <w:tr w:rsidR="006800AF" w:rsidRPr="00624592" w:rsidTr="00881F42">
        <w:trPr>
          <w:ins w:id="844" w:author="gludovacz" w:date="2013-07-24T11:22:00Z"/>
        </w:trPr>
        <w:tc>
          <w:tcPr>
            <w:tcW w:w="1949" w:type="dxa"/>
            <w:shd w:val="clear" w:color="auto" w:fill="D9D9D9"/>
          </w:tcPr>
          <w:p w:rsidR="006800AF" w:rsidRPr="00624592" w:rsidRDefault="006800AF" w:rsidP="00881F42">
            <w:pPr>
              <w:pStyle w:val="AltNormal"/>
              <w:jc w:val="center"/>
              <w:rPr>
                <w:ins w:id="845" w:author="gludovacz" w:date="2013-07-24T11:22:00Z"/>
                <w:lang w:eastAsia="zh-CN"/>
              </w:rPr>
            </w:pPr>
            <w:ins w:id="846" w:author="gludovacz" w:date="2013-07-24T11:22:00Z">
              <w:r>
                <w:rPr>
                  <w:lang w:eastAsia="zh-CN"/>
                </w:rPr>
                <w:t>serviceID</w:t>
              </w:r>
            </w:ins>
          </w:p>
        </w:tc>
        <w:tc>
          <w:tcPr>
            <w:tcW w:w="1400" w:type="dxa"/>
            <w:shd w:val="clear" w:color="auto" w:fill="D9D9D9"/>
          </w:tcPr>
          <w:p w:rsidR="006800AF" w:rsidRPr="00624592" w:rsidRDefault="006800AF" w:rsidP="00881F42">
            <w:pPr>
              <w:pStyle w:val="AltNormal"/>
              <w:jc w:val="center"/>
              <w:rPr>
                <w:ins w:id="847" w:author="gludovacz" w:date="2013-07-24T11:22:00Z"/>
                <w:lang w:eastAsia="zh-CN"/>
              </w:rPr>
            </w:pPr>
            <w:ins w:id="848" w:author="gludovacz" w:date="2013-07-24T13:22:00Z">
              <w:r w:rsidRPr="00624592">
                <w:rPr>
                  <w:lang w:eastAsia="zh-CN"/>
                </w:rPr>
                <w:t>Input</w:t>
              </w:r>
            </w:ins>
          </w:p>
        </w:tc>
        <w:tc>
          <w:tcPr>
            <w:tcW w:w="6716" w:type="dxa"/>
            <w:shd w:val="clear" w:color="auto" w:fill="D9D9D9"/>
          </w:tcPr>
          <w:p w:rsidR="006800AF" w:rsidRDefault="006800AF" w:rsidP="00881F42">
            <w:pPr>
              <w:pStyle w:val="AltNormal"/>
              <w:rPr>
                <w:ins w:id="849" w:author="gludovacz" w:date="2013-07-24T13:23:00Z"/>
                <w:lang w:eastAsia="zh-CN"/>
              </w:rPr>
            </w:pPr>
            <w:ins w:id="850" w:author="gludovacz" w:date="2013-07-24T11:22:00Z">
              <w:r w:rsidRPr="00624592">
                <w:rPr>
                  <w:lang w:eastAsia="zh-CN"/>
                </w:rPr>
                <w:t>Service Identifiers</w:t>
              </w:r>
              <w:r>
                <w:rPr>
                  <w:lang w:eastAsia="zh-CN"/>
                </w:rPr>
                <w:t xml:space="preserve"> that match the c</w:t>
              </w:r>
            </w:ins>
            <w:ins w:id="851" w:author="gludovacz" w:date="2013-07-24T11:25:00Z">
              <w:r>
                <w:rPr>
                  <w:lang w:eastAsia="zh-CN"/>
                </w:rPr>
                <w:t>r</w:t>
              </w:r>
            </w:ins>
            <w:ins w:id="852" w:author="gludovacz" w:date="2013-07-24T11:22:00Z">
              <w:r>
                <w:rPr>
                  <w:lang w:eastAsia="zh-CN"/>
                </w:rPr>
                <w:t>iteria</w:t>
              </w:r>
            </w:ins>
          </w:p>
          <w:p w:rsidR="006800AF" w:rsidRPr="00624592" w:rsidRDefault="006800AF" w:rsidP="00881F42">
            <w:pPr>
              <w:pStyle w:val="AltNormal"/>
              <w:rPr>
                <w:ins w:id="853" w:author="gludovacz" w:date="2013-07-24T11:22:00Z"/>
                <w:lang w:eastAsia="zh-CN"/>
              </w:rPr>
            </w:pPr>
            <w:ins w:id="854" w:author="gludovacz" w:date="2013-07-24T13:23:00Z">
              <w:r>
                <w:rPr>
                  <w:lang w:eastAsia="zh-CN"/>
                </w:rPr>
                <w:t>Editor’s note: FFS single or list?</w:t>
              </w:r>
            </w:ins>
          </w:p>
        </w:tc>
      </w:tr>
      <w:tr w:rsidR="006800AF" w:rsidRPr="00624592" w:rsidTr="00881F42">
        <w:trPr>
          <w:ins w:id="855" w:author="gludovacz" w:date="2013-07-24T11:22:00Z"/>
        </w:trPr>
        <w:tc>
          <w:tcPr>
            <w:tcW w:w="1949" w:type="dxa"/>
            <w:shd w:val="clear" w:color="auto" w:fill="D9D9D9"/>
          </w:tcPr>
          <w:p w:rsidR="006800AF" w:rsidRDefault="006800AF" w:rsidP="00881F42">
            <w:pPr>
              <w:pStyle w:val="AltNormal"/>
              <w:jc w:val="center"/>
              <w:rPr>
                <w:ins w:id="856" w:author="gludovacz" w:date="2013-07-24T11:22:00Z"/>
                <w:lang w:eastAsia="zh-CN"/>
              </w:rPr>
            </w:pPr>
            <w:ins w:id="857" w:author="gludovacz" w:date="2013-07-24T15:00:00Z">
              <w:r>
                <w:rPr>
                  <w:lang w:eastAsia="zh-CN"/>
                </w:rPr>
                <w:t>result</w:t>
              </w:r>
            </w:ins>
          </w:p>
        </w:tc>
        <w:tc>
          <w:tcPr>
            <w:tcW w:w="1400" w:type="dxa"/>
            <w:shd w:val="clear" w:color="auto" w:fill="D9D9D9"/>
          </w:tcPr>
          <w:p w:rsidR="006800AF" w:rsidRDefault="006800AF" w:rsidP="00881F42">
            <w:pPr>
              <w:pStyle w:val="AltNormal"/>
              <w:jc w:val="center"/>
              <w:rPr>
                <w:ins w:id="858" w:author="gludovacz" w:date="2013-07-24T11:22:00Z"/>
                <w:lang w:eastAsia="zh-CN"/>
              </w:rPr>
            </w:pPr>
            <w:ins w:id="859" w:author="gludovacz" w:date="2013-07-24T15:00:00Z">
              <w:r>
                <w:rPr>
                  <w:lang w:eastAsia="zh-CN"/>
                </w:rPr>
                <w:t>Input</w:t>
              </w:r>
            </w:ins>
          </w:p>
        </w:tc>
        <w:tc>
          <w:tcPr>
            <w:tcW w:w="6716" w:type="dxa"/>
            <w:shd w:val="clear" w:color="auto" w:fill="D9D9D9"/>
          </w:tcPr>
          <w:p w:rsidR="006800AF" w:rsidRDefault="006800AF" w:rsidP="00881F42">
            <w:pPr>
              <w:pStyle w:val="AltNormal"/>
              <w:numPr>
                <w:ilvl w:val="0"/>
                <w:numId w:val="47"/>
                <w:numberingChange w:id="860" w:author="Thierry B" w:date="2013-07-24T17:35:00Z" w:original=""/>
              </w:numPr>
              <w:rPr>
                <w:ins w:id="861" w:author="gludovacz" w:date="2013-07-24T15:00:00Z"/>
              </w:rPr>
            </w:pPr>
            <w:ins w:id="862" w:author="gludovacz" w:date="2013-07-24T15:00:00Z">
              <w:r>
                <w:t xml:space="preserve">0x00000001: </w:t>
              </w:r>
              <w:del w:id="863" w:author="Thierry B" w:date="2013-07-24T17:25:00Z">
                <w:r w:rsidDel="00B57670">
                  <w:delText>No answer</w:delText>
                </w:r>
              </w:del>
            </w:ins>
            <w:ins w:id="864" w:author="Thierry B" w:date="2013-07-24T17:26:00Z">
              <w:r>
                <w:t xml:space="preserve">Device </w:t>
              </w:r>
            </w:ins>
            <w:ins w:id="865" w:author="Thierry B" w:date="2013-07-24T17:27:00Z">
              <w:r>
                <w:t>&amp; Service m</w:t>
              </w:r>
            </w:ins>
            <w:ins w:id="866" w:author="Thierry B" w:date="2013-07-24T17:26:00Z">
              <w:r>
                <w:t>atch</w:t>
              </w:r>
            </w:ins>
            <w:ins w:id="867" w:author="Thierry B" w:date="2013-07-24T17:27:00Z">
              <w:r>
                <w:t>ing criteria</w:t>
              </w:r>
            </w:ins>
          </w:p>
          <w:p w:rsidR="006800AF" w:rsidRDefault="006800AF" w:rsidP="00881F42">
            <w:pPr>
              <w:pStyle w:val="AltNormal"/>
              <w:numPr>
                <w:ilvl w:val="0"/>
                <w:numId w:val="47"/>
                <w:numberingChange w:id="868" w:author="Thierry B" w:date="2013-07-24T17:35:00Z" w:original=""/>
              </w:numPr>
              <w:rPr>
                <w:ins w:id="869" w:author="gludovacz" w:date="2013-07-24T15:00:00Z"/>
              </w:rPr>
            </w:pPr>
            <w:ins w:id="870" w:author="gludovacz" w:date="2013-07-24T15:00:00Z">
              <w:r>
                <w:t xml:space="preserve">0x00000002: </w:t>
              </w:r>
              <w:del w:id="871" w:author="Thierry B" w:date="2013-07-24T17:26:00Z">
                <w:r w:rsidDel="00B57670">
                  <w:delText>Invitation accepted</w:delText>
                </w:r>
              </w:del>
            </w:ins>
            <w:ins w:id="872" w:author="Thierry B" w:date="2013-07-24T17:27:00Z">
              <w:r>
                <w:t>Device only match</w:t>
              </w:r>
            </w:ins>
            <w:ins w:id="873" w:author="Thierry B" w:date="2013-07-24T17:28:00Z">
              <w:r>
                <w:t>ing</w:t>
              </w:r>
            </w:ins>
            <w:ins w:id="874" w:author="Thierry B" w:date="2013-07-24T17:27:00Z">
              <w:r>
                <w:t xml:space="preserve"> criter</w:t>
              </w:r>
            </w:ins>
            <w:ins w:id="875" w:author="Thierry B" w:date="2013-07-24T17:28:00Z">
              <w:r>
                <w:t>ia</w:t>
              </w:r>
            </w:ins>
          </w:p>
          <w:p w:rsidR="006800AF" w:rsidRDefault="006800AF" w:rsidP="00B57670">
            <w:pPr>
              <w:pStyle w:val="AltNormal"/>
              <w:numPr>
                <w:ilvl w:val="0"/>
                <w:numId w:val="47"/>
                <w:ins w:id="876" w:author="Thierry B" w:date="2013-07-24T17:24:00Z"/>
              </w:numPr>
              <w:rPr>
                <w:ins w:id="877" w:author="Thierry B" w:date="2013-07-24T17:28:00Z"/>
                <w:lang w:eastAsia="zh-CN"/>
              </w:rPr>
            </w:pPr>
            <w:ins w:id="878" w:author="gludovacz" w:date="2013-07-24T15:00:00Z">
              <w:r>
                <w:t xml:space="preserve">0x00000003: </w:t>
              </w:r>
            </w:ins>
            <w:ins w:id="879" w:author="Thierry B" w:date="2013-07-24T17:28:00Z">
              <w:r>
                <w:t>Service only matching criteria</w:t>
              </w:r>
            </w:ins>
            <w:ins w:id="880" w:author="gludovacz" w:date="2013-07-24T15:00:00Z">
              <w:del w:id="881" w:author="Thierry B" w:date="2013-07-24T17:28:00Z">
                <w:r w:rsidDel="00B57670">
                  <w:delText>Invitation rejected</w:delText>
                </w:r>
              </w:del>
            </w:ins>
          </w:p>
          <w:p w:rsidR="006800AF" w:rsidRPr="00624592" w:rsidRDefault="006800AF" w:rsidP="006800AF">
            <w:pPr>
              <w:pStyle w:val="AltNormal"/>
              <w:numPr>
                <w:ins w:id="882" w:author="Thierry B" w:date="2013-07-24T17:28:00Z"/>
              </w:numPr>
              <w:rPr>
                <w:ins w:id="883" w:author="gludovacz" w:date="2013-07-24T11:22:00Z"/>
                <w:lang w:eastAsia="zh-CN"/>
              </w:rPr>
              <w:pPrChange w:id="884" w:author="Thierry B" w:date="2013-07-24T17:30:00Z">
                <w:pPr>
                  <w:pStyle w:val="AltNormal"/>
                  <w:numPr>
                    <w:numId w:val="47"/>
                  </w:numPr>
                  <w:tabs>
                    <w:tab w:val="num" w:pos="720"/>
                  </w:tabs>
                  <w:ind w:left="720" w:hanging="360"/>
                </w:pPr>
              </w:pPrChange>
            </w:pPr>
          </w:p>
        </w:tc>
      </w:tr>
    </w:tbl>
    <w:p w:rsidR="006800AF" w:rsidRPr="00624592" w:rsidRDefault="006800AF" w:rsidP="002F46EC">
      <w:pPr>
        <w:pStyle w:val="AltNormal"/>
        <w:rPr>
          <w:ins w:id="885" w:author="gludovacz" w:date="2013-07-24T11:22:00Z"/>
          <w:lang w:eastAsia="zh-CN"/>
        </w:rPr>
      </w:pPr>
    </w:p>
    <w:p w:rsidR="006800AF" w:rsidRPr="00624592" w:rsidRDefault="006800AF" w:rsidP="002F46EC">
      <w:pPr>
        <w:pStyle w:val="Heading3"/>
        <w:numPr>
          <w:ilvl w:val="0"/>
          <w:numId w:val="0"/>
        </w:numPr>
        <w:tabs>
          <w:tab w:val="clear" w:pos="1800"/>
          <w:tab w:val="clear" w:pos="2520"/>
        </w:tabs>
        <w:rPr>
          <w:ins w:id="886" w:author="gludovacz" w:date="2013-07-24T11:22:00Z"/>
          <w:lang w:val="en-GB" w:eastAsia="zh-CN"/>
        </w:rPr>
      </w:pPr>
      <w:r>
        <w:rPr>
          <w:lang w:val="en-GB" w:eastAsia="zh-CN"/>
        </w:rPr>
        <w:t xml:space="preserve">8.3.x </w:t>
      </w:r>
      <w:ins w:id="887" w:author="gludovacz" w:date="2013-07-24T11:22:00Z">
        <w:r w:rsidRPr="00624592">
          <w:rPr>
            <w:lang w:val="en-GB" w:eastAsia="zh-CN"/>
          </w:rPr>
          <w:t>CMAPI_</w:t>
        </w:r>
      </w:ins>
      <w:ins w:id="888" w:author="gludovacz" w:date="2013-07-24T13:01:00Z">
        <w:r>
          <w:rPr>
            <w:lang w:val="en-GB" w:eastAsia="zh-CN"/>
          </w:rPr>
          <w:t>Callback_</w:t>
        </w:r>
      </w:ins>
      <w:ins w:id="889" w:author="gludovacz" w:date="2013-07-24T11:22:00Z">
        <w:r w:rsidRPr="00624592">
          <w:rPr>
            <w:lang w:val="en-GB" w:eastAsia="zh-CN"/>
          </w:rPr>
          <w:t>P2P_</w:t>
        </w:r>
      </w:ins>
      <w:ins w:id="890" w:author="gludovacz" w:date="2013-07-24T13:24:00Z">
        <w:r>
          <w:rPr>
            <w:lang w:val="en-GB" w:eastAsia="zh-CN"/>
          </w:rPr>
          <w:t>Connection</w:t>
        </w:r>
      </w:ins>
      <w:ins w:id="891" w:author="gludovacz" w:date="2013-07-24T11:22:00Z">
        <w:r w:rsidRPr="00624592">
          <w:rPr>
            <w:lang w:val="en-GB" w:eastAsia="zh-CN"/>
          </w:rPr>
          <w:t>()</w:t>
        </w:r>
      </w:ins>
    </w:p>
    <w:p w:rsidR="006800AF" w:rsidRDefault="006800AF" w:rsidP="002F46EC">
      <w:pPr>
        <w:pStyle w:val="AltNormal"/>
        <w:rPr>
          <w:ins w:id="892" w:author="gludovacz" w:date="2013-07-24T13:49:00Z"/>
          <w:b/>
          <w:lang w:eastAsia="zh-CN"/>
        </w:rPr>
      </w:pPr>
      <w:ins w:id="893" w:author="gludovacz" w:date="2013-07-24T11:22:00Z">
        <w:r w:rsidRPr="00624592">
          <w:rPr>
            <w:lang w:eastAsia="zh-CN"/>
          </w:rPr>
          <w:t>Th</w:t>
        </w:r>
      </w:ins>
      <w:ins w:id="894" w:author="gludovacz" w:date="2013-07-24T13:49:00Z">
        <w:r>
          <w:rPr>
            <w:lang w:eastAsia="zh-CN"/>
          </w:rPr>
          <w:t xml:space="preserve">is callback shows the </w:t>
        </w:r>
      </w:ins>
      <w:ins w:id="895" w:author="gludovacz" w:date="2013-07-24T11:22:00Z">
        <w:r>
          <w:t>result of</w:t>
        </w:r>
      </w:ins>
      <w:ins w:id="896" w:author="gludovacz" w:date="2013-07-24T13:50:00Z">
        <w:r>
          <w:t xml:space="preserve"> call made to</w:t>
        </w:r>
      </w:ins>
      <w:ins w:id="897" w:author="gludovacz" w:date="2013-07-24T11:22:00Z">
        <w:r>
          <w:t xml:space="preserve"> </w:t>
        </w:r>
      </w:ins>
      <w:ins w:id="898" w:author="gludovacz" w:date="2013-07-24T13:48:00Z">
        <w:r w:rsidRPr="00624592">
          <w:rPr>
            <w:b/>
            <w:lang w:eastAsia="zh-CN"/>
          </w:rPr>
          <w:t>CMAPI</w:t>
        </w:r>
        <w:r>
          <w:rPr>
            <w:b/>
            <w:lang w:eastAsia="zh-CN"/>
          </w:rPr>
          <w:t xml:space="preserve"> _P2P</w:t>
        </w:r>
        <w:r w:rsidRPr="00624592">
          <w:rPr>
            <w:b/>
            <w:lang w:eastAsia="zh-CN"/>
          </w:rPr>
          <w:t>_</w:t>
        </w:r>
        <w:r>
          <w:rPr>
            <w:b/>
            <w:lang w:eastAsia="zh-CN"/>
          </w:rPr>
          <w:t>EstablishConnection</w:t>
        </w:r>
        <w:r w:rsidRPr="00624592">
          <w:rPr>
            <w:b/>
            <w:lang w:eastAsia="zh-CN"/>
          </w:rPr>
          <w:t>(</w:t>
        </w:r>
        <w:r>
          <w:rPr>
            <w:b/>
            <w:lang w:eastAsia="zh-CN"/>
          </w:rPr>
          <w:t>)</w:t>
        </w:r>
      </w:ins>
      <w:ins w:id="899" w:author="gludovacz" w:date="2013-07-24T13:49:00Z">
        <w:r>
          <w:rPr>
            <w:b/>
            <w:lang w:eastAsia="zh-CN"/>
          </w:rPr>
          <w:t>.</w:t>
        </w:r>
      </w:ins>
    </w:p>
    <w:p w:rsidR="006800AF" w:rsidRPr="00AB490E" w:rsidRDefault="006800AF" w:rsidP="002F46EC">
      <w:pPr>
        <w:pStyle w:val="AltNormal"/>
        <w:rPr>
          <w:ins w:id="900" w:author="gludovacz" w:date="2013-07-24T11:22: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Tr="00881F42">
        <w:trPr>
          <w:ins w:id="901" w:author="gludovacz" w:date="2013-07-24T11:22:00Z"/>
        </w:trPr>
        <w:tc>
          <w:tcPr>
            <w:tcW w:w="9923" w:type="dxa"/>
            <w:shd w:val="clear" w:color="auto" w:fill="D9D9D9"/>
          </w:tcPr>
          <w:p w:rsidR="006800AF" w:rsidRPr="00624592" w:rsidRDefault="006800AF" w:rsidP="00881F42">
            <w:pPr>
              <w:pStyle w:val="AltNormal"/>
              <w:rPr>
                <w:ins w:id="902" w:author="gludovacz" w:date="2013-07-24T11:22:00Z"/>
                <w:b/>
                <w:lang w:eastAsia="zh-CN"/>
              </w:rPr>
            </w:pPr>
            <w:ins w:id="903" w:author="gludovacz" w:date="2013-07-24T11:22:00Z">
              <w:r w:rsidRPr="00624592">
                <w:rPr>
                  <w:b/>
                  <w:lang w:eastAsia="zh-CN"/>
                </w:rPr>
                <w:t>Prototype</w:t>
              </w:r>
            </w:ins>
          </w:p>
        </w:tc>
      </w:tr>
      <w:tr w:rsidR="006800AF" w:rsidRPr="00624592" w:rsidTr="00881F42">
        <w:trPr>
          <w:ins w:id="904" w:author="gludovacz" w:date="2013-07-24T11:22:00Z"/>
        </w:trPr>
        <w:tc>
          <w:tcPr>
            <w:tcW w:w="9923" w:type="dxa"/>
            <w:shd w:val="clear" w:color="auto" w:fill="D9D9D9"/>
          </w:tcPr>
          <w:p w:rsidR="006800AF" w:rsidRPr="00624592" w:rsidRDefault="006800AF" w:rsidP="00881F42">
            <w:pPr>
              <w:pStyle w:val="AltNormal"/>
              <w:rPr>
                <w:ins w:id="905" w:author="gludovacz" w:date="2013-07-24T11:22:00Z"/>
                <w:lang w:eastAsia="zh-CN"/>
              </w:rPr>
            </w:pPr>
          </w:p>
          <w:p w:rsidR="006800AF" w:rsidRPr="00624592" w:rsidRDefault="006800AF" w:rsidP="00881F42">
            <w:pPr>
              <w:pStyle w:val="AltNormal"/>
              <w:rPr>
                <w:ins w:id="906" w:author="gludovacz" w:date="2013-07-24T11:22:00Z"/>
                <w:lang w:eastAsia="zh-CN"/>
              </w:rPr>
            </w:pPr>
            <w:ins w:id="907" w:author="gludovacz" w:date="2013-07-24T11:22:00Z">
              <w:r w:rsidRPr="00624592">
                <w:rPr>
                  <w:lang w:eastAsia="zh-CN"/>
                </w:rPr>
                <w:t xml:space="preserve">dword </w:t>
              </w:r>
              <w:r w:rsidRPr="00624592">
                <w:rPr>
                  <w:b/>
                  <w:lang w:eastAsia="zh-CN"/>
                </w:rPr>
                <w:t>CMAPI_P2P_</w:t>
              </w:r>
            </w:ins>
            <w:ins w:id="908" w:author="gludovacz" w:date="2013-07-24T13:24:00Z">
              <w:r>
                <w:rPr>
                  <w:b/>
                  <w:lang w:eastAsia="zh-CN"/>
                </w:rPr>
                <w:t>Connection</w:t>
              </w:r>
            </w:ins>
            <w:ins w:id="909" w:author="gludovacz" w:date="2013-07-24T13:34:00Z">
              <w:r w:rsidRPr="00624592">
                <w:rPr>
                  <w:lang w:eastAsia="zh-CN"/>
                </w:rPr>
                <w:t>(</w:t>
              </w:r>
              <w:r>
                <w:rPr>
                  <w:lang w:eastAsia="zh-CN"/>
                </w:rPr>
                <w:t>CallbackStatus status, dword deviceID, dword remoteDeviceI</w:t>
              </w:r>
              <w:r w:rsidRPr="00624592">
                <w:rPr>
                  <w:color w:val="000000"/>
                  <w:lang w:eastAsia="zh-CN"/>
                </w:rPr>
                <w:t>D</w:t>
              </w:r>
              <w:r>
                <w:rPr>
                  <w:color w:val="000000"/>
                  <w:lang w:eastAsia="zh-CN"/>
                </w:rPr>
                <w:t xml:space="preserve">, dqword </w:t>
              </w:r>
            </w:ins>
            <w:ins w:id="910" w:author="gludovacz" w:date="2013-07-24T13:50:00Z">
              <w:r>
                <w:rPr>
                  <w:color w:val="000000"/>
                  <w:lang w:eastAsia="zh-CN"/>
                </w:rPr>
                <w:t>service</w:t>
              </w:r>
              <w:del w:id="911" w:author="Thierry B" w:date="2013-07-24T17:31:00Z">
                <w:r w:rsidDel="00377AC4">
                  <w:rPr>
                    <w:color w:val="000000"/>
                    <w:lang w:eastAsia="zh-CN"/>
                  </w:rPr>
                  <w:delText>d</w:delText>
                </w:r>
              </w:del>
            </w:ins>
            <w:ins w:id="912" w:author="Thierry B" w:date="2013-07-24T17:31:00Z">
              <w:r>
                <w:rPr>
                  <w:color w:val="000000"/>
                  <w:lang w:eastAsia="zh-CN"/>
                </w:rPr>
                <w:t>ID</w:t>
              </w:r>
            </w:ins>
            <w:ins w:id="913" w:author="gludovacz" w:date="2013-07-24T13:50:00Z">
              <w:r>
                <w:rPr>
                  <w:color w:val="000000"/>
                  <w:lang w:eastAsia="zh-CN"/>
                </w:rPr>
                <w:t>, dword connectionID</w:t>
              </w:r>
            </w:ins>
            <w:ins w:id="914" w:author="gludovacz" w:date="2013-07-24T15:05:00Z">
              <w:r>
                <w:rPr>
                  <w:color w:val="000000"/>
                  <w:lang w:eastAsia="zh-CN"/>
                </w:rPr>
                <w:t>, dword result</w:t>
              </w:r>
            </w:ins>
            <w:ins w:id="915" w:author="gludovacz" w:date="2013-07-24T13:34:00Z">
              <w:r w:rsidRPr="00624592">
                <w:rPr>
                  <w:lang w:eastAsia="zh-CN"/>
                </w:rPr>
                <w:t>)</w:t>
              </w:r>
            </w:ins>
          </w:p>
          <w:p w:rsidR="006800AF" w:rsidRPr="00624592" w:rsidRDefault="006800AF" w:rsidP="00881F42">
            <w:pPr>
              <w:pStyle w:val="AltNormal"/>
              <w:rPr>
                <w:ins w:id="916" w:author="gludovacz" w:date="2013-07-24T11:22:00Z"/>
                <w:lang w:eastAsia="zh-CN"/>
              </w:rPr>
            </w:pPr>
          </w:p>
        </w:tc>
      </w:tr>
    </w:tbl>
    <w:p w:rsidR="006800AF" w:rsidRPr="00624592" w:rsidRDefault="006800AF" w:rsidP="002F46EC">
      <w:pPr>
        <w:pStyle w:val="AltNormal"/>
        <w:rPr>
          <w:ins w:id="917" w:author="gludovacz" w:date="2013-07-24T11:2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881F42">
        <w:trPr>
          <w:ins w:id="918" w:author="gludovacz" w:date="2013-07-24T11:22:00Z"/>
        </w:trPr>
        <w:tc>
          <w:tcPr>
            <w:tcW w:w="10065" w:type="dxa"/>
            <w:gridSpan w:val="3"/>
            <w:shd w:val="clear" w:color="auto" w:fill="D9D9D9"/>
          </w:tcPr>
          <w:p w:rsidR="006800AF" w:rsidRPr="00624592" w:rsidRDefault="006800AF" w:rsidP="00881F42">
            <w:pPr>
              <w:pStyle w:val="AltNormal"/>
              <w:rPr>
                <w:ins w:id="919" w:author="gludovacz" w:date="2013-07-24T11:22:00Z"/>
                <w:b/>
                <w:lang w:eastAsia="zh-CN"/>
              </w:rPr>
            </w:pPr>
            <w:ins w:id="920" w:author="gludovacz" w:date="2013-07-24T11:22:00Z">
              <w:r w:rsidRPr="00624592">
                <w:rPr>
                  <w:b/>
                  <w:lang w:eastAsia="zh-CN"/>
                </w:rPr>
                <w:t>Parameters</w:t>
              </w:r>
            </w:ins>
          </w:p>
        </w:tc>
      </w:tr>
      <w:tr w:rsidR="006800AF" w:rsidRPr="00624592" w:rsidTr="00881F42">
        <w:trPr>
          <w:ins w:id="921" w:author="gludovacz" w:date="2013-07-24T11:22:00Z"/>
        </w:trPr>
        <w:tc>
          <w:tcPr>
            <w:tcW w:w="1949" w:type="dxa"/>
            <w:shd w:val="clear" w:color="auto" w:fill="D9D9D9"/>
          </w:tcPr>
          <w:p w:rsidR="006800AF" w:rsidRPr="00624592" w:rsidRDefault="006800AF" w:rsidP="00881F42">
            <w:pPr>
              <w:pStyle w:val="AltNormal"/>
              <w:jc w:val="center"/>
              <w:rPr>
                <w:ins w:id="922" w:author="gludovacz" w:date="2013-07-24T11:22:00Z"/>
                <w:b/>
                <w:lang w:eastAsia="zh-CN"/>
              </w:rPr>
            </w:pPr>
            <w:ins w:id="923" w:author="gludovacz" w:date="2013-07-24T11:22:00Z">
              <w:r w:rsidRPr="00624592">
                <w:rPr>
                  <w:b/>
                  <w:lang w:eastAsia="zh-CN"/>
                </w:rPr>
                <w:t>Field Name</w:t>
              </w:r>
            </w:ins>
          </w:p>
        </w:tc>
        <w:tc>
          <w:tcPr>
            <w:tcW w:w="1400" w:type="dxa"/>
            <w:shd w:val="clear" w:color="auto" w:fill="D9D9D9"/>
          </w:tcPr>
          <w:p w:rsidR="006800AF" w:rsidRPr="00624592" w:rsidRDefault="006800AF" w:rsidP="00881F42">
            <w:pPr>
              <w:pStyle w:val="AltNormal"/>
              <w:jc w:val="center"/>
              <w:rPr>
                <w:ins w:id="924" w:author="gludovacz" w:date="2013-07-24T11:22:00Z"/>
                <w:b/>
                <w:lang w:eastAsia="zh-CN"/>
              </w:rPr>
            </w:pPr>
            <w:ins w:id="925" w:author="gludovacz" w:date="2013-07-24T11:22:00Z">
              <w:r w:rsidRPr="00624592">
                <w:rPr>
                  <w:b/>
                  <w:lang w:eastAsia="zh-CN"/>
                </w:rPr>
                <w:t>Mode</w:t>
              </w:r>
            </w:ins>
          </w:p>
        </w:tc>
        <w:tc>
          <w:tcPr>
            <w:tcW w:w="6716" w:type="dxa"/>
            <w:shd w:val="clear" w:color="auto" w:fill="D9D9D9"/>
          </w:tcPr>
          <w:p w:rsidR="006800AF" w:rsidRPr="00624592" w:rsidRDefault="006800AF" w:rsidP="00881F42">
            <w:pPr>
              <w:pStyle w:val="AltNormal"/>
              <w:jc w:val="center"/>
              <w:rPr>
                <w:ins w:id="926" w:author="gludovacz" w:date="2013-07-24T11:22:00Z"/>
                <w:b/>
                <w:lang w:eastAsia="zh-CN"/>
              </w:rPr>
            </w:pPr>
            <w:ins w:id="927" w:author="gludovacz" w:date="2013-07-24T11:22:00Z">
              <w:r w:rsidRPr="00624592">
                <w:rPr>
                  <w:b/>
                  <w:lang w:eastAsia="zh-CN"/>
                </w:rPr>
                <w:t>Description</w:t>
              </w:r>
            </w:ins>
          </w:p>
        </w:tc>
      </w:tr>
      <w:tr w:rsidR="006800AF" w:rsidRPr="00624592" w:rsidTr="00881F42">
        <w:trPr>
          <w:ins w:id="928" w:author="gludovacz" w:date="2013-07-24T13:25:00Z"/>
        </w:trPr>
        <w:tc>
          <w:tcPr>
            <w:tcW w:w="1949" w:type="dxa"/>
            <w:shd w:val="clear" w:color="auto" w:fill="D9D9D9"/>
          </w:tcPr>
          <w:p w:rsidR="006800AF" w:rsidRPr="00624592" w:rsidRDefault="006800AF" w:rsidP="00881F42">
            <w:pPr>
              <w:pStyle w:val="AltNormal"/>
              <w:jc w:val="center"/>
              <w:rPr>
                <w:ins w:id="929" w:author="gludovacz" w:date="2013-07-24T13:25:00Z"/>
                <w:b/>
                <w:lang w:eastAsia="zh-CN"/>
              </w:rPr>
            </w:pPr>
            <w:ins w:id="930" w:author="gludovacz" w:date="2013-07-24T13:25:00Z">
              <w:r>
                <w:rPr>
                  <w:lang w:eastAsia="zh-CN"/>
                </w:rPr>
                <w:t>status</w:t>
              </w:r>
            </w:ins>
          </w:p>
        </w:tc>
        <w:tc>
          <w:tcPr>
            <w:tcW w:w="1400" w:type="dxa"/>
            <w:shd w:val="clear" w:color="auto" w:fill="D9D9D9"/>
          </w:tcPr>
          <w:p w:rsidR="006800AF" w:rsidRPr="00624592" w:rsidRDefault="006800AF" w:rsidP="00881F42">
            <w:pPr>
              <w:pStyle w:val="AltNormal"/>
              <w:jc w:val="center"/>
              <w:rPr>
                <w:ins w:id="931" w:author="gludovacz" w:date="2013-07-24T13:25:00Z"/>
                <w:b/>
                <w:lang w:eastAsia="zh-CN"/>
              </w:rPr>
            </w:pPr>
            <w:ins w:id="932" w:author="gludovacz" w:date="2013-07-24T13:25:00Z">
              <w:r w:rsidRPr="00624592">
                <w:rPr>
                  <w:lang w:eastAsia="zh-CN"/>
                </w:rPr>
                <w:t>Input</w:t>
              </w:r>
            </w:ins>
          </w:p>
        </w:tc>
        <w:tc>
          <w:tcPr>
            <w:tcW w:w="6716" w:type="dxa"/>
            <w:shd w:val="clear" w:color="auto" w:fill="D9D9D9"/>
          </w:tcPr>
          <w:p w:rsidR="006800AF" w:rsidRDefault="006800AF" w:rsidP="006800AF">
            <w:pPr>
              <w:pStyle w:val="AltNormal"/>
              <w:rPr>
                <w:ins w:id="933" w:author="gludovacz" w:date="2013-07-24T13:25:00Z"/>
                <w:lang w:eastAsia="zh-CN"/>
              </w:rPr>
              <w:pPrChange w:id="934" w:author="gludovacz" w:date="2013-07-24T15:02:00Z">
                <w:pPr>
                  <w:pStyle w:val="AltNormal"/>
                  <w:numPr>
                    <w:numId w:val="47"/>
                  </w:numPr>
                  <w:tabs>
                    <w:tab w:val="num" w:pos="720"/>
                  </w:tabs>
                  <w:ind w:left="720" w:hanging="360"/>
                </w:pPr>
              </w:pPrChange>
            </w:pPr>
            <w:ins w:id="935" w:author="gludovacz" w:date="2013-07-24T13:25:00Z">
              <w:r w:rsidRPr="00624592">
                <w:rPr>
                  <w:lang w:eastAsia="zh-CN"/>
                </w:rPr>
                <w:t xml:space="preserve">The </w:t>
              </w:r>
              <w:r>
                <w:rPr>
                  <w:lang w:eastAsia="zh-CN"/>
                </w:rPr>
                <w:t>status of the callback</w:t>
              </w:r>
            </w:ins>
            <w:ins w:id="936" w:author="gludovacz" w:date="2013-07-24T15:02:00Z">
              <w:r>
                <w:rPr>
                  <w:lang w:eastAsia="zh-CN"/>
                </w:rPr>
                <w:t>.</w:t>
              </w:r>
            </w:ins>
          </w:p>
        </w:tc>
      </w:tr>
      <w:tr w:rsidR="006800AF" w:rsidRPr="00624592" w:rsidTr="00881F42">
        <w:trPr>
          <w:ins w:id="937" w:author="gludovacz" w:date="2013-07-24T11:22:00Z"/>
        </w:trPr>
        <w:tc>
          <w:tcPr>
            <w:tcW w:w="1949" w:type="dxa"/>
            <w:shd w:val="clear" w:color="auto" w:fill="D9D9D9"/>
          </w:tcPr>
          <w:p w:rsidR="006800AF" w:rsidRPr="00624592" w:rsidRDefault="006800AF" w:rsidP="00881F42">
            <w:pPr>
              <w:pStyle w:val="AltNormal"/>
              <w:jc w:val="center"/>
              <w:rPr>
                <w:ins w:id="938" w:author="gludovacz" w:date="2013-07-24T11:22:00Z"/>
                <w:lang w:eastAsia="zh-CN"/>
              </w:rPr>
            </w:pPr>
            <w:ins w:id="939" w:author="gludovacz" w:date="2013-07-24T11:22:00Z">
              <w:r w:rsidRPr="00624592">
                <w:rPr>
                  <w:lang w:eastAsia="zh-CN"/>
                </w:rPr>
                <w:t>deviceID</w:t>
              </w:r>
            </w:ins>
          </w:p>
        </w:tc>
        <w:tc>
          <w:tcPr>
            <w:tcW w:w="1400" w:type="dxa"/>
            <w:shd w:val="clear" w:color="auto" w:fill="D9D9D9"/>
          </w:tcPr>
          <w:p w:rsidR="006800AF" w:rsidRPr="00624592" w:rsidRDefault="006800AF" w:rsidP="00881F42">
            <w:pPr>
              <w:pStyle w:val="AltNormal"/>
              <w:jc w:val="center"/>
              <w:rPr>
                <w:ins w:id="940" w:author="gludovacz" w:date="2013-07-24T11:22:00Z"/>
                <w:lang w:eastAsia="zh-CN"/>
              </w:rPr>
            </w:pPr>
            <w:ins w:id="941" w:author="gludovacz" w:date="2013-07-24T11:22:00Z">
              <w:r w:rsidRPr="00624592">
                <w:rPr>
                  <w:lang w:eastAsia="zh-CN"/>
                </w:rPr>
                <w:t>Input</w:t>
              </w:r>
            </w:ins>
          </w:p>
        </w:tc>
        <w:tc>
          <w:tcPr>
            <w:tcW w:w="6716" w:type="dxa"/>
            <w:shd w:val="clear" w:color="auto" w:fill="D9D9D9"/>
          </w:tcPr>
          <w:p w:rsidR="006800AF" w:rsidRPr="00624592" w:rsidRDefault="006800AF" w:rsidP="00881F42">
            <w:pPr>
              <w:pStyle w:val="AltNormal"/>
              <w:rPr>
                <w:ins w:id="942" w:author="gludovacz" w:date="2013-07-24T11:22:00Z"/>
                <w:lang w:eastAsia="zh-CN"/>
              </w:rPr>
            </w:pPr>
            <w:ins w:id="943" w:author="gludovacz" w:date="2013-07-24T11:22:00Z">
              <w:r w:rsidRPr="00624592">
                <w:rPr>
                  <w:lang w:eastAsia="zh-CN"/>
                </w:rPr>
                <w:t>The ID of the device concerned.</w:t>
              </w:r>
            </w:ins>
          </w:p>
        </w:tc>
      </w:tr>
      <w:tr w:rsidR="006800AF" w:rsidRPr="00624592" w:rsidTr="00881F42">
        <w:trPr>
          <w:ins w:id="944" w:author="gludovacz" w:date="2013-07-24T11:22:00Z"/>
        </w:trPr>
        <w:tc>
          <w:tcPr>
            <w:tcW w:w="1949" w:type="dxa"/>
            <w:shd w:val="clear" w:color="auto" w:fill="D9D9D9"/>
          </w:tcPr>
          <w:p w:rsidR="006800AF" w:rsidRPr="00624592" w:rsidRDefault="006800AF" w:rsidP="00881F42">
            <w:pPr>
              <w:pStyle w:val="AltNormal"/>
              <w:jc w:val="center"/>
              <w:rPr>
                <w:ins w:id="945" w:author="gludovacz" w:date="2013-07-24T11:22:00Z"/>
                <w:lang w:eastAsia="zh-CN"/>
              </w:rPr>
            </w:pPr>
            <w:ins w:id="946" w:author="gludovacz" w:date="2013-07-24T11:22:00Z">
              <w:r>
                <w:rPr>
                  <w:lang w:eastAsia="zh-CN"/>
                </w:rPr>
                <w:t>r</w:t>
              </w:r>
              <w:r w:rsidRPr="00624592">
                <w:rPr>
                  <w:lang w:eastAsia="zh-CN"/>
                </w:rPr>
                <w:t>emoteDevice</w:t>
              </w:r>
              <w:r>
                <w:rPr>
                  <w:lang w:eastAsia="zh-CN"/>
                </w:rPr>
                <w:t>ID</w:t>
              </w:r>
            </w:ins>
          </w:p>
        </w:tc>
        <w:tc>
          <w:tcPr>
            <w:tcW w:w="1400" w:type="dxa"/>
            <w:shd w:val="clear" w:color="auto" w:fill="D9D9D9"/>
          </w:tcPr>
          <w:p w:rsidR="006800AF" w:rsidRPr="00624592" w:rsidRDefault="006800AF" w:rsidP="00881F42">
            <w:pPr>
              <w:pStyle w:val="AltNormal"/>
              <w:jc w:val="center"/>
              <w:rPr>
                <w:ins w:id="947" w:author="gludovacz" w:date="2013-07-24T11:22:00Z"/>
                <w:lang w:eastAsia="zh-CN"/>
              </w:rPr>
            </w:pPr>
            <w:ins w:id="948" w:author="gludovacz" w:date="2013-07-24T13:22:00Z">
              <w:r w:rsidRPr="00624592">
                <w:rPr>
                  <w:lang w:eastAsia="zh-CN"/>
                </w:rPr>
                <w:t>Input</w:t>
              </w:r>
            </w:ins>
          </w:p>
        </w:tc>
        <w:tc>
          <w:tcPr>
            <w:tcW w:w="6716" w:type="dxa"/>
            <w:shd w:val="clear" w:color="auto" w:fill="D9D9D9"/>
          </w:tcPr>
          <w:p w:rsidR="006800AF" w:rsidRPr="00624592" w:rsidRDefault="006800AF" w:rsidP="009F092C">
            <w:pPr>
              <w:pStyle w:val="AltNormal"/>
              <w:rPr>
                <w:ins w:id="949" w:author="gludovacz" w:date="2013-07-24T11:22:00Z"/>
                <w:lang w:eastAsia="zh-CN"/>
              </w:rPr>
            </w:pPr>
            <w:ins w:id="950" w:author="gludovacz" w:date="2013-07-24T13:26:00Z">
              <w:r w:rsidRPr="00624592">
                <w:rPr>
                  <w:lang w:eastAsia="zh-CN"/>
                </w:rPr>
                <w:t xml:space="preserve">The ID of the </w:t>
              </w:r>
            </w:ins>
            <w:ins w:id="951" w:author="gludovacz" w:date="2013-07-24T13:27:00Z">
              <w:r>
                <w:rPr>
                  <w:lang w:eastAsia="zh-CN"/>
                </w:rPr>
                <w:t>Remote Device</w:t>
              </w:r>
            </w:ins>
            <w:ins w:id="952" w:author="gludovacz" w:date="2013-07-24T13:26:00Z">
              <w:r w:rsidRPr="00624592">
                <w:rPr>
                  <w:lang w:eastAsia="zh-CN"/>
                </w:rPr>
                <w:t xml:space="preserve"> concerned.</w:t>
              </w:r>
            </w:ins>
            <w:ins w:id="953" w:author="gludovacz" w:date="2013-07-24T13:27:00Z">
              <w:r>
                <w:rPr>
                  <w:lang w:eastAsia="zh-CN"/>
                </w:rPr>
                <w:t xml:space="preserve"> </w:t>
              </w:r>
            </w:ins>
          </w:p>
        </w:tc>
      </w:tr>
      <w:tr w:rsidR="006800AF" w:rsidRPr="00624592" w:rsidTr="00881F42">
        <w:trPr>
          <w:ins w:id="954" w:author="gludovacz" w:date="2013-07-24T11:22:00Z"/>
        </w:trPr>
        <w:tc>
          <w:tcPr>
            <w:tcW w:w="1949" w:type="dxa"/>
            <w:shd w:val="clear" w:color="auto" w:fill="D9D9D9"/>
          </w:tcPr>
          <w:p w:rsidR="006800AF" w:rsidRPr="00624592" w:rsidRDefault="006800AF" w:rsidP="00881F42">
            <w:pPr>
              <w:pStyle w:val="AltNormal"/>
              <w:jc w:val="center"/>
              <w:rPr>
                <w:ins w:id="955" w:author="gludovacz" w:date="2013-07-24T11:22:00Z"/>
                <w:lang w:eastAsia="zh-CN"/>
              </w:rPr>
            </w:pPr>
            <w:ins w:id="956" w:author="gludovacz" w:date="2013-07-24T11:22:00Z">
              <w:r>
                <w:rPr>
                  <w:lang w:eastAsia="zh-CN"/>
                </w:rPr>
                <w:t>serviceID</w:t>
              </w:r>
            </w:ins>
          </w:p>
        </w:tc>
        <w:tc>
          <w:tcPr>
            <w:tcW w:w="1400" w:type="dxa"/>
            <w:shd w:val="clear" w:color="auto" w:fill="D9D9D9"/>
          </w:tcPr>
          <w:p w:rsidR="006800AF" w:rsidRPr="00624592" w:rsidRDefault="006800AF" w:rsidP="00881F42">
            <w:pPr>
              <w:pStyle w:val="AltNormal"/>
              <w:jc w:val="center"/>
              <w:rPr>
                <w:ins w:id="957" w:author="gludovacz" w:date="2013-07-24T11:22:00Z"/>
                <w:lang w:eastAsia="zh-CN"/>
              </w:rPr>
            </w:pPr>
            <w:ins w:id="958" w:author="gludovacz" w:date="2013-07-24T13:22:00Z">
              <w:r w:rsidRPr="00624592">
                <w:rPr>
                  <w:lang w:eastAsia="zh-CN"/>
                </w:rPr>
                <w:t>Input</w:t>
              </w:r>
            </w:ins>
          </w:p>
        </w:tc>
        <w:tc>
          <w:tcPr>
            <w:tcW w:w="6716" w:type="dxa"/>
            <w:shd w:val="clear" w:color="auto" w:fill="D9D9D9"/>
          </w:tcPr>
          <w:p w:rsidR="006800AF" w:rsidRPr="00624592" w:rsidRDefault="006800AF" w:rsidP="009F092C">
            <w:pPr>
              <w:pStyle w:val="AltNormal"/>
              <w:rPr>
                <w:ins w:id="959" w:author="gludovacz" w:date="2013-07-24T11:22:00Z"/>
                <w:lang w:eastAsia="zh-CN"/>
              </w:rPr>
            </w:pPr>
            <w:ins w:id="960" w:author="gludovacz" w:date="2013-07-24T13:27:00Z">
              <w:r w:rsidRPr="00624592">
                <w:rPr>
                  <w:lang w:eastAsia="zh-CN"/>
                </w:rPr>
                <w:t xml:space="preserve">The ID of the </w:t>
              </w:r>
              <w:r>
                <w:rPr>
                  <w:lang w:eastAsia="zh-CN"/>
                </w:rPr>
                <w:t>s</w:t>
              </w:r>
              <w:r w:rsidRPr="00624592">
                <w:rPr>
                  <w:lang w:eastAsia="zh-CN"/>
                </w:rPr>
                <w:t>ervice concerned</w:t>
              </w:r>
              <w:r>
                <w:rPr>
                  <w:lang w:eastAsia="zh-CN"/>
                </w:rPr>
                <w:t>.</w:t>
              </w:r>
            </w:ins>
          </w:p>
        </w:tc>
      </w:tr>
      <w:tr w:rsidR="006800AF" w:rsidRPr="00624592" w:rsidTr="00881F42">
        <w:trPr>
          <w:ins w:id="961" w:author="gludovacz" w:date="2013-07-24T11:22:00Z"/>
        </w:trPr>
        <w:tc>
          <w:tcPr>
            <w:tcW w:w="1949" w:type="dxa"/>
            <w:shd w:val="clear" w:color="auto" w:fill="D9D9D9"/>
          </w:tcPr>
          <w:p w:rsidR="006800AF" w:rsidRDefault="006800AF" w:rsidP="00881F42">
            <w:pPr>
              <w:pStyle w:val="AltNormal"/>
              <w:jc w:val="center"/>
              <w:rPr>
                <w:ins w:id="962" w:author="gludovacz" w:date="2013-07-24T11:22:00Z"/>
                <w:lang w:eastAsia="zh-CN"/>
              </w:rPr>
            </w:pPr>
            <w:ins w:id="963" w:author="gludovacz" w:date="2013-07-24T13:51:00Z">
              <w:r>
                <w:rPr>
                  <w:lang w:eastAsia="zh-CN"/>
                </w:rPr>
                <w:t>connectionID</w:t>
              </w:r>
            </w:ins>
          </w:p>
        </w:tc>
        <w:tc>
          <w:tcPr>
            <w:tcW w:w="1400" w:type="dxa"/>
            <w:shd w:val="clear" w:color="auto" w:fill="D9D9D9"/>
          </w:tcPr>
          <w:p w:rsidR="006800AF" w:rsidRDefault="006800AF" w:rsidP="00881F42">
            <w:pPr>
              <w:pStyle w:val="AltNormal"/>
              <w:jc w:val="center"/>
              <w:rPr>
                <w:ins w:id="964" w:author="gludovacz" w:date="2013-07-24T11:22:00Z"/>
                <w:lang w:eastAsia="zh-CN"/>
              </w:rPr>
            </w:pPr>
            <w:ins w:id="965" w:author="gludovacz" w:date="2013-07-24T13:51:00Z">
              <w:r>
                <w:rPr>
                  <w:lang w:eastAsia="zh-CN"/>
                </w:rPr>
                <w:t>Input</w:t>
              </w:r>
            </w:ins>
          </w:p>
        </w:tc>
        <w:tc>
          <w:tcPr>
            <w:tcW w:w="6716" w:type="dxa"/>
            <w:shd w:val="clear" w:color="auto" w:fill="D9D9D9"/>
          </w:tcPr>
          <w:p w:rsidR="006800AF" w:rsidRPr="00624592" w:rsidRDefault="006800AF" w:rsidP="00881F42">
            <w:pPr>
              <w:pStyle w:val="AltNormal"/>
              <w:rPr>
                <w:ins w:id="966" w:author="gludovacz" w:date="2013-07-24T11:22:00Z"/>
                <w:lang w:eastAsia="zh-CN"/>
              </w:rPr>
            </w:pPr>
            <w:ins w:id="967" w:author="gludovacz" w:date="2013-07-24T13:51:00Z">
              <w:r>
                <w:rPr>
                  <w:lang w:eastAsia="zh-CN"/>
                </w:rPr>
                <w:t>The ID of the connection concerned.</w:t>
              </w:r>
            </w:ins>
          </w:p>
        </w:tc>
      </w:tr>
      <w:tr w:rsidR="006800AF" w:rsidRPr="00624592" w:rsidTr="00881F42">
        <w:trPr>
          <w:ins w:id="968" w:author="gludovacz" w:date="2013-07-24T15:00:00Z"/>
        </w:trPr>
        <w:tc>
          <w:tcPr>
            <w:tcW w:w="1949" w:type="dxa"/>
            <w:shd w:val="clear" w:color="auto" w:fill="D9D9D9"/>
          </w:tcPr>
          <w:p w:rsidR="006800AF" w:rsidRDefault="006800AF" w:rsidP="00881F42">
            <w:pPr>
              <w:pStyle w:val="AltNormal"/>
              <w:jc w:val="center"/>
              <w:rPr>
                <w:ins w:id="969" w:author="gludovacz" w:date="2013-07-24T15:00:00Z"/>
                <w:lang w:eastAsia="zh-CN"/>
              </w:rPr>
            </w:pPr>
            <w:ins w:id="970" w:author="gludovacz" w:date="2013-07-24T15:00:00Z">
              <w:r>
                <w:rPr>
                  <w:lang w:eastAsia="zh-CN"/>
                </w:rPr>
                <w:t>result</w:t>
              </w:r>
            </w:ins>
          </w:p>
        </w:tc>
        <w:tc>
          <w:tcPr>
            <w:tcW w:w="1400" w:type="dxa"/>
            <w:shd w:val="clear" w:color="auto" w:fill="D9D9D9"/>
          </w:tcPr>
          <w:p w:rsidR="006800AF" w:rsidRDefault="006800AF" w:rsidP="00881F42">
            <w:pPr>
              <w:pStyle w:val="AltNormal"/>
              <w:jc w:val="center"/>
              <w:rPr>
                <w:ins w:id="971" w:author="gludovacz" w:date="2013-07-24T15:00:00Z"/>
                <w:lang w:eastAsia="zh-CN"/>
              </w:rPr>
            </w:pPr>
            <w:ins w:id="972" w:author="gludovacz" w:date="2013-07-24T15:00:00Z">
              <w:r>
                <w:rPr>
                  <w:lang w:eastAsia="zh-CN"/>
                </w:rPr>
                <w:t>Input</w:t>
              </w:r>
            </w:ins>
          </w:p>
        </w:tc>
        <w:tc>
          <w:tcPr>
            <w:tcW w:w="6716" w:type="dxa"/>
            <w:shd w:val="clear" w:color="auto" w:fill="D9D9D9"/>
          </w:tcPr>
          <w:p w:rsidR="006800AF" w:rsidRDefault="006800AF" w:rsidP="00881F42">
            <w:pPr>
              <w:pStyle w:val="AltNormal"/>
              <w:numPr>
                <w:ilvl w:val="0"/>
                <w:numId w:val="47"/>
                <w:numberingChange w:id="973" w:author="Thierry B" w:date="2013-07-24T17:35:00Z" w:original=""/>
              </w:numPr>
              <w:rPr>
                <w:ins w:id="974" w:author="gludovacz" w:date="2013-07-24T15:00:00Z"/>
              </w:rPr>
            </w:pPr>
            <w:ins w:id="975" w:author="gludovacz" w:date="2013-07-24T15:00:00Z">
              <w:r>
                <w:t>0x00000001: No answer</w:t>
              </w:r>
            </w:ins>
          </w:p>
          <w:p w:rsidR="006800AF" w:rsidRDefault="006800AF" w:rsidP="00881F42">
            <w:pPr>
              <w:pStyle w:val="AltNormal"/>
              <w:numPr>
                <w:ilvl w:val="0"/>
                <w:numId w:val="47"/>
                <w:numberingChange w:id="976" w:author="Thierry B" w:date="2013-07-24T17:35:00Z" w:original=""/>
              </w:numPr>
              <w:rPr>
                <w:ins w:id="977" w:author="gludovacz" w:date="2013-07-24T15:01:00Z"/>
              </w:rPr>
            </w:pPr>
            <w:ins w:id="978" w:author="gludovacz" w:date="2013-07-24T15:00:00Z">
              <w:r>
                <w:t xml:space="preserve">0x00000002: </w:t>
              </w:r>
            </w:ins>
            <w:ins w:id="979" w:author="gludovacz" w:date="2013-07-24T15:01:00Z">
              <w:r>
                <w:t>Connection</w:t>
              </w:r>
            </w:ins>
            <w:ins w:id="980" w:author="gludovacz" w:date="2013-07-24T15:00:00Z">
              <w:r>
                <w:t xml:space="preserve"> </w:t>
              </w:r>
            </w:ins>
            <w:ins w:id="981" w:author="gludovacz" w:date="2013-07-24T15:04:00Z">
              <w:r>
                <w:t xml:space="preserve">request </w:t>
              </w:r>
            </w:ins>
            <w:ins w:id="982" w:author="gludovacz" w:date="2013-07-24T15:00:00Z">
              <w:r>
                <w:t>accepted</w:t>
              </w:r>
            </w:ins>
            <w:ins w:id="983" w:author="gludovacz" w:date="2013-07-24T15:04:00Z">
              <w:r>
                <w:t xml:space="preserve"> by remote device</w:t>
              </w:r>
            </w:ins>
          </w:p>
          <w:p w:rsidR="006800AF" w:rsidRDefault="006800AF" w:rsidP="007322E5">
            <w:pPr>
              <w:pStyle w:val="AltNormal"/>
              <w:numPr>
                <w:ilvl w:val="0"/>
                <w:numId w:val="47"/>
                <w:numberingChange w:id="984" w:author="Thierry B" w:date="2013-07-24T17:35:00Z" w:original=""/>
              </w:numPr>
              <w:rPr>
                <w:ins w:id="985" w:author="gludovacz" w:date="2013-07-24T15:01:00Z"/>
              </w:rPr>
            </w:pPr>
            <w:ins w:id="986" w:author="gludovacz" w:date="2013-07-24T15:01:00Z">
              <w:r>
                <w:t>0x000000</w:t>
              </w:r>
            </w:ins>
            <w:ins w:id="987" w:author="gludovacz" w:date="2013-07-24T15:02:00Z">
              <w:r>
                <w:t>03</w:t>
              </w:r>
            </w:ins>
            <w:ins w:id="988" w:author="gludovacz" w:date="2013-07-24T15:01:00Z">
              <w:r>
                <w:t xml:space="preserve">: Connection </w:t>
              </w:r>
            </w:ins>
            <w:ins w:id="989" w:author="gludovacz" w:date="2013-07-24T15:04:00Z">
              <w:r>
                <w:t>request rejected by remote device</w:t>
              </w:r>
            </w:ins>
          </w:p>
          <w:p w:rsidR="006800AF" w:rsidRDefault="006800AF" w:rsidP="007322E5">
            <w:pPr>
              <w:pStyle w:val="AltNormal"/>
              <w:numPr>
                <w:ilvl w:val="0"/>
                <w:numId w:val="47"/>
                <w:numberingChange w:id="990" w:author="Thierry B" w:date="2013-07-24T17:35:00Z" w:original=""/>
              </w:numPr>
              <w:rPr>
                <w:ins w:id="991" w:author="gludovacz" w:date="2013-07-24T15:01:00Z"/>
              </w:rPr>
            </w:pPr>
            <w:ins w:id="992" w:author="gludovacz" w:date="2013-07-24T15:01:00Z">
              <w:r>
                <w:t>0x000000</w:t>
              </w:r>
            </w:ins>
            <w:ins w:id="993" w:author="gludovacz" w:date="2013-07-24T15:02:00Z">
              <w:r>
                <w:t>04</w:t>
              </w:r>
            </w:ins>
            <w:ins w:id="994" w:author="gludovacz" w:date="2013-07-24T15:01:00Z">
              <w:r>
                <w:t xml:space="preserve">: </w:t>
              </w:r>
            </w:ins>
            <w:ins w:id="995" w:author="gludovacz" w:date="2013-07-24T15:58:00Z">
              <w:r>
                <w:t>Connection established</w:t>
              </w:r>
            </w:ins>
          </w:p>
          <w:p w:rsidR="006800AF" w:rsidRDefault="006800AF" w:rsidP="006800AF">
            <w:pPr>
              <w:pStyle w:val="AltNormal"/>
              <w:numPr>
                <w:ilvl w:val="0"/>
                <w:numId w:val="47"/>
                <w:numberingChange w:id="996" w:author="Thierry B" w:date="2013-07-24T17:35:00Z" w:original=""/>
              </w:numPr>
              <w:rPr>
                <w:ins w:id="997" w:author="gludovacz" w:date="2013-07-24T15:00:00Z"/>
                <w:lang w:eastAsia="zh-CN"/>
              </w:rPr>
              <w:pPrChange w:id="998" w:author="gludovacz" w:date="2013-07-24T15:58:00Z">
                <w:pPr>
                  <w:pStyle w:val="AltNormal"/>
                  <w:numPr>
                    <w:numId w:val="47"/>
                  </w:numPr>
                  <w:tabs>
                    <w:tab w:val="num" w:pos="720"/>
                  </w:tabs>
                  <w:ind w:hanging="360"/>
                </w:pPr>
              </w:pPrChange>
            </w:pPr>
          </w:p>
        </w:tc>
      </w:tr>
    </w:tbl>
    <w:p w:rsidR="006800AF" w:rsidRDefault="006800AF" w:rsidP="002F46EC">
      <w:pPr>
        <w:pStyle w:val="AltNormal"/>
        <w:rPr>
          <w:ins w:id="999" w:author="gludovacz" w:date="2013-07-24T13:18:00Z"/>
          <w:lang w:eastAsia="zh-CN"/>
        </w:rPr>
      </w:pPr>
    </w:p>
    <w:p w:rsidR="006800AF" w:rsidRPr="00624592" w:rsidRDefault="006800AF" w:rsidP="008E2888">
      <w:pPr>
        <w:pStyle w:val="Heading3"/>
        <w:numPr>
          <w:ilvl w:val="0"/>
          <w:numId w:val="0"/>
        </w:numPr>
        <w:tabs>
          <w:tab w:val="clear" w:pos="1800"/>
          <w:tab w:val="clear" w:pos="2520"/>
        </w:tabs>
        <w:rPr>
          <w:ins w:id="1000" w:author="gludovacz" w:date="2013-07-24T13:18:00Z"/>
          <w:lang w:val="en-GB" w:eastAsia="zh-CN"/>
        </w:rPr>
      </w:pPr>
      <w:ins w:id="1001" w:author="gludovacz" w:date="2013-07-24T13:18:00Z">
        <w:r>
          <w:rPr>
            <w:lang w:val="en-GB" w:eastAsia="zh-CN"/>
          </w:rPr>
          <w:t xml:space="preserve">8.3.x </w:t>
        </w:r>
        <w:r w:rsidRPr="00624592">
          <w:rPr>
            <w:lang w:val="en-GB" w:eastAsia="zh-CN"/>
          </w:rPr>
          <w:t>CMAPI_</w:t>
        </w:r>
        <w:r>
          <w:rPr>
            <w:lang w:val="en-GB" w:eastAsia="zh-CN"/>
          </w:rPr>
          <w:t>Callback_</w:t>
        </w:r>
        <w:r w:rsidRPr="00624592">
          <w:rPr>
            <w:lang w:val="en-GB" w:eastAsia="zh-CN"/>
          </w:rPr>
          <w:t>P2P_</w:t>
        </w:r>
        <w:r>
          <w:rPr>
            <w:lang w:val="en-GB" w:eastAsia="zh-CN"/>
          </w:rPr>
          <w:t>Group</w:t>
        </w:r>
      </w:ins>
      <w:ins w:id="1002" w:author="gludovacz" w:date="2013-07-24T13:31:00Z">
        <w:r>
          <w:rPr>
            <w:lang w:val="en-GB" w:eastAsia="zh-CN"/>
          </w:rPr>
          <w:t>Notification</w:t>
        </w:r>
      </w:ins>
      <w:ins w:id="1003" w:author="gludovacz" w:date="2013-07-24T13:18:00Z">
        <w:r w:rsidRPr="00624592">
          <w:rPr>
            <w:lang w:val="en-GB" w:eastAsia="zh-CN"/>
          </w:rPr>
          <w:t>()</w:t>
        </w:r>
      </w:ins>
    </w:p>
    <w:p w:rsidR="006800AF" w:rsidRPr="007A5EF3" w:rsidRDefault="006800AF" w:rsidP="008E2888">
      <w:pPr>
        <w:pStyle w:val="AltNormal"/>
        <w:rPr>
          <w:ins w:id="1004" w:author="gludovacz" w:date="2013-07-24T13:18:00Z"/>
          <w:b/>
          <w:lang w:eastAsia="zh-CN"/>
        </w:rPr>
      </w:pPr>
      <w:ins w:id="1005" w:author="gludovacz" w:date="2013-07-24T13:18:00Z">
        <w:r w:rsidRPr="00624592">
          <w:rPr>
            <w:lang w:eastAsia="zh-CN"/>
          </w:rPr>
          <w:t xml:space="preserve">The </w:t>
        </w:r>
      </w:ins>
      <w:ins w:id="1006" w:author="gludovacz" w:date="2013-07-24T13:20:00Z">
        <w:r w:rsidRPr="00624592">
          <w:rPr>
            <w:b/>
            <w:lang w:eastAsia="zh-CN"/>
          </w:rPr>
          <w:t>CMAPI_</w:t>
        </w:r>
        <w:r>
          <w:rPr>
            <w:b/>
            <w:lang w:eastAsia="zh-CN"/>
          </w:rPr>
          <w:t>Callback_P2P</w:t>
        </w:r>
        <w:r w:rsidRPr="00624592">
          <w:rPr>
            <w:b/>
            <w:lang w:eastAsia="zh-CN"/>
          </w:rPr>
          <w:t>_</w:t>
        </w:r>
      </w:ins>
      <w:ins w:id="1007" w:author="gludovacz" w:date="2013-07-24T13:35:00Z">
        <w:r>
          <w:rPr>
            <w:b/>
            <w:lang w:eastAsia="zh-CN"/>
          </w:rPr>
          <w:t>GroupNotification</w:t>
        </w:r>
      </w:ins>
      <w:ins w:id="1008" w:author="gludovacz" w:date="2013-07-24T13:18:00Z">
        <w:r w:rsidRPr="00624592">
          <w:rPr>
            <w:b/>
            <w:lang w:eastAsia="zh-CN"/>
          </w:rPr>
          <w:t>()</w:t>
        </w:r>
        <w:r w:rsidRPr="00624592">
          <w:rPr>
            <w:lang w:eastAsia="zh-CN"/>
          </w:rPr>
          <w:t xml:space="preserve"> function is </w:t>
        </w:r>
      </w:ins>
      <w:ins w:id="1009" w:author="gludovacz" w:date="2013-07-24T15:55:00Z">
        <w:r>
          <w:rPr>
            <w:lang w:eastAsia="zh-CN"/>
          </w:rPr>
          <w:t>invoked as a result of a previous call to CMAPI</w:t>
        </w:r>
      </w:ins>
      <w:ins w:id="1010" w:author="gludovacz" w:date="2013-07-24T15:56:00Z">
        <w:r>
          <w:rPr>
            <w:lang w:eastAsia="zh-CN"/>
          </w:rPr>
          <w:t>_P2P_JoinGroup().</w:t>
        </w:r>
      </w:ins>
      <w:ins w:id="1011" w:author="gludovacz" w:date="2013-07-24T15:55:00Z">
        <w:r>
          <w:t xml:space="preserve"> </w:t>
        </w:r>
      </w:ins>
    </w:p>
    <w:p w:rsidR="006800AF" w:rsidRPr="00AB490E" w:rsidRDefault="006800AF" w:rsidP="008E2888">
      <w:pPr>
        <w:pStyle w:val="AltNormal"/>
        <w:rPr>
          <w:ins w:id="1012" w:author="gludovacz" w:date="2013-07-24T13:18: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6800AF" w:rsidRPr="00624592" w:rsidTr="00881F42">
        <w:trPr>
          <w:ins w:id="1013" w:author="gludovacz" w:date="2013-07-24T13:18:00Z"/>
        </w:trPr>
        <w:tc>
          <w:tcPr>
            <w:tcW w:w="9923" w:type="dxa"/>
            <w:shd w:val="clear" w:color="auto" w:fill="D9D9D9"/>
          </w:tcPr>
          <w:p w:rsidR="006800AF" w:rsidRPr="00624592" w:rsidRDefault="006800AF" w:rsidP="00881F42">
            <w:pPr>
              <w:pStyle w:val="AltNormal"/>
              <w:rPr>
                <w:ins w:id="1014" w:author="gludovacz" w:date="2013-07-24T13:18:00Z"/>
                <w:b/>
                <w:lang w:eastAsia="zh-CN"/>
              </w:rPr>
            </w:pPr>
            <w:ins w:id="1015" w:author="gludovacz" w:date="2013-07-24T13:18:00Z">
              <w:r w:rsidRPr="00624592">
                <w:rPr>
                  <w:b/>
                  <w:lang w:eastAsia="zh-CN"/>
                </w:rPr>
                <w:t>Prototype</w:t>
              </w:r>
            </w:ins>
          </w:p>
        </w:tc>
      </w:tr>
      <w:tr w:rsidR="006800AF" w:rsidRPr="00624592" w:rsidTr="00881F42">
        <w:trPr>
          <w:ins w:id="1016" w:author="gludovacz" w:date="2013-07-24T13:18:00Z"/>
        </w:trPr>
        <w:tc>
          <w:tcPr>
            <w:tcW w:w="9923" w:type="dxa"/>
            <w:shd w:val="clear" w:color="auto" w:fill="D9D9D9"/>
          </w:tcPr>
          <w:p w:rsidR="006800AF" w:rsidRPr="00624592" w:rsidRDefault="006800AF" w:rsidP="00881F42">
            <w:pPr>
              <w:pStyle w:val="AltNormal"/>
              <w:rPr>
                <w:ins w:id="1017" w:author="gludovacz" w:date="2013-07-24T13:18:00Z"/>
                <w:lang w:eastAsia="zh-CN"/>
              </w:rPr>
            </w:pPr>
          </w:p>
          <w:p w:rsidR="006800AF" w:rsidRPr="00624592" w:rsidRDefault="006800AF" w:rsidP="00881F42">
            <w:pPr>
              <w:pStyle w:val="AltNormal"/>
              <w:rPr>
                <w:ins w:id="1018" w:author="gludovacz" w:date="2013-07-24T13:18:00Z"/>
                <w:lang w:eastAsia="zh-CN"/>
              </w:rPr>
            </w:pPr>
            <w:ins w:id="1019" w:author="gludovacz" w:date="2013-07-24T13:18:00Z">
              <w:r w:rsidRPr="00624592">
                <w:rPr>
                  <w:lang w:eastAsia="zh-CN"/>
                </w:rPr>
                <w:t xml:space="preserve">dword </w:t>
              </w:r>
            </w:ins>
            <w:ins w:id="1020" w:author="gludovacz" w:date="2013-07-24T13:22:00Z">
              <w:r w:rsidRPr="00624592">
                <w:rPr>
                  <w:b/>
                  <w:lang w:eastAsia="zh-CN"/>
                </w:rPr>
                <w:t>CMAPI_</w:t>
              </w:r>
              <w:r>
                <w:rPr>
                  <w:b/>
                  <w:lang w:eastAsia="zh-CN"/>
                </w:rPr>
                <w:t>Callback_P2P</w:t>
              </w:r>
              <w:r w:rsidRPr="00624592">
                <w:rPr>
                  <w:b/>
                  <w:lang w:eastAsia="zh-CN"/>
                </w:rPr>
                <w:t>_</w:t>
              </w:r>
            </w:ins>
            <w:ins w:id="1021" w:author="gludovacz" w:date="2013-07-24T13:35:00Z">
              <w:r>
                <w:rPr>
                  <w:b/>
                  <w:lang w:eastAsia="zh-CN"/>
                </w:rPr>
                <w:t>GroupNotification</w:t>
              </w:r>
            </w:ins>
            <w:ins w:id="1022" w:author="Thierry B" w:date="2013-07-24T17:32:00Z">
              <w:r>
                <w:rPr>
                  <w:b/>
                  <w:lang w:eastAsia="zh-CN"/>
                </w:rPr>
                <w:t xml:space="preserve"> </w:t>
              </w:r>
            </w:ins>
            <w:ins w:id="1023" w:author="gludovacz" w:date="2013-07-24T13:35:00Z">
              <w:r w:rsidRPr="00624592">
                <w:rPr>
                  <w:lang w:eastAsia="zh-CN"/>
                </w:rPr>
                <w:t>(</w:t>
              </w:r>
              <w:r>
                <w:rPr>
                  <w:lang w:eastAsia="zh-CN"/>
                </w:rPr>
                <w:t>CallbackStatus status, dword deviceID, dword remoteDeviceI</w:t>
              </w:r>
              <w:r w:rsidRPr="00624592">
                <w:rPr>
                  <w:color w:val="000000"/>
                  <w:lang w:eastAsia="zh-CN"/>
                </w:rPr>
                <w:t>D</w:t>
              </w:r>
              <w:r>
                <w:rPr>
                  <w:color w:val="000000"/>
                  <w:lang w:eastAsia="zh-CN"/>
                </w:rPr>
                <w:t xml:space="preserve">, dqword </w:t>
              </w:r>
            </w:ins>
            <w:ins w:id="1024" w:author="gludovacz" w:date="2013-07-24T15:06:00Z">
              <w:r>
                <w:rPr>
                  <w:color w:val="000000"/>
                  <w:lang w:eastAsia="zh-CN"/>
                </w:rPr>
                <w:t>service</w:t>
              </w:r>
              <w:del w:id="1025" w:author="Thierry B" w:date="2013-07-24T17:32:00Z">
                <w:r w:rsidDel="00377AC4">
                  <w:rPr>
                    <w:color w:val="000000"/>
                    <w:lang w:eastAsia="zh-CN"/>
                  </w:rPr>
                  <w:delText>d</w:delText>
                </w:r>
              </w:del>
            </w:ins>
            <w:ins w:id="1026" w:author="Thierry B" w:date="2013-07-24T17:32:00Z">
              <w:r>
                <w:rPr>
                  <w:color w:val="000000"/>
                  <w:lang w:eastAsia="zh-CN"/>
                </w:rPr>
                <w:t>ID</w:t>
              </w:r>
            </w:ins>
            <w:ins w:id="1027" w:author="gludovacz" w:date="2013-07-24T15:06:00Z">
              <w:r>
                <w:rPr>
                  <w:color w:val="000000"/>
                  <w:lang w:eastAsia="zh-CN"/>
                </w:rPr>
                <w:t>, dword result</w:t>
              </w:r>
            </w:ins>
            <w:ins w:id="1028" w:author="gludovacz" w:date="2013-07-24T13:35:00Z">
              <w:r w:rsidRPr="00624592">
                <w:rPr>
                  <w:lang w:eastAsia="zh-CN"/>
                </w:rPr>
                <w:t>)</w:t>
              </w:r>
            </w:ins>
          </w:p>
          <w:p w:rsidR="006800AF" w:rsidRPr="00624592" w:rsidRDefault="006800AF" w:rsidP="00881F42">
            <w:pPr>
              <w:pStyle w:val="AltNormal"/>
              <w:rPr>
                <w:ins w:id="1029" w:author="gludovacz" w:date="2013-07-24T13:18:00Z"/>
                <w:lang w:eastAsia="zh-CN"/>
              </w:rPr>
            </w:pPr>
          </w:p>
        </w:tc>
      </w:tr>
    </w:tbl>
    <w:p w:rsidR="006800AF" w:rsidRPr="00624592" w:rsidRDefault="006800AF" w:rsidP="008E2888">
      <w:pPr>
        <w:pStyle w:val="AltNormal"/>
        <w:rPr>
          <w:ins w:id="1030" w:author="gludovacz" w:date="2013-07-24T13:1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6800AF" w:rsidRPr="00624592" w:rsidTr="00881F42">
        <w:trPr>
          <w:ins w:id="1031" w:author="gludovacz" w:date="2013-07-24T13:18:00Z"/>
        </w:trPr>
        <w:tc>
          <w:tcPr>
            <w:tcW w:w="10065" w:type="dxa"/>
            <w:gridSpan w:val="3"/>
            <w:shd w:val="clear" w:color="auto" w:fill="D9D9D9"/>
          </w:tcPr>
          <w:p w:rsidR="006800AF" w:rsidRPr="00624592" w:rsidRDefault="006800AF" w:rsidP="00881F42">
            <w:pPr>
              <w:pStyle w:val="AltNormal"/>
              <w:rPr>
                <w:ins w:id="1032" w:author="gludovacz" w:date="2013-07-24T13:18:00Z"/>
                <w:b/>
                <w:lang w:eastAsia="zh-CN"/>
              </w:rPr>
            </w:pPr>
            <w:ins w:id="1033" w:author="gludovacz" w:date="2013-07-24T13:18:00Z">
              <w:r w:rsidRPr="00624592">
                <w:rPr>
                  <w:b/>
                  <w:lang w:eastAsia="zh-CN"/>
                </w:rPr>
                <w:t>Parameters</w:t>
              </w:r>
            </w:ins>
          </w:p>
        </w:tc>
      </w:tr>
      <w:tr w:rsidR="006800AF" w:rsidRPr="00624592" w:rsidTr="00881F42">
        <w:trPr>
          <w:ins w:id="1034" w:author="gludovacz" w:date="2013-07-24T13:18:00Z"/>
        </w:trPr>
        <w:tc>
          <w:tcPr>
            <w:tcW w:w="1949" w:type="dxa"/>
            <w:shd w:val="clear" w:color="auto" w:fill="D9D9D9"/>
          </w:tcPr>
          <w:p w:rsidR="006800AF" w:rsidRPr="00624592" w:rsidRDefault="006800AF" w:rsidP="00881F42">
            <w:pPr>
              <w:pStyle w:val="AltNormal"/>
              <w:jc w:val="center"/>
              <w:rPr>
                <w:ins w:id="1035" w:author="gludovacz" w:date="2013-07-24T13:18:00Z"/>
                <w:b/>
                <w:lang w:eastAsia="zh-CN"/>
              </w:rPr>
            </w:pPr>
            <w:ins w:id="1036" w:author="gludovacz" w:date="2013-07-24T13:18:00Z">
              <w:r w:rsidRPr="00624592">
                <w:rPr>
                  <w:b/>
                  <w:lang w:eastAsia="zh-CN"/>
                </w:rPr>
                <w:t>Field Name</w:t>
              </w:r>
            </w:ins>
          </w:p>
        </w:tc>
        <w:tc>
          <w:tcPr>
            <w:tcW w:w="1400" w:type="dxa"/>
            <w:shd w:val="clear" w:color="auto" w:fill="D9D9D9"/>
          </w:tcPr>
          <w:p w:rsidR="006800AF" w:rsidRPr="00624592" w:rsidRDefault="006800AF" w:rsidP="00881F42">
            <w:pPr>
              <w:pStyle w:val="AltNormal"/>
              <w:jc w:val="center"/>
              <w:rPr>
                <w:ins w:id="1037" w:author="gludovacz" w:date="2013-07-24T13:18:00Z"/>
                <w:b/>
                <w:lang w:eastAsia="zh-CN"/>
              </w:rPr>
            </w:pPr>
            <w:ins w:id="1038" w:author="gludovacz" w:date="2013-07-24T13:18:00Z">
              <w:r w:rsidRPr="00624592">
                <w:rPr>
                  <w:b/>
                  <w:lang w:eastAsia="zh-CN"/>
                </w:rPr>
                <w:t>Mode</w:t>
              </w:r>
            </w:ins>
          </w:p>
        </w:tc>
        <w:tc>
          <w:tcPr>
            <w:tcW w:w="6716" w:type="dxa"/>
            <w:shd w:val="clear" w:color="auto" w:fill="D9D9D9"/>
          </w:tcPr>
          <w:p w:rsidR="006800AF" w:rsidRPr="00624592" w:rsidRDefault="006800AF" w:rsidP="00881F42">
            <w:pPr>
              <w:pStyle w:val="AltNormal"/>
              <w:jc w:val="center"/>
              <w:rPr>
                <w:ins w:id="1039" w:author="gludovacz" w:date="2013-07-24T13:18:00Z"/>
                <w:b/>
                <w:lang w:eastAsia="zh-CN"/>
              </w:rPr>
            </w:pPr>
            <w:ins w:id="1040" w:author="gludovacz" w:date="2013-07-24T13:18:00Z">
              <w:r w:rsidRPr="00624592">
                <w:rPr>
                  <w:b/>
                  <w:lang w:eastAsia="zh-CN"/>
                </w:rPr>
                <w:t>Description</w:t>
              </w:r>
            </w:ins>
          </w:p>
        </w:tc>
      </w:tr>
      <w:tr w:rsidR="006800AF" w:rsidRPr="00624592" w:rsidTr="00881F42">
        <w:trPr>
          <w:ins w:id="1041" w:author="gludovacz" w:date="2013-07-24T13:30:00Z"/>
        </w:trPr>
        <w:tc>
          <w:tcPr>
            <w:tcW w:w="1949" w:type="dxa"/>
            <w:shd w:val="clear" w:color="auto" w:fill="D9D9D9"/>
          </w:tcPr>
          <w:p w:rsidR="006800AF" w:rsidRPr="00624592" w:rsidRDefault="006800AF" w:rsidP="00881F42">
            <w:pPr>
              <w:pStyle w:val="AltNormal"/>
              <w:jc w:val="center"/>
              <w:rPr>
                <w:ins w:id="1042" w:author="gludovacz" w:date="2013-07-24T13:30:00Z"/>
                <w:b/>
                <w:lang w:eastAsia="zh-CN"/>
              </w:rPr>
            </w:pPr>
            <w:ins w:id="1043" w:author="gludovacz" w:date="2013-07-24T13:30:00Z">
              <w:r>
                <w:rPr>
                  <w:lang w:eastAsia="zh-CN"/>
                </w:rPr>
                <w:t>status</w:t>
              </w:r>
            </w:ins>
          </w:p>
        </w:tc>
        <w:tc>
          <w:tcPr>
            <w:tcW w:w="1400" w:type="dxa"/>
            <w:shd w:val="clear" w:color="auto" w:fill="D9D9D9"/>
          </w:tcPr>
          <w:p w:rsidR="006800AF" w:rsidRPr="00624592" w:rsidRDefault="006800AF" w:rsidP="00881F42">
            <w:pPr>
              <w:pStyle w:val="AltNormal"/>
              <w:jc w:val="center"/>
              <w:rPr>
                <w:ins w:id="1044" w:author="gludovacz" w:date="2013-07-24T13:30:00Z"/>
                <w:b/>
                <w:lang w:eastAsia="zh-CN"/>
              </w:rPr>
            </w:pPr>
            <w:ins w:id="1045" w:author="gludovacz" w:date="2013-07-24T13:30:00Z">
              <w:r w:rsidRPr="00624592">
                <w:rPr>
                  <w:lang w:eastAsia="zh-CN"/>
                </w:rPr>
                <w:t>Input</w:t>
              </w:r>
            </w:ins>
          </w:p>
        </w:tc>
        <w:tc>
          <w:tcPr>
            <w:tcW w:w="6716" w:type="dxa"/>
            <w:shd w:val="clear" w:color="auto" w:fill="D9D9D9"/>
          </w:tcPr>
          <w:p w:rsidR="006800AF" w:rsidRPr="00757B71" w:rsidRDefault="006800AF" w:rsidP="00520F0B">
            <w:pPr>
              <w:pStyle w:val="AltNormal"/>
              <w:rPr>
                <w:ins w:id="1046" w:author="gludovacz" w:date="2013-07-24T13:30:00Z"/>
                <w:lang w:eastAsia="zh-CN"/>
              </w:rPr>
            </w:pPr>
            <w:ins w:id="1047" w:author="gludovacz" w:date="2013-07-24T13:30:00Z">
              <w:r w:rsidRPr="00624592">
                <w:rPr>
                  <w:lang w:eastAsia="zh-CN"/>
                </w:rPr>
                <w:t xml:space="preserve">The </w:t>
              </w:r>
              <w:r>
                <w:rPr>
                  <w:lang w:eastAsia="zh-CN"/>
                </w:rPr>
                <w:t>status of the callback</w:t>
              </w:r>
            </w:ins>
            <w:ins w:id="1048" w:author="gludovacz" w:date="2013-07-24T14:13:00Z">
              <w:r>
                <w:rPr>
                  <w:lang w:eastAsia="zh-CN"/>
                </w:rPr>
                <w:t>.</w:t>
              </w:r>
            </w:ins>
          </w:p>
        </w:tc>
      </w:tr>
      <w:tr w:rsidR="006800AF" w:rsidRPr="00624592" w:rsidTr="00881F42">
        <w:trPr>
          <w:ins w:id="1049" w:author="gludovacz" w:date="2013-07-24T13:18:00Z"/>
        </w:trPr>
        <w:tc>
          <w:tcPr>
            <w:tcW w:w="1949" w:type="dxa"/>
            <w:shd w:val="clear" w:color="auto" w:fill="D9D9D9"/>
          </w:tcPr>
          <w:p w:rsidR="006800AF" w:rsidRPr="00624592" w:rsidRDefault="006800AF" w:rsidP="00881F42">
            <w:pPr>
              <w:pStyle w:val="AltNormal"/>
              <w:jc w:val="center"/>
              <w:rPr>
                <w:ins w:id="1050" w:author="gludovacz" w:date="2013-07-24T13:18:00Z"/>
                <w:lang w:eastAsia="zh-CN"/>
              </w:rPr>
            </w:pPr>
            <w:ins w:id="1051" w:author="gludovacz" w:date="2013-07-24T13:33:00Z">
              <w:r w:rsidRPr="00624592">
                <w:rPr>
                  <w:lang w:eastAsia="zh-CN"/>
                </w:rPr>
                <w:t>deviceID</w:t>
              </w:r>
            </w:ins>
          </w:p>
        </w:tc>
        <w:tc>
          <w:tcPr>
            <w:tcW w:w="1400" w:type="dxa"/>
            <w:shd w:val="clear" w:color="auto" w:fill="D9D9D9"/>
          </w:tcPr>
          <w:p w:rsidR="006800AF" w:rsidRPr="00624592" w:rsidRDefault="006800AF" w:rsidP="00881F42">
            <w:pPr>
              <w:pStyle w:val="AltNormal"/>
              <w:jc w:val="center"/>
              <w:rPr>
                <w:ins w:id="1052" w:author="gludovacz" w:date="2013-07-24T13:18:00Z"/>
                <w:lang w:eastAsia="zh-CN"/>
              </w:rPr>
            </w:pPr>
            <w:ins w:id="1053" w:author="gludovacz" w:date="2013-07-24T13:33:00Z">
              <w:r w:rsidRPr="00624592">
                <w:rPr>
                  <w:lang w:eastAsia="zh-CN"/>
                </w:rPr>
                <w:t>Input</w:t>
              </w:r>
            </w:ins>
          </w:p>
        </w:tc>
        <w:tc>
          <w:tcPr>
            <w:tcW w:w="6716" w:type="dxa"/>
            <w:shd w:val="clear" w:color="auto" w:fill="D9D9D9"/>
          </w:tcPr>
          <w:p w:rsidR="006800AF" w:rsidRPr="00624592" w:rsidRDefault="006800AF" w:rsidP="00881F42">
            <w:pPr>
              <w:pStyle w:val="AltNormal"/>
              <w:rPr>
                <w:ins w:id="1054" w:author="gludovacz" w:date="2013-07-24T13:18:00Z"/>
                <w:lang w:eastAsia="zh-CN"/>
              </w:rPr>
            </w:pPr>
            <w:ins w:id="1055" w:author="gludovacz" w:date="2013-07-24T13:33:00Z">
              <w:r w:rsidRPr="00624592">
                <w:rPr>
                  <w:lang w:eastAsia="zh-CN"/>
                </w:rPr>
                <w:t>The ID of the device concerned.</w:t>
              </w:r>
            </w:ins>
          </w:p>
        </w:tc>
      </w:tr>
      <w:tr w:rsidR="006800AF" w:rsidRPr="00624592" w:rsidTr="00881F42">
        <w:trPr>
          <w:ins w:id="1056" w:author="gludovacz" w:date="2013-07-24T13:18:00Z"/>
        </w:trPr>
        <w:tc>
          <w:tcPr>
            <w:tcW w:w="1949" w:type="dxa"/>
            <w:shd w:val="clear" w:color="auto" w:fill="D9D9D9"/>
          </w:tcPr>
          <w:p w:rsidR="006800AF" w:rsidRPr="00624592" w:rsidRDefault="006800AF" w:rsidP="00881F42">
            <w:pPr>
              <w:pStyle w:val="AltNormal"/>
              <w:jc w:val="center"/>
              <w:rPr>
                <w:ins w:id="1057" w:author="gludovacz" w:date="2013-07-24T13:18:00Z"/>
                <w:lang w:eastAsia="zh-CN"/>
              </w:rPr>
            </w:pPr>
            <w:ins w:id="1058" w:author="gludovacz" w:date="2013-07-24T13:33:00Z">
              <w:r>
                <w:rPr>
                  <w:lang w:eastAsia="zh-CN"/>
                </w:rPr>
                <w:t>r</w:t>
              </w:r>
              <w:r w:rsidRPr="00624592">
                <w:rPr>
                  <w:lang w:eastAsia="zh-CN"/>
                </w:rPr>
                <w:t>emoteDevice</w:t>
              </w:r>
              <w:r>
                <w:rPr>
                  <w:lang w:eastAsia="zh-CN"/>
                </w:rPr>
                <w:t>ID</w:t>
              </w:r>
            </w:ins>
          </w:p>
        </w:tc>
        <w:tc>
          <w:tcPr>
            <w:tcW w:w="1400" w:type="dxa"/>
            <w:shd w:val="clear" w:color="auto" w:fill="D9D9D9"/>
          </w:tcPr>
          <w:p w:rsidR="006800AF" w:rsidRPr="00624592" w:rsidRDefault="006800AF" w:rsidP="00881F42">
            <w:pPr>
              <w:pStyle w:val="AltNormal"/>
              <w:jc w:val="center"/>
              <w:rPr>
                <w:ins w:id="1059" w:author="gludovacz" w:date="2013-07-24T13:18:00Z"/>
                <w:lang w:eastAsia="zh-CN"/>
              </w:rPr>
            </w:pPr>
            <w:ins w:id="1060" w:author="gludovacz" w:date="2013-07-24T13:33:00Z">
              <w:r w:rsidRPr="00624592">
                <w:rPr>
                  <w:lang w:eastAsia="zh-CN"/>
                </w:rPr>
                <w:t>Input</w:t>
              </w:r>
            </w:ins>
          </w:p>
        </w:tc>
        <w:tc>
          <w:tcPr>
            <w:tcW w:w="6716" w:type="dxa"/>
            <w:shd w:val="clear" w:color="auto" w:fill="D9D9D9"/>
          </w:tcPr>
          <w:p w:rsidR="006800AF" w:rsidRPr="00624592" w:rsidRDefault="006800AF" w:rsidP="00881F42">
            <w:pPr>
              <w:pStyle w:val="AltNormal"/>
              <w:rPr>
                <w:ins w:id="1061" w:author="gludovacz" w:date="2013-07-24T13:18:00Z"/>
                <w:lang w:eastAsia="zh-CN"/>
              </w:rPr>
            </w:pPr>
            <w:ins w:id="1062" w:author="gludovacz" w:date="2013-07-24T13:33:00Z">
              <w:r w:rsidRPr="00624592">
                <w:rPr>
                  <w:lang w:eastAsia="zh-CN"/>
                </w:rPr>
                <w:t xml:space="preserve">The ID of the </w:t>
              </w:r>
              <w:r>
                <w:rPr>
                  <w:lang w:eastAsia="zh-CN"/>
                </w:rPr>
                <w:t>Remote Device</w:t>
              </w:r>
              <w:r w:rsidRPr="00624592">
                <w:rPr>
                  <w:lang w:eastAsia="zh-CN"/>
                </w:rPr>
                <w:t xml:space="preserve"> concerned.</w:t>
              </w:r>
              <w:r>
                <w:rPr>
                  <w:lang w:eastAsia="zh-CN"/>
                </w:rPr>
                <w:t xml:space="preserve"> </w:t>
              </w:r>
            </w:ins>
          </w:p>
        </w:tc>
      </w:tr>
      <w:tr w:rsidR="006800AF" w:rsidRPr="00624592" w:rsidTr="00881F42">
        <w:trPr>
          <w:ins w:id="1063" w:author="gludovacz" w:date="2013-07-24T13:18:00Z"/>
        </w:trPr>
        <w:tc>
          <w:tcPr>
            <w:tcW w:w="1949" w:type="dxa"/>
            <w:shd w:val="clear" w:color="auto" w:fill="D9D9D9"/>
          </w:tcPr>
          <w:p w:rsidR="006800AF" w:rsidRPr="00624592" w:rsidRDefault="006800AF" w:rsidP="00881F42">
            <w:pPr>
              <w:pStyle w:val="AltNormal"/>
              <w:jc w:val="center"/>
              <w:rPr>
                <w:ins w:id="1064" w:author="gludovacz" w:date="2013-07-24T13:18:00Z"/>
                <w:lang w:eastAsia="zh-CN"/>
              </w:rPr>
            </w:pPr>
            <w:ins w:id="1065" w:author="gludovacz" w:date="2013-07-24T13:33:00Z">
              <w:r>
                <w:rPr>
                  <w:lang w:eastAsia="zh-CN"/>
                </w:rPr>
                <w:t>serviceID</w:t>
              </w:r>
            </w:ins>
          </w:p>
        </w:tc>
        <w:tc>
          <w:tcPr>
            <w:tcW w:w="1400" w:type="dxa"/>
            <w:shd w:val="clear" w:color="auto" w:fill="D9D9D9"/>
          </w:tcPr>
          <w:p w:rsidR="006800AF" w:rsidRPr="00624592" w:rsidRDefault="006800AF" w:rsidP="00881F42">
            <w:pPr>
              <w:pStyle w:val="AltNormal"/>
              <w:jc w:val="center"/>
              <w:rPr>
                <w:ins w:id="1066" w:author="gludovacz" w:date="2013-07-24T13:18:00Z"/>
                <w:lang w:eastAsia="zh-CN"/>
              </w:rPr>
            </w:pPr>
            <w:ins w:id="1067" w:author="gludovacz" w:date="2013-07-24T13:33:00Z">
              <w:r w:rsidRPr="00624592">
                <w:rPr>
                  <w:lang w:eastAsia="zh-CN"/>
                </w:rPr>
                <w:t>Input</w:t>
              </w:r>
            </w:ins>
          </w:p>
        </w:tc>
        <w:tc>
          <w:tcPr>
            <w:tcW w:w="6716" w:type="dxa"/>
            <w:shd w:val="clear" w:color="auto" w:fill="D9D9D9"/>
          </w:tcPr>
          <w:p w:rsidR="006800AF" w:rsidRPr="00624592" w:rsidRDefault="006800AF" w:rsidP="00881F42">
            <w:pPr>
              <w:pStyle w:val="AltNormal"/>
              <w:rPr>
                <w:ins w:id="1068" w:author="gludovacz" w:date="2013-07-24T13:18:00Z"/>
                <w:lang w:eastAsia="zh-CN"/>
              </w:rPr>
            </w:pPr>
            <w:ins w:id="1069" w:author="gludovacz" w:date="2013-07-24T13:33:00Z">
              <w:r w:rsidRPr="00624592">
                <w:rPr>
                  <w:lang w:eastAsia="zh-CN"/>
                </w:rPr>
                <w:t xml:space="preserve">The ID of the </w:t>
              </w:r>
              <w:r>
                <w:rPr>
                  <w:lang w:eastAsia="zh-CN"/>
                </w:rPr>
                <w:t>s</w:t>
              </w:r>
              <w:r w:rsidRPr="00624592">
                <w:rPr>
                  <w:lang w:eastAsia="zh-CN"/>
                </w:rPr>
                <w:t>ervice concerned</w:t>
              </w:r>
              <w:r>
                <w:rPr>
                  <w:lang w:eastAsia="zh-CN"/>
                </w:rPr>
                <w:t>.</w:t>
              </w:r>
            </w:ins>
          </w:p>
        </w:tc>
      </w:tr>
      <w:tr w:rsidR="006800AF" w:rsidRPr="00624592" w:rsidTr="00881F42">
        <w:trPr>
          <w:ins w:id="1070" w:author="gludovacz" w:date="2013-07-24T13:18:00Z"/>
        </w:trPr>
        <w:tc>
          <w:tcPr>
            <w:tcW w:w="1949" w:type="dxa"/>
            <w:shd w:val="clear" w:color="auto" w:fill="D9D9D9"/>
          </w:tcPr>
          <w:p w:rsidR="006800AF" w:rsidRDefault="006800AF" w:rsidP="00881F42">
            <w:pPr>
              <w:pStyle w:val="AltNormal"/>
              <w:jc w:val="center"/>
              <w:rPr>
                <w:ins w:id="1071" w:author="gludovacz" w:date="2013-07-24T13:18:00Z"/>
                <w:lang w:eastAsia="zh-CN"/>
              </w:rPr>
            </w:pPr>
            <w:ins w:id="1072" w:author="gludovacz" w:date="2013-07-24T15:00:00Z">
              <w:r>
                <w:rPr>
                  <w:lang w:eastAsia="zh-CN"/>
                </w:rPr>
                <w:t>r</w:t>
              </w:r>
            </w:ins>
            <w:ins w:id="1073" w:author="gludovacz" w:date="2013-07-24T14:10:00Z">
              <w:r>
                <w:rPr>
                  <w:lang w:eastAsia="zh-CN"/>
                </w:rPr>
                <w:t>esult</w:t>
              </w:r>
            </w:ins>
          </w:p>
        </w:tc>
        <w:tc>
          <w:tcPr>
            <w:tcW w:w="1400" w:type="dxa"/>
            <w:shd w:val="clear" w:color="auto" w:fill="D9D9D9"/>
          </w:tcPr>
          <w:p w:rsidR="006800AF" w:rsidRDefault="006800AF" w:rsidP="00881F42">
            <w:pPr>
              <w:pStyle w:val="AltNormal"/>
              <w:jc w:val="center"/>
              <w:rPr>
                <w:ins w:id="1074" w:author="gludovacz" w:date="2013-07-24T13:18:00Z"/>
                <w:lang w:eastAsia="zh-CN"/>
              </w:rPr>
            </w:pPr>
            <w:ins w:id="1075" w:author="gludovacz" w:date="2013-07-24T14:10:00Z">
              <w:r>
                <w:rPr>
                  <w:lang w:eastAsia="zh-CN"/>
                </w:rPr>
                <w:t>Input</w:t>
              </w:r>
            </w:ins>
          </w:p>
        </w:tc>
        <w:tc>
          <w:tcPr>
            <w:tcW w:w="6716" w:type="dxa"/>
            <w:shd w:val="clear" w:color="auto" w:fill="D9D9D9"/>
          </w:tcPr>
          <w:p w:rsidR="006800AF" w:rsidRDefault="006800AF" w:rsidP="00EE690F">
            <w:pPr>
              <w:pStyle w:val="AltNormal"/>
              <w:numPr>
                <w:ilvl w:val="0"/>
                <w:numId w:val="47"/>
                <w:numberingChange w:id="1076" w:author="Thierry B" w:date="2013-07-24T17:35:00Z" w:original=""/>
              </w:numPr>
              <w:rPr>
                <w:ins w:id="1077" w:author="gludovacz" w:date="2013-07-24T14:10:00Z"/>
              </w:rPr>
            </w:pPr>
            <w:ins w:id="1078" w:author="gludovacz" w:date="2013-07-24T14:10:00Z">
              <w:r>
                <w:t>0x000000</w:t>
              </w:r>
            </w:ins>
            <w:ins w:id="1079" w:author="gludovacz" w:date="2013-07-24T14:11:00Z">
              <w:r>
                <w:t>01</w:t>
              </w:r>
            </w:ins>
            <w:ins w:id="1080" w:author="gludovacz" w:date="2013-07-24T14:10:00Z">
              <w:r>
                <w:t>: No answer</w:t>
              </w:r>
            </w:ins>
          </w:p>
          <w:p w:rsidR="006800AF" w:rsidRDefault="006800AF" w:rsidP="00EE690F">
            <w:pPr>
              <w:pStyle w:val="AltNormal"/>
              <w:numPr>
                <w:ilvl w:val="0"/>
                <w:numId w:val="47"/>
                <w:numberingChange w:id="1081" w:author="Thierry B" w:date="2013-07-24T17:35:00Z" w:original=""/>
              </w:numPr>
              <w:rPr>
                <w:ins w:id="1082" w:author="gludovacz" w:date="2013-07-24T14:10:00Z"/>
              </w:rPr>
            </w:pPr>
            <w:ins w:id="1083" w:author="gludovacz" w:date="2013-07-24T14:10:00Z">
              <w:r>
                <w:t>0x000000</w:t>
              </w:r>
            </w:ins>
            <w:ins w:id="1084" w:author="gludovacz" w:date="2013-07-24T14:11:00Z">
              <w:r>
                <w:t>02</w:t>
              </w:r>
            </w:ins>
            <w:ins w:id="1085" w:author="gludovacz" w:date="2013-07-24T14:10:00Z">
              <w:r>
                <w:t>: Invitation accepted</w:t>
              </w:r>
            </w:ins>
          </w:p>
          <w:p w:rsidR="006800AF" w:rsidRDefault="006800AF" w:rsidP="006800AF">
            <w:pPr>
              <w:pStyle w:val="AltNormal"/>
              <w:numPr>
                <w:ilvl w:val="0"/>
                <w:numId w:val="47"/>
                <w:numberingChange w:id="1086" w:author="Thierry B" w:date="2013-07-24T17:35:00Z" w:original=""/>
              </w:numPr>
              <w:rPr>
                <w:ins w:id="1087" w:author="gludovacz" w:date="2013-07-24T13:18:00Z"/>
              </w:rPr>
              <w:pPrChange w:id="1088" w:author="gludovacz" w:date="2013-07-24T14:11:00Z">
                <w:pPr>
                  <w:pStyle w:val="AltNormal"/>
                  <w:numPr>
                    <w:numId w:val="47"/>
                  </w:numPr>
                  <w:tabs>
                    <w:tab w:val="num" w:pos="720"/>
                  </w:tabs>
                  <w:ind w:hanging="360"/>
                </w:pPr>
              </w:pPrChange>
            </w:pPr>
            <w:ins w:id="1089" w:author="gludovacz" w:date="2013-07-24T14:11:00Z">
              <w:r>
                <w:t>0x00000003: Invitation rejected</w:t>
              </w:r>
            </w:ins>
          </w:p>
        </w:tc>
      </w:tr>
    </w:tbl>
    <w:p w:rsidR="006800AF" w:rsidRPr="00624592" w:rsidRDefault="006800AF" w:rsidP="002F46EC">
      <w:pPr>
        <w:pStyle w:val="AltNormal"/>
        <w:rPr>
          <w:ins w:id="1090" w:author="gludovacz" w:date="2013-07-24T11:22:00Z"/>
          <w:lang w:eastAsia="zh-CN"/>
        </w:rPr>
      </w:pPr>
    </w:p>
    <w:p w:rsidR="006800AF" w:rsidRPr="00624592" w:rsidRDefault="006800AF" w:rsidP="008F4844">
      <w:pPr>
        <w:pStyle w:val="AltChangeList"/>
        <w:numPr>
          <w:ilvl w:val="0"/>
          <w:numId w:val="15"/>
          <w:ins w:id="1091" w:author="Thierry B" w:date="2013-07-24T17:35:00Z"/>
        </w:numPr>
        <w:rPr>
          <w:ins w:id="1092" w:author="Thierry B" w:date="2013-07-24T17:35:00Z"/>
          <w:lang w:val="en-GB"/>
        </w:rPr>
      </w:pPr>
      <w:ins w:id="1093" w:author="Thierry B" w:date="2013-07-24T17:35:00Z">
        <w:r w:rsidRPr="00624592">
          <w:rPr>
            <w:lang w:val="en-GB"/>
          </w:rPr>
          <w:t xml:space="preserve">Add </w:t>
        </w:r>
        <w:r>
          <w:rPr>
            <w:lang w:val="en-GB"/>
          </w:rPr>
          <w:t>dqword definition</w:t>
        </w:r>
        <w:r w:rsidRPr="00624592">
          <w:rPr>
            <w:lang w:val="en-GB"/>
          </w:rPr>
          <w:t xml:space="preserve"> </w:t>
        </w:r>
      </w:ins>
    </w:p>
    <w:p w:rsidR="006800AF" w:rsidRDefault="006800AF" w:rsidP="003B1E6C">
      <w:pPr>
        <w:pStyle w:val="AltNormal"/>
        <w:numPr>
          <w:ins w:id="1094" w:author="Thierry B" w:date="2013-07-24T17:34:00Z"/>
        </w:numPr>
        <w:rPr>
          <w:ins w:id="1095" w:author="Thierry B" w:date="2013-07-24T17:34:00Z"/>
          <w:lang w:eastAsia="zh-CN"/>
        </w:rPr>
      </w:pPr>
    </w:p>
    <w:p w:rsidR="006800AF" w:rsidRPr="00150097" w:rsidRDefault="006800AF" w:rsidP="008F4844">
      <w:pPr>
        <w:pStyle w:val="AltNormal"/>
        <w:numPr>
          <w:ilvl w:val="0"/>
          <w:numId w:val="48"/>
          <w:numberingChange w:id="1096" w:author="Thierry B" w:date="2013-07-24T17:35:00Z" w:original=""/>
        </w:numPr>
        <w:rPr>
          <w:lang w:eastAsia="zh-CN"/>
        </w:rPr>
      </w:pPr>
      <w:r w:rsidRPr="00150097">
        <w:rPr>
          <w:lang w:eastAsia="zh-CN"/>
        </w:rPr>
        <w:t xml:space="preserve">dword will be used to denote 2 word values, </w:t>
      </w:r>
    </w:p>
    <w:p w:rsidR="006800AF" w:rsidRDefault="006800AF" w:rsidP="008F4844">
      <w:pPr>
        <w:pStyle w:val="AltNormal"/>
        <w:numPr>
          <w:ilvl w:val="0"/>
          <w:numId w:val="48"/>
          <w:numberingChange w:id="1097" w:author="Thierry B" w:date="2013-07-24T17:35:00Z" w:original=""/>
        </w:numPr>
        <w:rPr>
          <w:lang w:eastAsia="zh-CN"/>
        </w:rPr>
      </w:pPr>
      <w:r w:rsidRPr="00150097">
        <w:rPr>
          <w:lang w:eastAsia="zh-CN"/>
        </w:rPr>
        <w:t>qword will be used to denote 2 dword values,</w:t>
      </w:r>
    </w:p>
    <w:p w:rsidR="006800AF" w:rsidRPr="00150097" w:rsidRDefault="006800AF" w:rsidP="006800AF">
      <w:pPr>
        <w:pStyle w:val="AltNormal"/>
        <w:numPr>
          <w:ilvl w:val="0"/>
          <w:numId w:val="48"/>
          <w:ins w:id="1098" w:author="Thierry B" w:date="2013-07-24T17:35:00Z"/>
        </w:numPr>
        <w:rPr>
          <w:ins w:id="1099" w:author="Thierry B" w:date="2013-07-24T17:35:00Z"/>
          <w:lang w:eastAsia="zh-CN"/>
        </w:rPr>
        <w:pPrChange w:id="1100" w:author="Thierry B" w:date="2013-07-24T17:35:00Z">
          <w:pPr>
            <w:pStyle w:val="AltNormal"/>
            <w:numPr>
              <w:numId w:val="48"/>
            </w:numPr>
            <w:tabs>
              <w:tab w:val="num" w:pos="720"/>
            </w:tabs>
            <w:ind w:hanging="360"/>
          </w:pPr>
        </w:pPrChange>
      </w:pPr>
      <w:ins w:id="1101" w:author="Thierry B" w:date="2013-07-24T17:35:00Z">
        <w:r>
          <w:rPr>
            <w:lang w:eastAsia="zh-CN"/>
          </w:rPr>
          <w:t>d</w:t>
        </w:r>
        <w:r w:rsidRPr="00150097">
          <w:rPr>
            <w:lang w:eastAsia="zh-CN"/>
          </w:rPr>
          <w:t xml:space="preserve">qword will be used to denote 2 </w:t>
        </w:r>
        <w:r>
          <w:rPr>
            <w:lang w:eastAsia="zh-CN"/>
          </w:rPr>
          <w:t>q</w:t>
        </w:r>
        <w:r w:rsidRPr="00150097">
          <w:rPr>
            <w:lang w:eastAsia="zh-CN"/>
          </w:rPr>
          <w:t>word values,</w:t>
        </w:r>
      </w:ins>
    </w:p>
    <w:p w:rsidR="006800AF" w:rsidRPr="00150097" w:rsidRDefault="006800AF" w:rsidP="008F4844">
      <w:pPr>
        <w:pStyle w:val="AltNormal"/>
        <w:numPr>
          <w:ilvl w:val="0"/>
          <w:numId w:val="48"/>
          <w:numberingChange w:id="1102" w:author="Thierry B" w:date="2013-07-24T17:35:00Z" w:original=""/>
        </w:numPr>
        <w:rPr>
          <w:lang w:eastAsia="zh-CN"/>
        </w:rPr>
      </w:pPr>
      <w:r w:rsidRPr="00150097">
        <w:rPr>
          <w:rFonts w:cs="Arial"/>
        </w:rPr>
        <w:t>byte parameter [256] will indicate a 256 bytes long parameters,</w:t>
      </w:r>
    </w:p>
    <w:p w:rsidR="006800AF" w:rsidRPr="00176D92" w:rsidRDefault="006800AF" w:rsidP="003B1E6C">
      <w:pPr>
        <w:pStyle w:val="AltNormal"/>
        <w:rPr>
          <w:lang w:eastAsia="zh-CN"/>
        </w:rPr>
      </w:pPr>
    </w:p>
    <w:sectPr w:rsidR="006800AF" w:rsidRPr="00176D92" w:rsidSect="000B17EC">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0AF" w:rsidRDefault="006800AF">
      <w:r>
        <w:separator/>
      </w:r>
    </w:p>
  </w:endnote>
  <w:endnote w:type="continuationSeparator" w:id="0">
    <w:p w:rsidR="006800AF" w:rsidRDefault="006800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notTrueType/>
    <w:pitch w:val="variable"/>
    <w:sig w:usb0="00000001" w:usb1="080E0000" w:usb2="00000010" w:usb3="00000000" w:csb0="00040000" w:csb1="00000000"/>
  </w:font>
  <w:font w:name="Monotype Sorts">
    <w:altName w:val="Symbol"/>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o¨²¨¬?"/>
    <w:panose1 w:val="02010600030101010101"/>
    <w:charset w:val="86"/>
    <w:family w:val="modern"/>
    <w:notTrueType/>
    <w:pitch w:val="fixed"/>
    <w:sig w:usb0="00000001" w:usb1="080E0000" w:usb2="00000010" w:usb3="00000000" w:csb0="00040000"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ooter"/>
      <w:tabs>
        <w:tab w:val="clear" w:pos="9900"/>
        <w:tab w:val="right" w:pos="10080"/>
      </w:tabs>
      <w:spacing w:line="180" w:lineRule="exact"/>
    </w:pPr>
    <w:r>
      <w:rPr>
        <w:sz w:val="18"/>
      </w:rPr>
      <w:t>© 2013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13</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DC0BCA">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Default="006800A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800AF" w:rsidRDefault="006800AF">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800AF" w:rsidRDefault="006800A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6800AF" w:rsidRDefault="006800AF">
    <w:pPr>
      <w:pStyle w:val="FtDisclaimer"/>
      <w:ind w:left="144"/>
    </w:pPr>
    <w:r>
      <w:t>THIS DOCUMENT IS PROVIDED ON AN "AS IS" "AS AVAILABLE" AND "WITH ALL FAULTS" BASIS.</w:t>
    </w:r>
  </w:p>
  <w:p w:rsidR="006800AF" w:rsidRDefault="006800AF">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14</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105" w:name="Template"/>
    <w:r>
      <w:rPr>
        <w:color w:val="999999"/>
        <w:sz w:val="10"/>
      </w:rPr>
      <w:t>[OMA-Template-ChangeRequest-20110101-I]</w:t>
    </w:r>
    <w:bookmarkEnd w:id="110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0AF" w:rsidRDefault="006800AF">
      <w:r>
        <w:separator/>
      </w:r>
    </w:p>
  </w:footnote>
  <w:footnote w:type="continuationSeparator" w:id="0">
    <w:p w:rsidR="006800AF" w:rsidRDefault="006800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C700B8" w:rsidRDefault="006800AF" w:rsidP="005613C1">
    <w:pPr>
      <w:pStyle w:val="Header"/>
      <w:rPr>
        <w:sz w:val="18"/>
      </w:rPr>
    </w:pPr>
    <w:r>
      <w:rPr>
        <w:sz w:val="18"/>
        <w:szCs w:val="18"/>
      </w:rPr>
      <w:t xml:space="preserve">Doc# </w:t>
    </w:r>
    <w:r w:rsidRPr="00093424">
      <w:rPr>
        <w:sz w:val="18"/>
      </w:rPr>
      <w:t>OMA-CD-OpenCMAPI-2013-0073</w:t>
    </w:r>
    <w:ins w:id="1103" w:author="Thierry B" w:date="2013-07-10T17:15:00Z">
      <w:r>
        <w:rPr>
          <w:sz w:val="18"/>
        </w:rPr>
        <w:t>R01</w:t>
      </w:r>
    </w:ins>
    <w:r w:rsidRPr="00093424">
      <w:rPr>
        <w:sz w:val="18"/>
      </w:rPr>
      <w:t>-CR_P2P_Direct_Mgt_APIs_part_2</w:t>
    </w:r>
    <w:r w:rsidRPr="00C700B8">
      <w:rPr>
        <w:sz w:val="18"/>
      </w:rPr>
      <w:br/>
      <w:t>Change Request</w:t>
    </w:r>
    <w:r w:rsidRPr="00C700B8">
      <w:rPr>
        <w:sz w:val="18"/>
      </w:rPr>
      <w:br/>
    </w:r>
  </w:p>
  <w:p w:rsidR="006800AF" w:rsidRPr="00C700B8" w:rsidRDefault="006800A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0AF" w:rsidRPr="00361E34" w:rsidRDefault="006800AF" w:rsidP="005613C1">
    <w:pPr>
      <w:pStyle w:val="Header"/>
      <w:rPr>
        <w:sz w:val="18"/>
        <w:szCs w:val="18"/>
      </w:rPr>
    </w:pPr>
    <w:r w:rsidRPr="00361E34">
      <w:rPr>
        <w:sz w:val="18"/>
        <w:szCs w:val="18"/>
      </w:rPr>
      <w:t xml:space="preserve">Doc# </w:t>
    </w:r>
    <w:r w:rsidRPr="00093424">
      <w:rPr>
        <w:sz w:val="18"/>
      </w:rPr>
      <w:t>OMA-CD-OpenCMAPI-2013-0073</w:t>
    </w:r>
    <w:ins w:id="1104" w:author="Thierry B" w:date="2013-07-17T12:00:00Z">
      <w:r>
        <w:rPr>
          <w:sz w:val="18"/>
        </w:rPr>
        <w:t>R01</w:t>
      </w:r>
    </w:ins>
    <w:r w:rsidRPr="00093424">
      <w:rPr>
        <w:sz w:val="18"/>
      </w:rPr>
      <w:t>-CR_P2P_Direct_Mgt_APIs_part_2</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3" o:spid="_x0000_s2049" type="#_x0000_t75" alt="Picture in Transforming WAPF Into OMA 20020313" style="position:absolute;margin-left:402.95pt;margin-top:0;width:105.1pt;height:36.2pt;z-index:-251656192;visibility:visible;mso-position-horizontal-relative:text;mso-position-vertical-relative:text">
          <v:imagedata r:id="rId1" o:title=""/>
        </v:shape>
      </w:pict>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lvlText w:val="%1."/>
      <w:lvlJc w:val="left"/>
      <w:pPr>
        <w:tabs>
          <w:tab w:val="num" w:pos="1200"/>
        </w:tabs>
        <w:ind w:left="1200" w:hanging="360"/>
      </w:pPr>
      <w:rPr>
        <w:rFonts w:cs="Times New Roman"/>
      </w:rPr>
    </w:lvl>
  </w:abstractNum>
  <w:abstractNum w:abstractNumId="1">
    <w:nsid w:val="017C1E59"/>
    <w:multiLevelType w:val="multilevel"/>
    <w:tmpl w:val="D4624B3A"/>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0E0603"/>
    <w:multiLevelType w:val="hybridMultilevel"/>
    <w:tmpl w:val="E3A27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nsid w:val="0732476E"/>
    <w:multiLevelType w:val="hybridMultilevel"/>
    <w:tmpl w:val="1444C054"/>
    <w:lvl w:ilvl="0" w:tplc="DEA85152">
      <w:start w:val="7"/>
      <w:numFmt w:val="bullet"/>
      <w:lvlText w:val=""/>
      <w:lvlJc w:val="left"/>
      <w:pPr>
        <w:ind w:left="720" w:hanging="360"/>
      </w:pPr>
      <w:rPr>
        <w:rFonts w:ascii="Wingdings" w:eastAsia="SimSu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7">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18E53EAF"/>
    <w:multiLevelType w:val="hybridMultilevel"/>
    <w:tmpl w:val="9A52C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11">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EF6528E"/>
    <w:multiLevelType w:val="hybridMultilevel"/>
    <w:tmpl w:val="6E12128A"/>
    <w:lvl w:ilvl="0" w:tplc="56B6097E">
      <w:start w:val="5"/>
      <w:numFmt w:val="bullet"/>
      <w:lvlText w:val="•"/>
      <w:lvlJc w:val="left"/>
      <w:pPr>
        <w:ind w:left="720" w:hanging="360"/>
      </w:pPr>
      <w:rPr>
        <w:rFonts w:ascii="Tahoma" w:eastAsia="SimSun" w:hAnsi="Tahoma"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96100CD"/>
    <w:multiLevelType w:val="hybridMultilevel"/>
    <w:tmpl w:val="CEEA89D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7">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416E54EC"/>
    <w:multiLevelType w:val="multilevel"/>
    <w:tmpl w:val="06205BE0"/>
    <w:lvl w:ilvl="0">
      <w:start w:val="7"/>
      <w:numFmt w:val="decimal"/>
      <w:pStyle w:val="Heading1"/>
      <w:lvlText w:val="%1."/>
      <w:lvlJc w:val="left"/>
      <w:pPr>
        <w:tabs>
          <w:tab w:val="num" w:pos="504"/>
        </w:tabs>
        <w:ind w:left="504" w:hanging="504"/>
      </w:pPr>
      <w:rPr>
        <w:rFonts w:cs="Times New Roman" w:hint="default"/>
      </w:rPr>
    </w:lvl>
    <w:lvl w:ilvl="1">
      <w:start w:val="14"/>
      <w:numFmt w:val="decimal"/>
      <w:pStyle w:val="Heading2"/>
      <w:lvlText w:val="%1.%2"/>
      <w:lvlJc w:val="left"/>
      <w:pPr>
        <w:tabs>
          <w:tab w:val="num" w:pos="864"/>
        </w:tabs>
        <w:ind w:left="864" w:hanging="864"/>
      </w:pPr>
      <w:rPr>
        <w:rFonts w:cs="Times New Roman" w:hint="default"/>
      </w:rPr>
    </w:lvl>
    <w:lvl w:ilvl="2">
      <w:start w:val="6"/>
      <w:numFmt w:val="decimal"/>
      <w:pStyle w:val="Heading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1836EEE"/>
    <w:multiLevelType w:val="hybridMultilevel"/>
    <w:tmpl w:val="5E96208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21">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1924C912">
      <w:start w:val="1"/>
      <w:numFmt w:val="bullet"/>
      <w:lvlText w:val="o"/>
      <w:lvlJc w:val="left"/>
      <w:pPr>
        <w:ind w:left="1857" w:hanging="360"/>
      </w:pPr>
      <w:rPr>
        <w:rFonts w:ascii="Courier New" w:hAnsi="Courier New" w:hint="default"/>
      </w:rPr>
    </w:lvl>
    <w:lvl w:ilvl="2" w:tplc="6F1885E6">
      <w:start w:val="1"/>
      <w:numFmt w:val="bullet"/>
      <w:lvlText w:val=""/>
      <w:lvlJc w:val="left"/>
      <w:pPr>
        <w:ind w:left="2577" w:hanging="360"/>
      </w:pPr>
      <w:rPr>
        <w:rFonts w:ascii="Wingdings" w:hAnsi="Wingdings" w:hint="default"/>
      </w:rPr>
    </w:lvl>
    <w:lvl w:ilvl="3" w:tplc="67B030FE">
      <w:start w:val="1"/>
      <w:numFmt w:val="bullet"/>
      <w:lvlText w:val=""/>
      <w:lvlJc w:val="left"/>
      <w:pPr>
        <w:ind w:left="3297" w:hanging="360"/>
      </w:pPr>
      <w:rPr>
        <w:rFonts w:ascii="Symbol" w:hAnsi="Symbol" w:hint="default"/>
      </w:rPr>
    </w:lvl>
    <w:lvl w:ilvl="4" w:tplc="F0242D4E">
      <w:start w:val="1"/>
      <w:numFmt w:val="bullet"/>
      <w:lvlText w:val="o"/>
      <w:lvlJc w:val="left"/>
      <w:pPr>
        <w:ind w:left="4017" w:hanging="360"/>
      </w:pPr>
      <w:rPr>
        <w:rFonts w:ascii="Courier New" w:hAnsi="Courier New" w:hint="default"/>
      </w:rPr>
    </w:lvl>
    <w:lvl w:ilvl="5" w:tplc="710085F8">
      <w:start w:val="1"/>
      <w:numFmt w:val="bullet"/>
      <w:lvlText w:val=""/>
      <w:lvlJc w:val="left"/>
      <w:pPr>
        <w:ind w:left="4737" w:hanging="360"/>
      </w:pPr>
      <w:rPr>
        <w:rFonts w:ascii="Wingdings" w:hAnsi="Wingdings" w:hint="default"/>
      </w:rPr>
    </w:lvl>
    <w:lvl w:ilvl="6" w:tplc="1C28B03E">
      <w:start w:val="1"/>
      <w:numFmt w:val="bullet"/>
      <w:lvlText w:val=""/>
      <w:lvlJc w:val="left"/>
      <w:pPr>
        <w:ind w:left="5457" w:hanging="360"/>
      </w:pPr>
      <w:rPr>
        <w:rFonts w:ascii="Symbol" w:hAnsi="Symbol" w:hint="default"/>
      </w:rPr>
    </w:lvl>
    <w:lvl w:ilvl="7" w:tplc="BB0A11CA">
      <w:start w:val="1"/>
      <w:numFmt w:val="bullet"/>
      <w:lvlText w:val="o"/>
      <w:lvlJc w:val="left"/>
      <w:pPr>
        <w:ind w:left="6177" w:hanging="360"/>
      </w:pPr>
      <w:rPr>
        <w:rFonts w:ascii="Courier New" w:hAnsi="Courier New" w:hint="default"/>
      </w:rPr>
    </w:lvl>
    <w:lvl w:ilvl="8" w:tplc="D2FE0C1C">
      <w:start w:val="1"/>
      <w:numFmt w:val="bullet"/>
      <w:lvlText w:val=""/>
      <w:lvlJc w:val="left"/>
      <w:pPr>
        <w:ind w:left="6897" w:hanging="360"/>
      </w:pPr>
      <w:rPr>
        <w:rFonts w:ascii="Wingdings" w:hAnsi="Wingdings" w:hint="default"/>
      </w:rPr>
    </w:lvl>
  </w:abstractNum>
  <w:abstractNum w:abstractNumId="22">
    <w:nsid w:val="47DE5E0B"/>
    <w:multiLevelType w:val="hybridMultilevel"/>
    <w:tmpl w:val="4FA860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4D6D0989"/>
    <w:multiLevelType w:val="hybridMultilevel"/>
    <w:tmpl w:val="4686D1C4"/>
    <w:lvl w:ilvl="0" w:tplc="04070001">
      <w:start w:val="1"/>
      <w:numFmt w:val="bullet"/>
      <w:pStyle w:val="ListNumb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24">
    <w:nsid w:val="4E611773"/>
    <w:multiLevelType w:val="hybridMultilevel"/>
    <w:tmpl w:val="860866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26">
    <w:nsid w:val="526A62EC"/>
    <w:multiLevelType w:val="hybridMultilevel"/>
    <w:tmpl w:val="A748E2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9">
    <w:nsid w:val="557654E5"/>
    <w:multiLevelType w:val="hybridMultilevel"/>
    <w:tmpl w:val="21DC5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5CC11815"/>
    <w:multiLevelType w:val="hybridMultilevel"/>
    <w:tmpl w:val="289E90F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4">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6B2A683A"/>
    <w:multiLevelType w:val="hybridMultilevel"/>
    <w:tmpl w:val="C9762ED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614292B"/>
    <w:multiLevelType w:val="hybridMultilevel"/>
    <w:tmpl w:val="D5F24BE0"/>
    <w:lvl w:ilvl="0" w:tplc="15082BDE">
      <w:start w:val="1"/>
      <w:numFmt w:val="bullet"/>
      <w:lvlText w:val="o"/>
      <w:lvlJc w:val="left"/>
      <w:pPr>
        <w:tabs>
          <w:tab w:val="num" w:pos="720"/>
        </w:tabs>
        <w:ind w:left="720" w:hanging="360"/>
      </w:pPr>
      <w:rPr>
        <w:rFonts w:ascii="Courier New" w:hAnsi="Courier New" w:hint="default"/>
      </w:rPr>
    </w:lvl>
    <w:lvl w:ilvl="1" w:tplc="5D04F948" w:tentative="1">
      <w:start w:val="1"/>
      <w:numFmt w:val="bullet"/>
      <w:lvlText w:val="o"/>
      <w:lvlJc w:val="left"/>
      <w:pPr>
        <w:tabs>
          <w:tab w:val="num" w:pos="1440"/>
        </w:tabs>
        <w:ind w:left="1440" w:hanging="360"/>
      </w:pPr>
      <w:rPr>
        <w:rFonts w:ascii="Courier New" w:hAnsi="Courier New" w:hint="default"/>
      </w:rPr>
    </w:lvl>
    <w:lvl w:ilvl="2" w:tplc="DE249410" w:tentative="1">
      <w:start w:val="1"/>
      <w:numFmt w:val="bullet"/>
      <w:lvlText w:val=""/>
      <w:lvlJc w:val="left"/>
      <w:pPr>
        <w:tabs>
          <w:tab w:val="num" w:pos="2160"/>
        </w:tabs>
        <w:ind w:left="2160" w:hanging="360"/>
      </w:pPr>
      <w:rPr>
        <w:rFonts w:ascii="Wingdings" w:hAnsi="Wingdings" w:hint="default"/>
      </w:rPr>
    </w:lvl>
    <w:lvl w:ilvl="3" w:tplc="9A541BCE" w:tentative="1">
      <w:start w:val="1"/>
      <w:numFmt w:val="bullet"/>
      <w:lvlText w:val=""/>
      <w:lvlJc w:val="left"/>
      <w:pPr>
        <w:tabs>
          <w:tab w:val="num" w:pos="2880"/>
        </w:tabs>
        <w:ind w:left="2880" w:hanging="360"/>
      </w:pPr>
      <w:rPr>
        <w:rFonts w:ascii="Symbol" w:hAnsi="Symbol" w:hint="default"/>
      </w:rPr>
    </w:lvl>
    <w:lvl w:ilvl="4" w:tplc="1D70C306" w:tentative="1">
      <w:start w:val="1"/>
      <w:numFmt w:val="bullet"/>
      <w:lvlText w:val="o"/>
      <w:lvlJc w:val="left"/>
      <w:pPr>
        <w:tabs>
          <w:tab w:val="num" w:pos="3600"/>
        </w:tabs>
        <w:ind w:left="3600" w:hanging="360"/>
      </w:pPr>
      <w:rPr>
        <w:rFonts w:ascii="Courier New" w:hAnsi="Courier New" w:hint="default"/>
      </w:rPr>
    </w:lvl>
    <w:lvl w:ilvl="5" w:tplc="4FB4287A" w:tentative="1">
      <w:start w:val="1"/>
      <w:numFmt w:val="bullet"/>
      <w:lvlText w:val=""/>
      <w:lvlJc w:val="left"/>
      <w:pPr>
        <w:tabs>
          <w:tab w:val="num" w:pos="4320"/>
        </w:tabs>
        <w:ind w:left="4320" w:hanging="360"/>
      </w:pPr>
      <w:rPr>
        <w:rFonts w:ascii="Wingdings" w:hAnsi="Wingdings" w:hint="default"/>
      </w:rPr>
    </w:lvl>
    <w:lvl w:ilvl="6" w:tplc="2DD83176" w:tentative="1">
      <w:start w:val="1"/>
      <w:numFmt w:val="bullet"/>
      <w:lvlText w:val=""/>
      <w:lvlJc w:val="left"/>
      <w:pPr>
        <w:tabs>
          <w:tab w:val="num" w:pos="5040"/>
        </w:tabs>
        <w:ind w:left="5040" w:hanging="360"/>
      </w:pPr>
      <w:rPr>
        <w:rFonts w:ascii="Symbol" w:hAnsi="Symbol" w:hint="default"/>
      </w:rPr>
    </w:lvl>
    <w:lvl w:ilvl="7" w:tplc="D5802880" w:tentative="1">
      <w:start w:val="1"/>
      <w:numFmt w:val="bullet"/>
      <w:lvlText w:val="o"/>
      <w:lvlJc w:val="left"/>
      <w:pPr>
        <w:tabs>
          <w:tab w:val="num" w:pos="5760"/>
        </w:tabs>
        <w:ind w:left="5760" w:hanging="360"/>
      </w:pPr>
      <w:rPr>
        <w:rFonts w:ascii="Courier New" w:hAnsi="Courier New" w:hint="default"/>
      </w:rPr>
    </w:lvl>
    <w:lvl w:ilvl="8" w:tplc="3E06CB0C" w:tentative="1">
      <w:start w:val="1"/>
      <w:numFmt w:val="bullet"/>
      <w:lvlText w:val=""/>
      <w:lvlJc w:val="left"/>
      <w:pPr>
        <w:tabs>
          <w:tab w:val="num" w:pos="6480"/>
        </w:tabs>
        <w:ind w:left="6480" w:hanging="360"/>
      </w:pPr>
      <w:rPr>
        <w:rFonts w:ascii="Wingdings" w:hAnsi="Wingdings" w:hint="default"/>
      </w:rPr>
    </w:lvl>
  </w:abstractNum>
  <w:abstractNum w:abstractNumId="38">
    <w:nsid w:val="797C54BC"/>
    <w:multiLevelType w:val="multilevel"/>
    <w:tmpl w:val="505419BC"/>
    <w:lvl w:ilvl="0">
      <w:start w:val="2"/>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9">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1">
    <w:nsid w:val="7D2D6F65"/>
    <w:multiLevelType w:val="multilevel"/>
    <w:tmpl w:val="93407C66"/>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34"/>
  </w:num>
  <w:num w:numId="8">
    <w:abstractNumId w:val="28"/>
  </w:num>
  <w:num w:numId="9">
    <w:abstractNumId w:val="20"/>
  </w:num>
  <w:num w:numId="10">
    <w:abstractNumId w:val="9"/>
  </w:num>
  <w:num w:numId="11">
    <w:abstractNumId w:val="15"/>
  </w:num>
  <w:num w:numId="12">
    <w:abstractNumId w:val="35"/>
  </w:num>
  <w:num w:numId="13">
    <w:abstractNumId w:val="40"/>
  </w:num>
  <w:num w:numId="14">
    <w:abstractNumId w:val="18"/>
  </w:num>
  <w:num w:numId="15">
    <w:abstractNumId w:val="33"/>
  </w:num>
  <w:num w:numId="16">
    <w:abstractNumId w:val="25"/>
  </w:num>
  <w:num w:numId="17">
    <w:abstractNumId w:val="37"/>
  </w:num>
  <w:num w:numId="18">
    <w:abstractNumId w:val="38"/>
  </w:num>
  <w:num w:numId="19">
    <w:abstractNumId w:val="6"/>
  </w:num>
  <w:num w:numId="20">
    <w:abstractNumId w:val="27"/>
  </w:num>
  <w:num w:numId="21">
    <w:abstractNumId w:val="32"/>
  </w:num>
  <w:num w:numId="22">
    <w:abstractNumId w:val="23"/>
  </w:num>
  <w:num w:numId="23">
    <w:abstractNumId w:val="10"/>
  </w:num>
  <w:num w:numId="24">
    <w:abstractNumId w:val="0"/>
  </w:num>
  <w:num w:numId="25">
    <w:abstractNumId w:val="36"/>
  </w:num>
  <w:num w:numId="26">
    <w:abstractNumId w:val="26"/>
  </w:num>
  <w:num w:numId="27">
    <w:abstractNumId w:val="12"/>
  </w:num>
  <w:num w:numId="28">
    <w:abstractNumId w:val="29"/>
  </w:num>
  <w:num w:numId="29">
    <w:abstractNumId w:val="21"/>
  </w:num>
  <w:num w:numId="30">
    <w:abstractNumId w:val="4"/>
  </w:num>
  <w:num w:numId="31">
    <w:abstractNumId w:val="17"/>
  </w:num>
  <w:num w:numId="32">
    <w:abstractNumId w:val="13"/>
  </w:num>
  <w:num w:numId="33">
    <w:abstractNumId w:val="39"/>
  </w:num>
  <w:num w:numId="34">
    <w:abstractNumId w:val="11"/>
  </w:num>
  <w:num w:numId="35">
    <w:abstractNumId w:val="30"/>
  </w:num>
  <w:num w:numId="36">
    <w:abstractNumId w:val="3"/>
  </w:num>
  <w:num w:numId="37">
    <w:abstractNumId w:val="8"/>
  </w:num>
  <w:num w:numId="38">
    <w:abstractNumId w:val="1"/>
  </w:num>
  <w:num w:numId="39">
    <w:abstractNumId w:val="41"/>
  </w:num>
  <w:num w:numId="40">
    <w:abstractNumId w:val="2"/>
  </w:num>
  <w:num w:numId="41">
    <w:abstractNumId w:val="7"/>
  </w:num>
  <w:num w:numId="42">
    <w:abstractNumId w:val="24"/>
  </w:num>
  <w:num w:numId="43">
    <w:abstractNumId w:val="22"/>
  </w:num>
  <w:num w:numId="44">
    <w:abstractNumId w:val="16"/>
  </w:num>
  <w:num w:numId="45">
    <w:abstractNumId w:val="14"/>
  </w:num>
  <w:num w:numId="46">
    <w:abstractNumId w:val="5"/>
  </w:num>
  <w:num w:numId="47">
    <w:abstractNumId w:val="19"/>
  </w:num>
  <w:num w:numId="48">
    <w:abstractNumId w:val="31"/>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doNotDisplayPageBoundaries/>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52FC"/>
    <w:rsid w:val="0001522A"/>
    <w:rsid w:val="00020791"/>
    <w:rsid w:val="00022C89"/>
    <w:rsid w:val="000257F2"/>
    <w:rsid w:val="00031667"/>
    <w:rsid w:val="00034475"/>
    <w:rsid w:val="00036710"/>
    <w:rsid w:val="00037181"/>
    <w:rsid w:val="000428D1"/>
    <w:rsid w:val="00042A88"/>
    <w:rsid w:val="0004612C"/>
    <w:rsid w:val="000509FC"/>
    <w:rsid w:val="00050BB6"/>
    <w:rsid w:val="0005252B"/>
    <w:rsid w:val="00053415"/>
    <w:rsid w:val="00057103"/>
    <w:rsid w:val="00063F67"/>
    <w:rsid w:val="0006429A"/>
    <w:rsid w:val="00066A71"/>
    <w:rsid w:val="000700B5"/>
    <w:rsid w:val="000742F7"/>
    <w:rsid w:val="00075DBD"/>
    <w:rsid w:val="0007755F"/>
    <w:rsid w:val="0007764F"/>
    <w:rsid w:val="000925C0"/>
    <w:rsid w:val="00093424"/>
    <w:rsid w:val="000A0761"/>
    <w:rsid w:val="000A5ACD"/>
    <w:rsid w:val="000B13D3"/>
    <w:rsid w:val="000B17EC"/>
    <w:rsid w:val="000B3176"/>
    <w:rsid w:val="000B4687"/>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0097"/>
    <w:rsid w:val="00151887"/>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721BB"/>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2DAC"/>
    <w:rsid w:val="00354F55"/>
    <w:rsid w:val="00356141"/>
    <w:rsid w:val="00356C0D"/>
    <w:rsid w:val="00361E34"/>
    <w:rsid w:val="003621BB"/>
    <w:rsid w:val="00365B23"/>
    <w:rsid w:val="00367474"/>
    <w:rsid w:val="003774D6"/>
    <w:rsid w:val="00377AC4"/>
    <w:rsid w:val="00392BD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5129"/>
    <w:rsid w:val="00403DD4"/>
    <w:rsid w:val="00411A36"/>
    <w:rsid w:val="00412681"/>
    <w:rsid w:val="00414F3A"/>
    <w:rsid w:val="00420AF6"/>
    <w:rsid w:val="00422D55"/>
    <w:rsid w:val="00434981"/>
    <w:rsid w:val="00435E9B"/>
    <w:rsid w:val="00443816"/>
    <w:rsid w:val="00446CA5"/>
    <w:rsid w:val="00447A0B"/>
    <w:rsid w:val="0045038C"/>
    <w:rsid w:val="00453BFE"/>
    <w:rsid w:val="00457356"/>
    <w:rsid w:val="004753C6"/>
    <w:rsid w:val="00480B4E"/>
    <w:rsid w:val="004857DB"/>
    <w:rsid w:val="0049158A"/>
    <w:rsid w:val="0049446B"/>
    <w:rsid w:val="00497070"/>
    <w:rsid w:val="004A50A1"/>
    <w:rsid w:val="004B0B17"/>
    <w:rsid w:val="004B7C33"/>
    <w:rsid w:val="004C4094"/>
    <w:rsid w:val="004C702A"/>
    <w:rsid w:val="004D02C6"/>
    <w:rsid w:val="004D271C"/>
    <w:rsid w:val="004D4696"/>
    <w:rsid w:val="004D77F5"/>
    <w:rsid w:val="004E2F2A"/>
    <w:rsid w:val="004E3B4E"/>
    <w:rsid w:val="004E7541"/>
    <w:rsid w:val="00514AC8"/>
    <w:rsid w:val="00516C00"/>
    <w:rsid w:val="00520F0B"/>
    <w:rsid w:val="0052334F"/>
    <w:rsid w:val="0052578F"/>
    <w:rsid w:val="00525BD9"/>
    <w:rsid w:val="00541CB6"/>
    <w:rsid w:val="00541CEC"/>
    <w:rsid w:val="00547DDD"/>
    <w:rsid w:val="00550801"/>
    <w:rsid w:val="00550F16"/>
    <w:rsid w:val="00554371"/>
    <w:rsid w:val="005613C1"/>
    <w:rsid w:val="005650C8"/>
    <w:rsid w:val="00570D8B"/>
    <w:rsid w:val="00572BB5"/>
    <w:rsid w:val="00577783"/>
    <w:rsid w:val="005847BD"/>
    <w:rsid w:val="00586190"/>
    <w:rsid w:val="00595672"/>
    <w:rsid w:val="005A4412"/>
    <w:rsid w:val="005A6EA7"/>
    <w:rsid w:val="005B310C"/>
    <w:rsid w:val="005B3B36"/>
    <w:rsid w:val="005C0A7C"/>
    <w:rsid w:val="005C1354"/>
    <w:rsid w:val="005C610D"/>
    <w:rsid w:val="005D68BC"/>
    <w:rsid w:val="005D72BB"/>
    <w:rsid w:val="005E1961"/>
    <w:rsid w:val="005F0257"/>
    <w:rsid w:val="005F2C9E"/>
    <w:rsid w:val="00605337"/>
    <w:rsid w:val="00614286"/>
    <w:rsid w:val="006165B1"/>
    <w:rsid w:val="00616BD7"/>
    <w:rsid w:val="00621DEE"/>
    <w:rsid w:val="00622823"/>
    <w:rsid w:val="00624592"/>
    <w:rsid w:val="00641187"/>
    <w:rsid w:val="00642A53"/>
    <w:rsid w:val="0065698F"/>
    <w:rsid w:val="006737ED"/>
    <w:rsid w:val="006800AF"/>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22E5"/>
    <w:rsid w:val="00734E87"/>
    <w:rsid w:val="00736052"/>
    <w:rsid w:val="00736145"/>
    <w:rsid w:val="00736A18"/>
    <w:rsid w:val="00746208"/>
    <w:rsid w:val="00751C4A"/>
    <w:rsid w:val="00756D38"/>
    <w:rsid w:val="00757B71"/>
    <w:rsid w:val="00761431"/>
    <w:rsid w:val="0076244C"/>
    <w:rsid w:val="00762B1E"/>
    <w:rsid w:val="00762ED1"/>
    <w:rsid w:val="007637F3"/>
    <w:rsid w:val="007679A6"/>
    <w:rsid w:val="00770268"/>
    <w:rsid w:val="00773D91"/>
    <w:rsid w:val="0077460B"/>
    <w:rsid w:val="007839BB"/>
    <w:rsid w:val="00787C3C"/>
    <w:rsid w:val="007933D4"/>
    <w:rsid w:val="007940DE"/>
    <w:rsid w:val="007962CF"/>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1F42"/>
    <w:rsid w:val="0088654D"/>
    <w:rsid w:val="00896AF4"/>
    <w:rsid w:val="008B0B8E"/>
    <w:rsid w:val="008B6434"/>
    <w:rsid w:val="008B76BB"/>
    <w:rsid w:val="008C719B"/>
    <w:rsid w:val="008D0C91"/>
    <w:rsid w:val="008D7922"/>
    <w:rsid w:val="008E2888"/>
    <w:rsid w:val="008F2656"/>
    <w:rsid w:val="008F3B46"/>
    <w:rsid w:val="008F4844"/>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7A37"/>
    <w:rsid w:val="00991D3D"/>
    <w:rsid w:val="00995F72"/>
    <w:rsid w:val="009B0CA5"/>
    <w:rsid w:val="009D3116"/>
    <w:rsid w:val="009E2D42"/>
    <w:rsid w:val="009E3284"/>
    <w:rsid w:val="009F092C"/>
    <w:rsid w:val="009F1931"/>
    <w:rsid w:val="009F5CDB"/>
    <w:rsid w:val="00A0072E"/>
    <w:rsid w:val="00A01F99"/>
    <w:rsid w:val="00A0383A"/>
    <w:rsid w:val="00A03FE0"/>
    <w:rsid w:val="00A10C87"/>
    <w:rsid w:val="00A13899"/>
    <w:rsid w:val="00A32B8E"/>
    <w:rsid w:val="00A32F6D"/>
    <w:rsid w:val="00A37524"/>
    <w:rsid w:val="00A44446"/>
    <w:rsid w:val="00A5235A"/>
    <w:rsid w:val="00A54C8E"/>
    <w:rsid w:val="00A64053"/>
    <w:rsid w:val="00A6520C"/>
    <w:rsid w:val="00A65747"/>
    <w:rsid w:val="00A87775"/>
    <w:rsid w:val="00A906E1"/>
    <w:rsid w:val="00A91490"/>
    <w:rsid w:val="00A919BF"/>
    <w:rsid w:val="00A938F6"/>
    <w:rsid w:val="00A94E6E"/>
    <w:rsid w:val="00AA3955"/>
    <w:rsid w:val="00AB133B"/>
    <w:rsid w:val="00AB490E"/>
    <w:rsid w:val="00AC79A2"/>
    <w:rsid w:val="00AD0AF7"/>
    <w:rsid w:val="00AD3A2B"/>
    <w:rsid w:val="00AE2DBB"/>
    <w:rsid w:val="00AE472D"/>
    <w:rsid w:val="00AE7849"/>
    <w:rsid w:val="00AF3A4B"/>
    <w:rsid w:val="00AF3A65"/>
    <w:rsid w:val="00B12D9E"/>
    <w:rsid w:val="00B13EC6"/>
    <w:rsid w:val="00B17151"/>
    <w:rsid w:val="00B26D79"/>
    <w:rsid w:val="00B2745F"/>
    <w:rsid w:val="00B4128D"/>
    <w:rsid w:val="00B45A08"/>
    <w:rsid w:val="00B5622A"/>
    <w:rsid w:val="00B57670"/>
    <w:rsid w:val="00B61F49"/>
    <w:rsid w:val="00B63D5A"/>
    <w:rsid w:val="00B74873"/>
    <w:rsid w:val="00B83993"/>
    <w:rsid w:val="00B8477C"/>
    <w:rsid w:val="00B86170"/>
    <w:rsid w:val="00B96747"/>
    <w:rsid w:val="00BA53FE"/>
    <w:rsid w:val="00BB1BB3"/>
    <w:rsid w:val="00BB27DA"/>
    <w:rsid w:val="00BB4979"/>
    <w:rsid w:val="00BC61AE"/>
    <w:rsid w:val="00BD269C"/>
    <w:rsid w:val="00BD562E"/>
    <w:rsid w:val="00BF68FF"/>
    <w:rsid w:val="00C04075"/>
    <w:rsid w:val="00C133A4"/>
    <w:rsid w:val="00C15FFC"/>
    <w:rsid w:val="00C2398B"/>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D4F84"/>
    <w:rsid w:val="00CE4EAA"/>
    <w:rsid w:val="00CF66A3"/>
    <w:rsid w:val="00D15CCA"/>
    <w:rsid w:val="00D17602"/>
    <w:rsid w:val="00D21189"/>
    <w:rsid w:val="00D21E36"/>
    <w:rsid w:val="00D302E4"/>
    <w:rsid w:val="00D306DF"/>
    <w:rsid w:val="00D3123D"/>
    <w:rsid w:val="00D35B15"/>
    <w:rsid w:val="00D40142"/>
    <w:rsid w:val="00D45494"/>
    <w:rsid w:val="00D6315B"/>
    <w:rsid w:val="00D664D8"/>
    <w:rsid w:val="00D74D47"/>
    <w:rsid w:val="00D8084F"/>
    <w:rsid w:val="00D813FE"/>
    <w:rsid w:val="00D84C54"/>
    <w:rsid w:val="00D91F8A"/>
    <w:rsid w:val="00D94282"/>
    <w:rsid w:val="00D94F28"/>
    <w:rsid w:val="00DA1DEF"/>
    <w:rsid w:val="00DA5965"/>
    <w:rsid w:val="00DC0BCA"/>
    <w:rsid w:val="00DC4884"/>
    <w:rsid w:val="00DD057D"/>
    <w:rsid w:val="00DD141B"/>
    <w:rsid w:val="00DE09CC"/>
    <w:rsid w:val="00DF64DB"/>
    <w:rsid w:val="00E15272"/>
    <w:rsid w:val="00E21804"/>
    <w:rsid w:val="00E26A0F"/>
    <w:rsid w:val="00E27170"/>
    <w:rsid w:val="00E3228B"/>
    <w:rsid w:val="00E36F5D"/>
    <w:rsid w:val="00E37F93"/>
    <w:rsid w:val="00E40C32"/>
    <w:rsid w:val="00E43990"/>
    <w:rsid w:val="00E63C51"/>
    <w:rsid w:val="00E65821"/>
    <w:rsid w:val="00E75C2F"/>
    <w:rsid w:val="00E82BB8"/>
    <w:rsid w:val="00E87F49"/>
    <w:rsid w:val="00EA5AF2"/>
    <w:rsid w:val="00EB613A"/>
    <w:rsid w:val="00EC0FCE"/>
    <w:rsid w:val="00ED6F5F"/>
    <w:rsid w:val="00EE690F"/>
    <w:rsid w:val="00EE6A4C"/>
    <w:rsid w:val="00F040F3"/>
    <w:rsid w:val="00F1098E"/>
    <w:rsid w:val="00F11C26"/>
    <w:rsid w:val="00F13FDC"/>
    <w:rsid w:val="00F202CF"/>
    <w:rsid w:val="00F20768"/>
    <w:rsid w:val="00F20E0E"/>
    <w:rsid w:val="00F22EC8"/>
    <w:rsid w:val="00F2586C"/>
    <w:rsid w:val="00F35FDA"/>
    <w:rsid w:val="00F410CB"/>
    <w:rsid w:val="00F464F6"/>
    <w:rsid w:val="00F47BC8"/>
    <w:rsid w:val="00F60A20"/>
    <w:rsid w:val="00F72A01"/>
    <w:rsid w:val="00F74740"/>
    <w:rsid w:val="00F812EB"/>
    <w:rsid w:val="00F831B7"/>
    <w:rsid w:val="00F93195"/>
    <w:rsid w:val="00FA6510"/>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D3A12"/>
    <w:pPr>
      <w:spacing w:before="120"/>
    </w:pPr>
    <w:rPr>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
    <w:basedOn w:val="Normal"/>
    <w:next w:val="Normal"/>
    <w:link w:val="Heading1Char"/>
    <w:uiPriority w:val="99"/>
    <w:qFormat/>
    <w:rsid w:val="000B17EC"/>
    <w:pPr>
      <w:keepNext/>
      <w:pageBreakBefore/>
      <w:numPr>
        <w:numId w:val="14"/>
      </w:numPr>
      <w:tabs>
        <w:tab w:val="right" w:pos="9634"/>
      </w:tabs>
      <w:spacing w:before="0" w:after="120"/>
      <w:outlineLvl w:val="0"/>
    </w:pPr>
    <w:rPr>
      <w:rFonts w:ascii="Arial" w:hAnsi="Arial"/>
      <w:b/>
      <w:sz w:val="36"/>
      <w:lang w:val="de-DE"/>
    </w:rPr>
  </w:style>
  <w:style w:type="paragraph" w:styleId="Heading2">
    <w:name w:val="heading 2"/>
    <w:aliases w:val="H2 Char,H2"/>
    <w:basedOn w:val="Heading1"/>
    <w:next w:val="Normal"/>
    <w:link w:val="Heading2Char"/>
    <w:uiPriority w:val="99"/>
    <w:qFormat/>
    <w:rsid w:val="000B17EC"/>
    <w:pPr>
      <w:pageBreakBefore w:val="0"/>
      <w:numPr>
        <w:ilvl w:val="1"/>
      </w:numPr>
      <w:tabs>
        <w:tab w:val="num" w:pos="1800"/>
      </w:tabs>
      <w:spacing w:before="120"/>
      <w:outlineLvl w:val="1"/>
    </w:pPr>
    <w:rPr>
      <w:sz w:val="32"/>
    </w:rPr>
  </w:style>
  <w:style w:type="paragraph" w:styleId="Heading3">
    <w:name w:val="heading 3"/>
    <w:aliases w:val="Heading 3 Char1,Char Char Char1,Char Char Char Char Char1,Char Char1,Char Char Char Char Char Char Char Char1,Char Char Char Char Char Char Char Char Char Char Char,h Char1,Char Char Char,Heading 3 Char Char,Char Char Char Char1"/>
    <w:basedOn w:val="Heading2"/>
    <w:next w:val="Normal"/>
    <w:link w:val="Heading3Char"/>
    <w:uiPriority w:val="99"/>
    <w:qFormat/>
    <w:rsid w:val="000B17EC"/>
    <w:pPr>
      <w:numPr>
        <w:ilvl w:val="2"/>
      </w:numPr>
      <w:tabs>
        <w:tab w:val="num" w:pos="2520"/>
      </w:tabs>
      <w:spacing w:before="60"/>
      <w:outlineLvl w:val="2"/>
    </w:pPr>
    <w:rPr>
      <w:b w:val="0"/>
      <w:sz w:val="28"/>
    </w:rPr>
  </w:style>
  <w:style w:type="paragraph" w:styleId="Heading4">
    <w:name w:val="heading 4"/>
    <w:basedOn w:val="Heading3"/>
    <w:next w:val="Normal"/>
    <w:link w:val="Heading4Char"/>
    <w:uiPriority w:val="99"/>
    <w:qFormat/>
    <w:rsid w:val="000B17EC"/>
    <w:pPr>
      <w:numPr>
        <w:ilvl w:val="3"/>
        <w:numId w:val="19"/>
      </w:numPr>
      <w:outlineLvl w:val="3"/>
    </w:pPr>
    <w:rPr>
      <w:b/>
      <w:sz w:val="24"/>
    </w:rPr>
  </w:style>
  <w:style w:type="paragraph" w:styleId="Heading5">
    <w:name w:val="heading 5"/>
    <w:basedOn w:val="Heading4"/>
    <w:next w:val="Normal"/>
    <w:link w:val="Heading5Char"/>
    <w:uiPriority w:val="99"/>
    <w:qFormat/>
    <w:rsid w:val="000B17EC"/>
    <w:pPr>
      <w:numPr>
        <w:ilvl w:val="4"/>
      </w:numPr>
      <w:outlineLvl w:val="4"/>
    </w:pPr>
    <w:rPr>
      <w:sz w:val="22"/>
    </w:rPr>
  </w:style>
  <w:style w:type="paragraph" w:styleId="Heading6">
    <w:name w:val="heading 6"/>
    <w:basedOn w:val="Normal"/>
    <w:next w:val="Normal"/>
    <w:link w:val="Heading6Char"/>
    <w:uiPriority w:val="99"/>
    <w:qFormat/>
    <w:rsid w:val="000B17EC"/>
    <w:pPr>
      <w:keepNext/>
      <w:numPr>
        <w:ilvl w:val="5"/>
        <w:numId w:val="19"/>
      </w:numPr>
      <w:outlineLvl w:val="5"/>
    </w:pPr>
    <w:rPr>
      <w:rFonts w:ascii="Arial" w:hAnsi="Arial"/>
      <w:b/>
      <w:color w:val="C0C0C0"/>
      <w:sz w:val="24"/>
    </w:rPr>
  </w:style>
  <w:style w:type="paragraph" w:styleId="Heading7">
    <w:name w:val="heading 7"/>
    <w:basedOn w:val="Normal"/>
    <w:next w:val="Normal"/>
    <w:link w:val="Heading7Char"/>
    <w:uiPriority w:val="99"/>
    <w:qFormat/>
    <w:rsid w:val="000B17EC"/>
    <w:pPr>
      <w:keepNext/>
      <w:numPr>
        <w:ilvl w:val="6"/>
        <w:numId w:val="1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B17EC"/>
    <w:pPr>
      <w:keepNext/>
      <w:numPr>
        <w:ilvl w:val="7"/>
        <w:numId w:val="19"/>
      </w:numPr>
      <w:spacing w:after="120"/>
      <w:outlineLvl w:val="7"/>
    </w:pPr>
    <w:rPr>
      <w:rFonts w:ascii="Arial" w:hAnsi="Arial"/>
      <w:b/>
      <w:sz w:val="22"/>
    </w:rPr>
  </w:style>
  <w:style w:type="paragraph" w:styleId="Heading9">
    <w:name w:val="heading 9"/>
    <w:basedOn w:val="Normal"/>
    <w:next w:val="Normal"/>
    <w:link w:val="Heading9Char"/>
    <w:uiPriority w:val="99"/>
    <w:qFormat/>
    <w:rsid w:val="000B17EC"/>
    <w:pPr>
      <w:keepNext/>
      <w:numPr>
        <w:ilvl w:val="8"/>
        <w:numId w:val="1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sid w:val="00D21189"/>
    <w:rPr>
      <w:rFonts w:ascii="Arial" w:hAnsi="Arial"/>
      <w:b/>
      <w:sz w:val="36"/>
      <w:szCs w:val="20"/>
      <w:lang w:eastAsia="en-US"/>
    </w:rPr>
  </w:style>
  <w:style w:type="character" w:customStyle="1" w:styleId="Heading2Char">
    <w:name w:val="Heading 2 Char"/>
    <w:aliases w:val="H2 Char Char,H2 Char1"/>
    <w:basedOn w:val="DefaultParagraphFont"/>
    <w:link w:val="Heading2"/>
    <w:uiPriority w:val="99"/>
    <w:locked/>
    <w:rsid w:val="00D21189"/>
    <w:rPr>
      <w:rFonts w:ascii="Arial" w:hAnsi="Arial"/>
      <w:b/>
      <w:sz w:val="32"/>
      <w:szCs w:val="20"/>
      <w:lang w:eastAsia="en-US"/>
    </w:rPr>
  </w:style>
  <w:style w:type="character" w:customStyle="1" w:styleId="Heading3Char">
    <w:name w:val="Heading 3 Char"/>
    <w:aliases w:val="Heading 3 Char1 Char,Char Char Char1 Char,Char Char Char Char Char1 Char,Char Char1 Char,Char Char Char Char Char Char Char Char1 Char,Char Char Char Char Char Char Char Char Char Char Char Char,h Char1 Char,Char Char Char Char"/>
    <w:basedOn w:val="DefaultParagraphFont"/>
    <w:link w:val="Heading3"/>
    <w:uiPriority w:val="99"/>
    <w:locked/>
    <w:rsid w:val="003C44DC"/>
    <w:rPr>
      <w:rFonts w:ascii="Arial" w:hAnsi="Arial"/>
      <w:sz w:val="28"/>
      <w:szCs w:val="20"/>
      <w:lang w:eastAsia="en-US"/>
    </w:rPr>
  </w:style>
  <w:style w:type="character" w:customStyle="1" w:styleId="Heading4Char">
    <w:name w:val="Heading 4 Char"/>
    <w:basedOn w:val="DefaultParagraphFont"/>
    <w:link w:val="Heading4"/>
    <w:uiPriority w:val="99"/>
    <w:locked/>
    <w:rsid w:val="003C44DC"/>
    <w:rPr>
      <w:rFonts w:ascii="Arial" w:hAnsi="Arial"/>
      <w:b/>
      <w:sz w:val="24"/>
      <w:szCs w:val="20"/>
      <w:lang w:eastAsia="en-US"/>
    </w:rPr>
  </w:style>
  <w:style w:type="character" w:customStyle="1" w:styleId="Heading5Char">
    <w:name w:val="Heading 5 Char"/>
    <w:basedOn w:val="DefaultParagraphFont"/>
    <w:link w:val="Heading5"/>
    <w:uiPriority w:val="99"/>
    <w:locked/>
    <w:rsid w:val="003C44DC"/>
    <w:rPr>
      <w:rFonts w:ascii="Arial" w:hAnsi="Arial"/>
      <w:b/>
      <w:szCs w:val="20"/>
      <w:lang w:eastAsia="en-US"/>
    </w:rPr>
  </w:style>
  <w:style w:type="character" w:customStyle="1" w:styleId="Heading6Char">
    <w:name w:val="Heading 6 Char"/>
    <w:basedOn w:val="DefaultParagraphFont"/>
    <w:link w:val="Heading6"/>
    <w:uiPriority w:val="99"/>
    <w:locked/>
    <w:rsid w:val="003C44DC"/>
    <w:rPr>
      <w:rFonts w:ascii="Arial" w:hAnsi="Arial"/>
      <w:b/>
      <w:color w:val="C0C0C0"/>
      <w:sz w:val="24"/>
      <w:szCs w:val="20"/>
      <w:lang w:val="en-GB" w:eastAsia="en-US"/>
    </w:rPr>
  </w:style>
  <w:style w:type="character" w:customStyle="1" w:styleId="Heading7Char">
    <w:name w:val="Heading 7 Char"/>
    <w:basedOn w:val="DefaultParagraphFont"/>
    <w:link w:val="Heading7"/>
    <w:uiPriority w:val="99"/>
    <w:locked/>
    <w:rsid w:val="003C44DC"/>
    <w:rPr>
      <w:rFonts w:ascii="Arial" w:hAnsi="Arial"/>
      <w:b/>
      <w:color w:val="0000FF"/>
      <w:sz w:val="20"/>
      <w:szCs w:val="20"/>
      <w:lang w:val="en-GB" w:eastAsia="en-US"/>
    </w:rPr>
  </w:style>
  <w:style w:type="character" w:customStyle="1" w:styleId="Heading8Char">
    <w:name w:val="Heading 8 Char"/>
    <w:basedOn w:val="DefaultParagraphFont"/>
    <w:link w:val="Heading8"/>
    <w:uiPriority w:val="99"/>
    <w:locked/>
    <w:rsid w:val="003C44DC"/>
    <w:rPr>
      <w:rFonts w:ascii="Arial" w:hAnsi="Arial"/>
      <w:b/>
      <w:szCs w:val="20"/>
      <w:lang w:val="en-GB" w:eastAsia="en-US"/>
    </w:rPr>
  </w:style>
  <w:style w:type="character" w:customStyle="1" w:styleId="Heading9Char">
    <w:name w:val="Heading 9 Char"/>
    <w:basedOn w:val="DefaultParagraphFont"/>
    <w:link w:val="Heading9"/>
    <w:uiPriority w:val="99"/>
    <w:locked/>
    <w:rsid w:val="003C44DC"/>
    <w:rPr>
      <w:rFonts w:ascii="Arial" w:hAnsi="Arial"/>
      <w:b/>
      <w:sz w:val="24"/>
      <w:szCs w:val="20"/>
      <w:lang w:val="en-GB" w:eastAsia="en-US"/>
    </w:rPr>
  </w:style>
  <w:style w:type="paragraph" w:styleId="Header">
    <w:name w:val="header"/>
    <w:basedOn w:val="Normal"/>
    <w:link w:val="HeaderChar"/>
    <w:uiPriority w:val="99"/>
    <w:rsid w:val="000B17EC"/>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3C44DC"/>
    <w:rPr>
      <w:rFonts w:cs="Times New Roman"/>
      <w:sz w:val="20"/>
      <w:szCs w:val="20"/>
      <w:lang w:val="en-GB" w:eastAsia="en-US"/>
    </w:rPr>
  </w:style>
  <w:style w:type="paragraph" w:styleId="Footer">
    <w:name w:val="footer"/>
    <w:basedOn w:val="Normal"/>
    <w:link w:val="FooterChar"/>
    <w:uiPriority w:val="99"/>
    <w:rsid w:val="000B17EC"/>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3C44DC"/>
    <w:rPr>
      <w:rFonts w:cs="Times New Roman"/>
      <w:sz w:val="20"/>
      <w:szCs w:val="20"/>
      <w:lang w:val="en-GB" w:eastAsia="en-US"/>
    </w:rPr>
  </w:style>
  <w:style w:type="paragraph" w:styleId="CommentText">
    <w:name w:val="annotation text"/>
    <w:basedOn w:val="Normal"/>
    <w:link w:val="CommentTextChar"/>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F35FDA"/>
    <w:rPr>
      <w:rFonts w:ascii="Arial" w:hAnsi="Arial" w:cs="Times New Roman"/>
      <w:lang w:val="en-GB" w:eastAsia="en-US"/>
    </w:rPr>
  </w:style>
  <w:style w:type="character" w:styleId="PageNumber">
    <w:name w:val="page number"/>
    <w:basedOn w:val="DefaultParagraphFont"/>
    <w:uiPriority w:val="99"/>
    <w:rsid w:val="000B17EC"/>
    <w:rPr>
      <w:rFonts w:cs="Times New Roman"/>
    </w:rPr>
  </w:style>
  <w:style w:type="paragraph" w:customStyle="1" w:styleId="B1">
    <w:name w:val="B1"/>
    <w:basedOn w:val="Normal"/>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link w:val="AltNormalChar"/>
    <w:uiPriority w:val="99"/>
    <w:rsid w:val="000B17EC"/>
    <w:rPr>
      <w:rFonts w:ascii="Arial" w:hAnsi="Arial"/>
    </w:rPr>
  </w:style>
  <w:style w:type="character" w:customStyle="1" w:styleId="AltNormalChar">
    <w:name w:val="AltNormal Char"/>
    <w:link w:val="AltNormal"/>
    <w:uiPriority w:val="99"/>
    <w:locked/>
    <w:rsid w:val="00BD269C"/>
    <w:rPr>
      <w:rFonts w:ascii="Arial" w:eastAsia="SimSun" w:hAnsi="Arial"/>
      <w:lang w:val="en-GB" w:eastAsia="en-US"/>
    </w:rPr>
  </w:style>
  <w:style w:type="paragraph" w:customStyle="1" w:styleId="NumList">
    <w:name w:val="NumList"/>
    <w:basedOn w:val="Normal"/>
    <w:uiPriority w:val="99"/>
    <w:rsid w:val="000B17EC"/>
    <w:pPr>
      <w:numPr>
        <w:ilvl w:val="1"/>
        <w:numId w:val="10"/>
      </w:numPr>
      <w:tabs>
        <w:tab w:val="clear" w:pos="0"/>
        <w:tab w:val="num" w:pos="1512"/>
      </w:tabs>
      <w:ind w:left="1512" w:hanging="1512"/>
    </w:pPr>
  </w:style>
  <w:style w:type="paragraph" w:customStyle="1" w:styleId="AltChangeList">
    <w:name w:val="AltChangeList"/>
    <w:next w:val="AltNormal"/>
    <w:uiPriority w:val="99"/>
    <w:rsid w:val="00403DD4"/>
    <w:pPr>
      <w:numPr>
        <w:numId w:val="13"/>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0B17EC"/>
    <w:rPr>
      <w:rFonts w:cs="Times New Roman"/>
      <w:sz w:val="16"/>
    </w:rPr>
  </w:style>
  <w:style w:type="paragraph" w:customStyle="1" w:styleId="DECISION">
    <w:name w:val="DECISION"/>
    <w:basedOn w:val="Normal"/>
    <w:uiPriority w:val="99"/>
    <w:rsid w:val="000B17EC"/>
    <w:pPr>
      <w:widowControl w:val="0"/>
      <w:numPr>
        <w:numId w:val="3"/>
      </w:numPr>
      <w:spacing w:after="120"/>
      <w:ind w:left="360"/>
      <w:jc w:val="both"/>
    </w:pPr>
    <w:rPr>
      <w:rFonts w:ascii="Arial" w:hAnsi="Arial"/>
      <w:b/>
      <w:color w:val="0000FF"/>
      <w:u w:val="single"/>
    </w:rPr>
  </w:style>
  <w:style w:type="paragraph" w:customStyle="1" w:styleId="ACTION">
    <w:name w:val="ACTION"/>
    <w:basedOn w:val="Normal"/>
    <w:uiPriority w:val="99"/>
    <w:rsid w:val="000B17EC"/>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8"/>
      </w:numPr>
      <w:tabs>
        <w:tab w:val="num" w:pos="0"/>
      </w:tabs>
      <w:ind w:left="1728" w:hanging="288"/>
    </w:pPr>
    <w:rPr>
      <w:color w:val="FF0000"/>
    </w:rPr>
  </w:style>
  <w:style w:type="paragraph" w:styleId="NoteHeading">
    <w:name w:val="Note Heading"/>
    <w:basedOn w:val="Normal"/>
    <w:next w:val="Normal"/>
    <w:link w:val="NoteHeadingChar"/>
    <w:uiPriority w:val="99"/>
    <w:rsid w:val="000B17EC"/>
    <w:pPr>
      <w:spacing w:before="60" w:after="120"/>
    </w:pPr>
  </w:style>
  <w:style w:type="character" w:customStyle="1" w:styleId="NoteHeadingChar">
    <w:name w:val="Note Heading Char"/>
    <w:basedOn w:val="DefaultParagraphFont"/>
    <w:link w:val="NoteHeading"/>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Normal"/>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B17EC"/>
    <w:pPr>
      <w:numPr>
        <w:numId w:val="11"/>
      </w:numPr>
      <w:tabs>
        <w:tab w:val="clear" w:pos="720"/>
      </w:tabs>
    </w:pPr>
  </w:style>
  <w:style w:type="paragraph" w:customStyle="1" w:styleId="Bullet">
    <w:name w:val="Bullet"/>
    <w:basedOn w:val="Normal"/>
    <w:uiPriority w:val="99"/>
    <w:rsid w:val="000B17EC"/>
    <w:pPr>
      <w:numPr>
        <w:numId w:val="9"/>
      </w:numPr>
      <w:tabs>
        <w:tab w:val="clear" w:pos="360"/>
        <w:tab w:val="num" w:pos="720"/>
      </w:tabs>
      <w:ind w:left="720"/>
    </w:pPr>
  </w:style>
  <w:style w:type="character" w:styleId="Hyperlink">
    <w:name w:val="Hyperlink"/>
    <w:basedOn w:val="DefaultParagraphFont"/>
    <w:uiPriority w:val="99"/>
    <w:rsid w:val="000B17EC"/>
    <w:rPr>
      <w:rFonts w:cs="Times New Roman"/>
      <w:color w:val="3300FF"/>
      <w:u w:val="none"/>
      <w:effect w:val="none"/>
    </w:rPr>
  </w:style>
  <w:style w:type="paragraph" w:styleId="FootnoteText">
    <w:name w:val="footnote text"/>
    <w:basedOn w:val="Normal"/>
    <w:link w:val="FootnoteTextChar"/>
    <w:uiPriority w:val="99"/>
    <w:semiHidden/>
    <w:rsid w:val="000B17EC"/>
    <w:pPr>
      <w:spacing w:before="60" w:after="120"/>
    </w:pPr>
  </w:style>
  <w:style w:type="character" w:customStyle="1" w:styleId="FootnoteTextChar">
    <w:name w:val="Footnote Text Char"/>
    <w:basedOn w:val="DefaultParagraphFont"/>
    <w:link w:val="FootnoteText"/>
    <w:uiPriority w:val="99"/>
    <w:semiHidden/>
    <w:locked/>
    <w:rsid w:val="00D21189"/>
    <w:rPr>
      <w:rFonts w:eastAsia="SimSun" w:cs="Times New Roman"/>
      <w:lang w:val="en-GB" w:eastAsia="en-US"/>
    </w:rPr>
  </w:style>
  <w:style w:type="paragraph" w:customStyle="1" w:styleId="TH">
    <w:name w:val="TH"/>
    <w:basedOn w:val="Normal"/>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B17EC"/>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44DC"/>
    <w:rPr>
      <w:rFonts w:cs="Times New Roman"/>
      <w:sz w:val="2"/>
      <w:lang w:val="en-GB" w:eastAsia="en-US"/>
    </w:rPr>
  </w:style>
  <w:style w:type="paragraph" w:styleId="Caption">
    <w:name w:val="caption"/>
    <w:basedOn w:val="Normal"/>
    <w:next w:val="Normal"/>
    <w:uiPriority w:val="99"/>
    <w:qFormat/>
    <w:rsid w:val="003B7186"/>
    <w:pPr>
      <w:spacing w:after="180"/>
      <w:jc w:val="center"/>
    </w:pPr>
    <w:rPr>
      <w:b/>
    </w:rPr>
  </w:style>
  <w:style w:type="paragraph" w:customStyle="1" w:styleId="TableRow">
    <w:name w:val="Table Row"/>
    <w:basedOn w:val="Normal"/>
    <w:link w:val="TableRowChar"/>
    <w:uiPriority w:val="99"/>
    <w:rsid w:val="003B7186"/>
    <w:pPr>
      <w:spacing w:before="20" w:after="20"/>
    </w:pPr>
  </w:style>
  <w:style w:type="character" w:customStyle="1" w:styleId="TableRowChar">
    <w:name w:val="Table Row Char"/>
    <w:link w:val="TableRow"/>
    <w:uiPriority w:val="99"/>
    <w:locked/>
    <w:rsid w:val="002376F9"/>
    <w:rPr>
      <w:rFonts w:eastAsia="SimSun"/>
      <w:lang w:val="en-GB" w:eastAsia="en-US"/>
    </w:rPr>
  </w:style>
  <w:style w:type="paragraph" w:customStyle="1" w:styleId="TableHead">
    <w:name w:val="TableHead"/>
    <w:basedOn w:val="Normal"/>
    <w:uiPriority w:val="99"/>
    <w:rsid w:val="003B7186"/>
    <w:pPr>
      <w:keepNext/>
      <w:spacing w:before="20" w:after="20"/>
      <w:jc w:val="center"/>
    </w:pPr>
    <w:rPr>
      <w:b/>
      <w:sz w:val="18"/>
    </w:rPr>
  </w:style>
  <w:style w:type="paragraph" w:styleId="DocumentMap">
    <w:name w:val="Document Map"/>
    <w:basedOn w:val="Normal"/>
    <w:link w:val="DocumentMapChar"/>
    <w:uiPriority w:val="99"/>
    <w:semiHidden/>
    <w:rsid w:val="0001522A"/>
    <w:pPr>
      <w:shd w:val="clear" w:color="auto" w:fill="000080"/>
    </w:pPr>
  </w:style>
  <w:style w:type="character" w:customStyle="1" w:styleId="DocumentMapChar">
    <w:name w:val="Document Map Char"/>
    <w:basedOn w:val="DefaultParagraphFont"/>
    <w:link w:val="DocumentMap"/>
    <w:uiPriority w:val="99"/>
    <w:semiHidden/>
    <w:locked/>
    <w:rsid w:val="003C44DC"/>
    <w:rPr>
      <w:rFonts w:cs="Times New Roman"/>
      <w:sz w:val="2"/>
      <w:lang w:val="en-GB" w:eastAsia="en-US"/>
    </w:rPr>
  </w:style>
  <w:style w:type="paragraph" w:customStyle="1" w:styleId="Bullet5">
    <w:name w:val="Bullet5"/>
    <w:basedOn w:val="Normal"/>
    <w:uiPriority w:val="99"/>
    <w:rsid w:val="002376F9"/>
    <w:pPr>
      <w:numPr>
        <w:ilvl w:val="3"/>
        <w:numId w:val="14"/>
      </w:numPr>
      <w:tabs>
        <w:tab w:val="clear" w:pos="1296"/>
      </w:tabs>
      <w:spacing w:before="20"/>
      <w:ind w:left="2160" w:hanging="274"/>
    </w:pPr>
    <w:rPr>
      <w:lang w:val="en-US"/>
    </w:rPr>
  </w:style>
  <w:style w:type="table" w:styleId="TableGrid">
    <w:name w:val="Table Grid"/>
    <w:basedOn w:val="TableNormal"/>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Normal"/>
    <w:next w:val="Caption"/>
    <w:uiPriority w:val="99"/>
    <w:rsid w:val="00850229"/>
    <w:pPr>
      <w:keepNext/>
      <w:spacing w:before="60"/>
      <w:jc w:val="center"/>
    </w:pPr>
  </w:style>
  <w:style w:type="paragraph" w:customStyle="1" w:styleId="Bullet2">
    <w:name w:val="Bullet2"/>
    <w:basedOn w:val="Normal"/>
    <w:uiPriority w:val="99"/>
    <w:rsid w:val="00850229"/>
    <w:pPr>
      <w:numPr>
        <w:numId w:val="15"/>
      </w:numPr>
      <w:tabs>
        <w:tab w:val="clear" w:pos="1512"/>
        <w:tab w:val="num" w:pos="720"/>
      </w:tabs>
      <w:spacing w:before="60" w:after="120"/>
      <w:ind w:left="720" w:hanging="360"/>
    </w:pPr>
  </w:style>
  <w:style w:type="paragraph" w:customStyle="1" w:styleId="AbbrLabel">
    <w:name w:val="AbbrLabel"/>
    <w:basedOn w:val="Normal"/>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NormalWeb">
    <w:name w:val="Normal (Web)"/>
    <w:basedOn w:val="Normal"/>
    <w:uiPriority w:val="99"/>
    <w:rsid w:val="00A5235A"/>
    <w:pPr>
      <w:spacing w:before="100" w:beforeAutospacing="1" w:after="100" w:afterAutospacing="1"/>
    </w:pPr>
    <w:rPr>
      <w:sz w:val="24"/>
      <w:szCs w:val="24"/>
      <w:lang w:val="en-US"/>
    </w:rPr>
  </w:style>
  <w:style w:type="paragraph" w:customStyle="1" w:styleId="App1">
    <w:name w:val="App1"/>
    <w:basedOn w:val="Normal"/>
    <w:next w:val="Normal"/>
    <w:uiPriority w:val="99"/>
    <w:rsid w:val="00392BD0"/>
    <w:pPr>
      <w:keepNext/>
      <w:pageBreakBefore/>
      <w:numPr>
        <w:numId w:val="16"/>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Normal"/>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Normal"/>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e">
    <w:name w:val="Date"/>
    <w:basedOn w:val="Normal"/>
    <w:next w:val="Normal"/>
    <w:link w:val="DateChar"/>
    <w:uiPriority w:val="99"/>
    <w:rsid w:val="009621E0"/>
  </w:style>
  <w:style w:type="character" w:customStyle="1" w:styleId="DateChar">
    <w:name w:val="Date Char"/>
    <w:basedOn w:val="DefaultParagraphFont"/>
    <w:link w:val="Date"/>
    <w:uiPriority w:val="99"/>
    <w:semiHidden/>
    <w:locked/>
    <w:rsid w:val="003C44DC"/>
    <w:rPr>
      <w:rFonts w:cs="Times New Roman"/>
      <w:sz w:val="20"/>
      <w:szCs w:val="20"/>
      <w:lang w:val="en-GB" w:eastAsia="en-US"/>
    </w:rPr>
  </w:style>
  <w:style w:type="paragraph" w:customStyle="1" w:styleId="TableCell">
    <w:name w:val="TableCell"/>
    <w:basedOn w:val="Normal"/>
    <w:link w:val="TableCellChar"/>
    <w:uiPriority w:val="99"/>
    <w:rsid w:val="00BD269C"/>
    <w:pPr>
      <w:spacing w:before="20" w:after="20"/>
    </w:pPr>
    <w:rPr>
      <w:rFonts w:ascii="Arial" w:hAnsi="Arial"/>
      <w:sz w:val="18"/>
      <w:lang w:val="de-DE" w:eastAsia="ja-JP"/>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sz w:val="16"/>
      <w:lang w:val="en-US" w:eastAsia="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paragraph" w:customStyle="1" w:styleId="TAL">
    <w:name w:val="TAL"/>
    <w:basedOn w:val="Normal"/>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CommentSubject">
    <w:name w:val="annotation subject"/>
    <w:basedOn w:val="CommentText"/>
    <w:next w:val="CommentText"/>
    <w:link w:val="CommentSubjectChar2"/>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CommentTextChar"/>
    <w:link w:val="CommentSubject"/>
    <w:uiPriority w:val="99"/>
    <w:locked/>
    <w:rsid w:val="00F35FDA"/>
  </w:style>
  <w:style w:type="character" w:customStyle="1" w:styleId="CommentSubjectChar2">
    <w:name w:val="Comment Subject Char2"/>
    <w:link w:val="CommentSubject"/>
    <w:uiPriority w:val="99"/>
    <w:locked/>
    <w:rsid w:val="00D21189"/>
    <w:rPr>
      <w:rFonts w:ascii="Comic Sans MS" w:eastAsia="SimSun" w:hAnsi="Comic Sans MS"/>
      <w:b/>
      <w:color w:val="800000"/>
      <w:lang w:val="en-GB" w:eastAsia="en-US"/>
    </w:rPr>
  </w:style>
  <w:style w:type="paragraph" w:styleId="TOC1">
    <w:name w:val="toc 1"/>
    <w:basedOn w:val="Normal"/>
    <w:next w:val="Normal"/>
    <w:uiPriority w:val="99"/>
    <w:rsid w:val="00D21189"/>
    <w:pPr>
      <w:spacing w:before="60" w:after="60"/>
    </w:pPr>
    <w:rPr>
      <w:b/>
      <w:caps/>
    </w:rPr>
  </w:style>
  <w:style w:type="paragraph" w:styleId="TOC2">
    <w:name w:val="toc 2"/>
    <w:basedOn w:val="Normal"/>
    <w:next w:val="Normal"/>
    <w:uiPriority w:val="99"/>
    <w:rsid w:val="00D21189"/>
    <w:pPr>
      <w:spacing w:before="0"/>
      <w:ind w:left="200"/>
    </w:pPr>
    <w:rPr>
      <w:b/>
      <w:smallCaps/>
    </w:rPr>
  </w:style>
  <w:style w:type="paragraph" w:styleId="TOC3">
    <w:name w:val="toc 3"/>
    <w:basedOn w:val="Normal"/>
    <w:next w:val="Normal"/>
    <w:uiPriority w:val="99"/>
    <w:rsid w:val="00D21189"/>
    <w:pPr>
      <w:spacing w:before="0"/>
      <w:ind w:left="400"/>
    </w:pPr>
  </w:style>
  <w:style w:type="paragraph" w:styleId="TOC4">
    <w:name w:val="toc 4"/>
    <w:basedOn w:val="Normal"/>
    <w:next w:val="Normal"/>
    <w:uiPriority w:val="99"/>
    <w:rsid w:val="00D21189"/>
    <w:pPr>
      <w:spacing w:before="0"/>
      <w:ind w:left="600"/>
    </w:pPr>
    <w:rPr>
      <w:i/>
      <w:sz w:val="18"/>
    </w:rPr>
  </w:style>
  <w:style w:type="paragraph" w:styleId="TOC5">
    <w:name w:val="toc 5"/>
    <w:basedOn w:val="Normal"/>
    <w:next w:val="Normal"/>
    <w:uiPriority w:val="99"/>
    <w:rsid w:val="00D21189"/>
    <w:pPr>
      <w:spacing w:before="0"/>
      <w:ind w:left="800"/>
    </w:pPr>
    <w:rPr>
      <w:sz w:val="18"/>
    </w:rPr>
  </w:style>
  <w:style w:type="paragraph" w:styleId="TOC6">
    <w:name w:val="toc 6"/>
    <w:basedOn w:val="Normal"/>
    <w:next w:val="Normal"/>
    <w:uiPriority w:val="99"/>
    <w:rsid w:val="00D21189"/>
    <w:pPr>
      <w:spacing w:before="0"/>
      <w:ind w:left="1000"/>
    </w:pPr>
    <w:rPr>
      <w:sz w:val="18"/>
    </w:rPr>
  </w:style>
  <w:style w:type="paragraph" w:styleId="TOC7">
    <w:name w:val="toc 7"/>
    <w:basedOn w:val="Normal"/>
    <w:next w:val="Normal"/>
    <w:uiPriority w:val="99"/>
    <w:rsid w:val="00D21189"/>
    <w:pPr>
      <w:spacing w:before="0"/>
      <w:ind w:left="1200"/>
    </w:pPr>
    <w:rPr>
      <w:sz w:val="18"/>
    </w:rPr>
  </w:style>
  <w:style w:type="paragraph" w:styleId="TOC8">
    <w:name w:val="toc 8"/>
    <w:basedOn w:val="Normal"/>
    <w:next w:val="Normal"/>
    <w:uiPriority w:val="99"/>
    <w:rsid w:val="00D21189"/>
    <w:pPr>
      <w:spacing w:before="0"/>
      <w:ind w:left="1400"/>
    </w:pPr>
    <w:rPr>
      <w:sz w:val="18"/>
    </w:rPr>
  </w:style>
  <w:style w:type="paragraph" w:styleId="TOC9">
    <w:name w:val="toc 9"/>
    <w:basedOn w:val="Normal"/>
    <w:next w:val="Normal"/>
    <w:uiPriority w:val="99"/>
    <w:rsid w:val="00D21189"/>
    <w:pPr>
      <w:spacing w:before="0"/>
      <w:ind w:left="1600"/>
    </w:pPr>
    <w:rPr>
      <w:sz w:val="18"/>
    </w:rPr>
  </w:style>
  <w:style w:type="paragraph" w:customStyle="1" w:styleId="ZDISCLAIMER">
    <w:name w:val="ZDISCLAIMER"/>
    <w:basedOn w:val="Normal"/>
    <w:uiPriority w:val="99"/>
    <w:rsid w:val="00D21189"/>
    <w:pPr>
      <w:spacing w:before="0" w:after="60"/>
    </w:pPr>
  </w:style>
  <w:style w:type="character" w:styleId="FootnoteReference">
    <w:name w:val="footnote reference"/>
    <w:basedOn w:val="DefaultParagraphFont"/>
    <w:uiPriority w:val="99"/>
    <w:semiHidden/>
    <w:rsid w:val="00D21189"/>
    <w:rPr>
      <w:rFonts w:cs="Times New Roman"/>
      <w:vertAlign w:val="superscript"/>
    </w:rPr>
  </w:style>
  <w:style w:type="paragraph" w:customStyle="1" w:styleId="NormalBullet">
    <w:name w:val="Normal Bullet"/>
    <w:basedOn w:val="Normal"/>
    <w:uiPriority w:val="99"/>
    <w:rsid w:val="00D21189"/>
    <w:pPr>
      <w:numPr>
        <w:numId w:val="21"/>
      </w:numPr>
      <w:tabs>
        <w:tab w:val="num" w:pos="360"/>
      </w:tabs>
      <w:spacing w:before="0" w:after="60"/>
      <w:ind w:left="360"/>
    </w:pPr>
  </w:style>
  <w:style w:type="paragraph" w:styleId="NormalIndent">
    <w:name w:val="Normal Indent"/>
    <w:basedOn w:val="Normal"/>
    <w:next w:val="Normal"/>
    <w:uiPriority w:val="99"/>
    <w:rsid w:val="00D21189"/>
    <w:pPr>
      <w:spacing w:after="60"/>
      <w:ind w:left="567"/>
    </w:pPr>
  </w:style>
  <w:style w:type="paragraph" w:styleId="Subtitle">
    <w:name w:val="Subtitle"/>
    <w:basedOn w:val="Normal"/>
    <w:link w:val="SubtitleChar"/>
    <w:uiPriority w:val="99"/>
    <w:qFormat/>
    <w:rsid w:val="00D21189"/>
    <w:pPr>
      <w:spacing w:after="60"/>
      <w:jc w:val="right"/>
    </w:pPr>
    <w:rPr>
      <w:rFonts w:ascii="Arial" w:hAnsi="Arial"/>
      <w:b/>
      <w:sz w:val="32"/>
    </w:rPr>
  </w:style>
  <w:style w:type="character" w:customStyle="1" w:styleId="SubtitleChar">
    <w:name w:val="Subtitle Char"/>
    <w:basedOn w:val="DefaultParagraphFont"/>
    <w:link w:val="Subtitle"/>
    <w:uiPriority w:val="99"/>
    <w:locked/>
    <w:rsid w:val="003C44DC"/>
    <w:rPr>
      <w:rFonts w:ascii="Cambria" w:hAnsi="Cambria" w:cs="Times New Roman"/>
      <w:sz w:val="24"/>
      <w:szCs w:val="24"/>
      <w:lang w:val="en-GB" w:eastAsia="en-US"/>
    </w:rPr>
  </w:style>
  <w:style w:type="paragraph" w:styleId="TableofFigures">
    <w:name w:val="table of figures"/>
    <w:basedOn w:val="Normal"/>
    <w:next w:val="Normal"/>
    <w:uiPriority w:val="99"/>
    <w:rsid w:val="00D21189"/>
    <w:pPr>
      <w:tabs>
        <w:tab w:val="right" w:leader="dot" w:pos="10070"/>
      </w:tabs>
      <w:spacing w:after="60"/>
      <w:ind w:left="400" w:hanging="400"/>
    </w:pPr>
    <w:rPr>
      <w:b/>
      <w:bCs/>
      <w:noProof/>
    </w:rPr>
  </w:style>
  <w:style w:type="paragraph" w:styleId="Title">
    <w:name w:val="Title"/>
    <w:basedOn w:val="Normal"/>
    <w:next w:val="Subtitle"/>
    <w:link w:val="TitleChar"/>
    <w:uiPriority w:val="99"/>
    <w:qFormat/>
    <w:rsid w:val="00D21189"/>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3C44DC"/>
    <w:rPr>
      <w:rFonts w:ascii="Cambria" w:hAnsi="Cambria" w:cs="Times New Roman"/>
      <w:b/>
      <w:bCs/>
      <w:kern w:val="28"/>
      <w:sz w:val="32"/>
      <w:szCs w:val="32"/>
      <w:lang w:val="en-GB" w:eastAsia="en-US"/>
    </w:rPr>
  </w:style>
  <w:style w:type="paragraph" w:customStyle="1" w:styleId="ZVERSION">
    <w:name w:val="ZVERSION"/>
    <w:basedOn w:val="Normal"/>
    <w:next w:val="Normal"/>
    <w:uiPriority w:val="99"/>
    <w:rsid w:val="00D21189"/>
    <w:pPr>
      <w:widowControl w:val="0"/>
      <w:spacing w:before="0"/>
      <w:jc w:val="right"/>
    </w:pPr>
    <w:rPr>
      <w:rFonts w:ascii="Arial" w:hAnsi="Arial"/>
      <w:sz w:val="32"/>
    </w:rPr>
  </w:style>
  <w:style w:type="paragraph" w:customStyle="1" w:styleId="AbbreviationEntry">
    <w:name w:val="Abbreviation Entry"/>
    <w:basedOn w:val="Normal"/>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DefaultParagraphFon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DefaultParagraphFont"/>
    <w:uiPriority w:val="99"/>
    <w:rsid w:val="00D21189"/>
    <w:rPr>
      <w:rFonts w:cs="Times New Roman"/>
    </w:rPr>
  </w:style>
  <w:style w:type="character" w:customStyle="1" w:styleId="ZSPECDATE">
    <w:name w:val="ZSPECDATE"/>
    <w:basedOn w:val="DefaultParagraphFont"/>
    <w:uiPriority w:val="99"/>
    <w:rsid w:val="00D21189"/>
    <w:rPr>
      <w:rFonts w:cs="Times New Roman"/>
    </w:rPr>
  </w:style>
  <w:style w:type="paragraph" w:styleId="BlockText">
    <w:name w:val="Block Text"/>
    <w:basedOn w:val="Normal"/>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Normal"/>
    <w:uiPriority w:val="99"/>
    <w:rsid w:val="00D21189"/>
    <w:pPr>
      <w:spacing w:before="40" w:after="40"/>
    </w:pPr>
  </w:style>
  <w:style w:type="paragraph" w:customStyle="1" w:styleId="Term">
    <w:name w:val="Term"/>
    <w:basedOn w:val="Normal"/>
    <w:next w:val="Normal"/>
    <w:uiPriority w:val="99"/>
    <w:rsid w:val="00D21189"/>
    <w:pPr>
      <w:keepNext/>
      <w:spacing w:after="20"/>
    </w:pPr>
    <w:rPr>
      <w:b/>
    </w:rPr>
  </w:style>
  <w:style w:type="paragraph" w:customStyle="1" w:styleId="TermDefinition">
    <w:name w:val="Term Definition"/>
    <w:basedOn w:val="Normal"/>
    <w:next w:val="Term"/>
    <w:uiPriority w:val="99"/>
    <w:rsid w:val="00D21189"/>
    <w:pPr>
      <w:keepLines/>
      <w:spacing w:before="0" w:after="40"/>
      <w:ind w:left="576"/>
    </w:pPr>
  </w:style>
  <w:style w:type="paragraph" w:customStyle="1" w:styleId="TOChead">
    <w:name w:val="TOChead"/>
    <w:basedOn w:val="Normal"/>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Normal"/>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Normal"/>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Normal"/>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Number3">
    <w:name w:val="List Number 3"/>
    <w:basedOn w:val="Normal"/>
    <w:uiPriority w:val="99"/>
    <w:semiHidden/>
    <w:rsid w:val="00D21189"/>
    <w:pPr>
      <w:numPr>
        <w:numId w:val="22"/>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Heading3"/>
    <w:link w:val="APIChar"/>
    <w:uiPriority w:val="99"/>
    <w:rsid w:val="00D21189"/>
    <w:pPr>
      <w:keepLines/>
      <w:numPr>
        <w:numId w:val="23"/>
      </w:numPr>
      <w:tabs>
        <w:tab w:val="clear" w:pos="360"/>
        <w:tab w:val="clear" w:pos="9634"/>
        <w:tab w:val="num" w:pos="1200"/>
        <w:tab w:val="num" w:pos="2160"/>
      </w:tabs>
      <w:spacing w:before="200" w:after="0" w:line="276" w:lineRule="auto"/>
      <w:ind w:left="720" w:hanging="720"/>
    </w:pPr>
    <w:rPr>
      <w:rFonts w:ascii="Cambria" w:hAnsi="Cambria"/>
      <w:color w:val="800080"/>
      <w:sz w:val="20"/>
      <w:lang w:val="en-US" w:eastAsia="zh-CN"/>
    </w:rPr>
  </w:style>
  <w:style w:type="character" w:customStyle="1" w:styleId="APIChar">
    <w:name w:val="API Char"/>
    <w:link w:val="API"/>
    <w:uiPriority w:val="99"/>
    <w:locked/>
    <w:rsid w:val="00D21189"/>
    <w:rPr>
      <w:rFonts w:ascii="Cambria" w:hAnsi="Cambria"/>
      <w:color w:val="800080"/>
      <w:sz w:val="20"/>
      <w:szCs w:val="20"/>
      <w:lang w:val="en-US" w:eastAsia="zh-CN"/>
    </w:rPr>
  </w:style>
  <w:style w:type="paragraph" w:styleId="BodyText">
    <w:name w:val="Body Text"/>
    <w:basedOn w:val="Normal"/>
    <w:link w:val="BodyTextChar"/>
    <w:uiPriority w:val="99"/>
    <w:rsid w:val="00D21189"/>
    <w:pPr>
      <w:spacing w:before="0" w:after="220" w:line="220" w:lineRule="atLeast"/>
      <w:ind w:left="835"/>
    </w:pPr>
  </w:style>
  <w:style w:type="character" w:customStyle="1" w:styleId="BodyTextChar">
    <w:name w:val="Body Text Char"/>
    <w:basedOn w:val="DefaultParagraphFont"/>
    <w:link w:val="BodyText"/>
    <w:uiPriority w:val="99"/>
    <w:semiHidden/>
    <w:locked/>
    <w:rsid w:val="003C44DC"/>
    <w:rPr>
      <w:rFonts w:cs="Times New Roman"/>
      <w:sz w:val="20"/>
      <w:szCs w:val="20"/>
      <w:lang w:val="en-GB" w:eastAsia="en-US"/>
    </w:rPr>
  </w:style>
  <w:style w:type="character" w:styleId="Strong">
    <w:name w:val="Strong"/>
    <w:basedOn w:val="DefaultParagraphFon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
    <w:name w:val="List"/>
    <w:basedOn w:val="Normal"/>
    <w:uiPriority w:val="99"/>
    <w:rsid w:val="00D21189"/>
    <w:pPr>
      <w:spacing w:after="60"/>
      <w:ind w:left="283" w:hanging="283"/>
    </w:pPr>
  </w:style>
  <w:style w:type="paragraph" w:customStyle="1" w:styleId="B3">
    <w:name w:val="B3"/>
    <w:basedOn w:val="List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3">
    <w:name w:val="List 3"/>
    <w:basedOn w:val="Normal"/>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DefaultParagraphFon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Paragraph">
    <w:name w:val="List Paragraph"/>
    <w:basedOn w:val="Normal"/>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656760189">
      <w:marLeft w:val="0"/>
      <w:marRight w:val="0"/>
      <w:marTop w:val="0"/>
      <w:marBottom w:val="0"/>
      <w:divBdr>
        <w:top w:val="none" w:sz="0" w:space="0" w:color="auto"/>
        <w:left w:val="none" w:sz="0" w:space="0" w:color="auto"/>
        <w:bottom w:val="none" w:sz="0" w:space="0" w:color="auto"/>
        <w:right w:val="none" w:sz="0" w:space="0" w:color="auto"/>
      </w:divBdr>
    </w:div>
    <w:div w:id="656760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14</Pages>
  <Words>3013</Words>
  <Characters>18987</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Thierry B</cp:lastModifiedBy>
  <cp:revision>4</cp:revision>
  <cp:lastPrinted>2013-07-24T13:45:00Z</cp:lastPrinted>
  <dcterms:created xsi:type="dcterms:W3CDTF">2013-07-24T15:33:00Z</dcterms:created>
  <dcterms:modified xsi:type="dcterms:W3CDTF">2013-07-24T16:19:00Z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