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9B2" w:rsidRDefault="00F759B2">
      <w:pPr>
        <w:pStyle w:val="AltTitle"/>
      </w:pPr>
      <w:r>
        <w:t>Change Request</w:t>
      </w:r>
    </w:p>
    <w:p w:rsidR="00F759B2" w:rsidRDefault="00F759B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Title:</w:t>
            </w:r>
          </w:p>
        </w:tc>
        <w:tc>
          <w:tcPr>
            <w:tcW w:w="5472" w:type="dxa"/>
          </w:tcPr>
          <w:p w:rsidR="00F759B2" w:rsidRPr="003B6E2F" w:rsidRDefault="00F759B2">
            <w:pPr>
              <w:pStyle w:val="FrontMatter"/>
              <w:tabs>
                <w:tab w:val="clear" w:pos="1710"/>
                <w:tab w:val="clear" w:pos="3780"/>
              </w:tabs>
              <w:ind w:left="0" w:firstLine="0"/>
              <w:rPr>
                <w:lang w:eastAsia="ko-KR"/>
              </w:rPr>
            </w:pPr>
            <w:r w:rsidRPr="003B6E2F">
              <w:rPr>
                <w:lang w:eastAsia="ko-KR"/>
              </w:rPr>
              <w:t>Bootstrap Security</w:t>
            </w:r>
          </w:p>
        </w:tc>
        <w:tc>
          <w:tcPr>
            <w:tcW w:w="2880"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fldChar w:fldCharType="begin">
                <w:ffData>
                  <w:name w:val=""/>
                  <w:enabled w:val="0"/>
                  <w:calcOnExit w:val="0"/>
                  <w:checkBox>
                    <w:sizeAuto/>
                    <w:default w:val="1"/>
                  </w:checkBox>
                </w:ffData>
              </w:fldChar>
            </w:r>
            <w:r w:rsidRPr="003B6E2F">
              <w:rPr>
                <w:rFonts w:ascii="Arial Narrow" w:hAnsi="Arial Narrow"/>
              </w:rPr>
              <w:instrText xml:space="preserve"> FORMCHECKBOX </w:instrText>
            </w:r>
            <w:r w:rsidRPr="003B6E2F">
              <w:rPr>
                <w:rFonts w:ascii="Arial Narrow" w:hAnsi="Arial Narrow"/>
              </w:rPr>
            </w:r>
            <w:r w:rsidRPr="003B6E2F">
              <w:rPr>
                <w:rFonts w:ascii="Arial Narrow" w:hAnsi="Arial Narrow"/>
              </w:rPr>
              <w:fldChar w:fldCharType="end"/>
            </w:r>
            <w:r w:rsidRPr="003B6E2F">
              <w:rPr>
                <w:rFonts w:ascii="Arial Narrow" w:hAnsi="Arial Narrow"/>
              </w:rPr>
              <w:t xml:space="preserve"> Public      </w:t>
            </w:r>
            <w:r w:rsidRPr="003B6E2F">
              <w:rPr>
                <w:rFonts w:ascii="Arial Narrow" w:hAnsi="Arial Narrow"/>
              </w:rPr>
              <w:fldChar w:fldCharType="begin">
                <w:ffData>
                  <w:name w:val=""/>
                  <w:enabled w:val="0"/>
                  <w:calcOnExit w:val="0"/>
                  <w:checkBox>
                    <w:sizeAuto/>
                    <w:default w:val="0"/>
                  </w:checkBox>
                </w:ffData>
              </w:fldChar>
            </w:r>
            <w:r w:rsidRPr="003B6E2F">
              <w:rPr>
                <w:rFonts w:ascii="Arial Narrow" w:hAnsi="Arial Narrow"/>
              </w:rPr>
              <w:instrText xml:space="preserve"> FORMCHECKBOX </w:instrText>
            </w:r>
            <w:r w:rsidRPr="003B6E2F">
              <w:rPr>
                <w:rFonts w:ascii="Arial Narrow" w:hAnsi="Arial Narrow"/>
              </w:rPr>
            </w:r>
            <w:r w:rsidRPr="003B6E2F">
              <w:rPr>
                <w:rFonts w:ascii="Arial Narrow" w:hAnsi="Arial Narrow"/>
              </w:rPr>
              <w:fldChar w:fldCharType="end"/>
            </w:r>
            <w:r w:rsidRPr="003B6E2F">
              <w:rPr>
                <w:rFonts w:ascii="Arial Narrow" w:hAnsi="Arial Narrow"/>
              </w:rPr>
              <w:t xml:space="preserve"> OMA Confidential</w:t>
            </w:r>
          </w:p>
        </w:tc>
      </w:tr>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To:</w:t>
            </w:r>
          </w:p>
        </w:tc>
        <w:tc>
          <w:tcPr>
            <w:tcW w:w="2880" w:type="dxa"/>
            <w:gridSpan w:val="2"/>
          </w:tcPr>
          <w:p w:rsidR="00F759B2" w:rsidRPr="003B6E2F" w:rsidRDefault="00F759B2">
            <w:pPr>
              <w:pStyle w:val="FrontMatter"/>
              <w:tabs>
                <w:tab w:val="clear" w:pos="1710"/>
                <w:tab w:val="clear" w:pos="3780"/>
              </w:tabs>
              <w:ind w:left="0" w:firstLine="0"/>
              <w:rPr>
                <w:lang w:eastAsia="ko-KR"/>
              </w:rPr>
            </w:pPr>
            <w:r w:rsidRPr="003B6E2F">
              <w:rPr>
                <w:lang w:eastAsia="ko-KR"/>
              </w:rPr>
              <w:t>DM WG</w:t>
            </w:r>
          </w:p>
        </w:tc>
      </w:tr>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Doc to Change:</w:t>
            </w:r>
          </w:p>
        </w:tc>
        <w:tc>
          <w:tcPr>
            <w:tcW w:w="2880" w:type="dxa"/>
            <w:gridSpan w:val="2"/>
          </w:tcPr>
          <w:p w:rsidR="00F759B2" w:rsidRPr="003B6E2F" w:rsidRDefault="00F759B2">
            <w:pPr>
              <w:pStyle w:val="FrontMatter"/>
              <w:tabs>
                <w:tab w:val="clear" w:pos="1710"/>
                <w:tab w:val="clear" w:pos="3780"/>
              </w:tabs>
              <w:ind w:left="0" w:firstLine="0"/>
              <w:rPr>
                <w:lang w:val="it-IT"/>
              </w:rPr>
            </w:pPr>
            <w:r w:rsidRPr="003B6E2F">
              <w:rPr>
                <w:lang w:val="it-IT"/>
              </w:rPr>
              <w:t>OMA-TS-DM_Protocol-V2_0-20130820-D</w:t>
            </w:r>
          </w:p>
        </w:tc>
      </w:tr>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Submission Date:</w:t>
            </w:r>
          </w:p>
        </w:tc>
        <w:tc>
          <w:tcPr>
            <w:tcW w:w="2880" w:type="dxa"/>
            <w:gridSpan w:val="2"/>
          </w:tcPr>
          <w:p w:rsidR="00F759B2" w:rsidRPr="003B6E2F" w:rsidRDefault="00F759B2" w:rsidP="008F5C9A">
            <w:pPr>
              <w:pStyle w:val="FrontMatter"/>
              <w:tabs>
                <w:tab w:val="clear" w:pos="1710"/>
                <w:tab w:val="clear" w:pos="3780"/>
              </w:tabs>
              <w:ind w:left="0" w:firstLine="0"/>
              <w:rPr>
                <w:lang w:eastAsia="ko-KR"/>
              </w:rPr>
            </w:pPr>
            <w:r w:rsidRPr="003B6E2F">
              <w:rPr>
                <w:lang w:eastAsia="ko-KR"/>
              </w:rPr>
              <w:t>2</w:t>
            </w:r>
            <w:ins w:id="0" w:author="JAD/Oberthur" w:date="2013-09-24T05:45:00Z">
              <w:r>
                <w:rPr>
                  <w:lang w:eastAsia="ko-KR"/>
                </w:rPr>
                <w:t>4</w:t>
              </w:r>
            </w:ins>
            <w:del w:id="1" w:author="JAD/Oberthur" w:date="2013-09-24T05:45:00Z">
              <w:r w:rsidRPr="003B6E2F" w:rsidDel="00CA6356">
                <w:rPr>
                  <w:lang w:eastAsia="ko-KR"/>
                </w:rPr>
                <w:delText>7</w:delText>
              </w:r>
            </w:del>
            <w:r w:rsidRPr="003B6E2F">
              <w:t xml:space="preserve"> </w:t>
            </w:r>
            <w:ins w:id="2" w:author="JAD/Oberthur" w:date="2013-09-24T05:45:00Z">
              <w:r>
                <w:rPr>
                  <w:lang w:eastAsia="ko-KR"/>
                </w:rPr>
                <w:t>Sept</w:t>
              </w:r>
            </w:ins>
            <w:del w:id="3" w:author="JAD/Oberthur" w:date="2013-09-24T05:45:00Z">
              <w:r w:rsidRPr="003B6E2F" w:rsidDel="00CA6356">
                <w:rPr>
                  <w:lang w:eastAsia="ko-KR"/>
                </w:rPr>
                <w:delText>Aug</w:delText>
              </w:r>
            </w:del>
            <w:r w:rsidRPr="003B6E2F">
              <w:t xml:space="preserve"> 2013</w:t>
            </w:r>
          </w:p>
        </w:tc>
      </w:tr>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Classification:</w:t>
            </w:r>
          </w:p>
        </w:tc>
        <w:tc>
          <w:tcPr>
            <w:tcW w:w="2880" w:type="dxa"/>
            <w:gridSpan w:val="2"/>
          </w:tcPr>
          <w:p w:rsidR="00F759B2" w:rsidRPr="003B6E2F" w:rsidRDefault="00F759B2" w:rsidP="00A31FF1">
            <w:pPr>
              <w:pStyle w:val="FrontMatter"/>
              <w:tabs>
                <w:tab w:val="clear" w:pos="1710"/>
                <w:tab w:val="clear" w:pos="3780"/>
              </w:tabs>
              <w:ind w:left="0" w:firstLine="0"/>
              <w:rPr>
                <w:rFonts w:cs="Arial"/>
              </w:rPr>
            </w:pPr>
            <w:r w:rsidRPr="003B6E2F">
              <w:rPr>
                <w:rFonts w:cs="Arial"/>
              </w:rPr>
              <w:fldChar w:fldCharType="begin">
                <w:ffData>
                  <w:name w:val=""/>
                  <w:enabled w:val="0"/>
                  <w:calcOnExit w:val="0"/>
                  <w:checkBox>
                    <w:sizeAuto/>
                    <w:default w:val="1"/>
                  </w:checkBox>
                </w:ffData>
              </w:fldChar>
            </w:r>
            <w:r w:rsidRPr="003B6E2F">
              <w:rPr>
                <w:rFonts w:cs="Arial"/>
              </w:rPr>
              <w:instrText xml:space="preserve"> FORMCHECKBOX </w:instrText>
            </w:r>
            <w:r w:rsidRPr="003B6E2F">
              <w:rPr>
                <w:rFonts w:cs="Arial"/>
              </w:rPr>
            </w:r>
            <w:r w:rsidRPr="003B6E2F">
              <w:rPr>
                <w:rFonts w:cs="Arial"/>
              </w:rPr>
              <w:fldChar w:fldCharType="end"/>
            </w:r>
            <w:r w:rsidRPr="003B6E2F">
              <w:rPr>
                <w:rFonts w:cs="Arial"/>
              </w:rPr>
              <w:t xml:space="preserve"> 0: New Functionality</w:t>
            </w:r>
            <w:r w:rsidRPr="003B6E2F">
              <w:rPr>
                <w:rFonts w:cs="Arial"/>
              </w:rPr>
              <w:br/>
            </w:r>
            <w:r w:rsidRPr="003B6E2F">
              <w:rPr>
                <w:rFonts w:cs="Arial"/>
              </w:rPr>
              <w:fldChar w:fldCharType="begin">
                <w:ffData>
                  <w:name w:val=""/>
                  <w:enabled w:val="0"/>
                  <w:calcOnExit w:val="0"/>
                  <w:checkBox>
                    <w:sizeAuto/>
                    <w:default w:val="0"/>
                  </w:checkBox>
                </w:ffData>
              </w:fldChar>
            </w:r>
            <w:r w:rsidRPr="003B6E2F">
              <w:rPr>
                <w:rFonts w:cs="Arial"/>
              </w:rPr>
              <w:instrText xml:space="preserve"> FORMCHECKBOX </w:instrText>
            </w:r>
            <w:r w:rsidRPr="003B6E2F">
              <w:rPr>
                <w:rFonts w:cs="Arial"/>
              </w:rPr>
            </w:r>
            <w:r w:rsidRPr="003B6E2F">
              <w:rPr>
                <w:rFonts w:cs="Arial"/>
              </w:rPr>
              <w:fldChar w:fldCharType="end"/>
            </w:r>
            <w:r w:rsidRPr="003B6E2F">
              <w:rPr>
                <w:rFonts w:cs="Arial"/>
              </w:rPr>
              <w:t xml:space="preserve"> 1: Major Change</w:t>
            </w:r>
            <w:r w:rsidRPr="003B6E2F">
              <w:rPr>
                <w:rFonts w:cs="Arial"/>
              </w:rPr>
              <w:br/>
            </w:r>
            <w:r w:rsidRPr="003B6E2F">
              <w:rPr>
                <w:rFonts w:cs="Arial"/>
              </w:rPr>
              <w:fldChar w:fldCharType="begin">
                <w:ffData>
                  <w:name w:val=""/>
                  <w:enabled w:val="0"/>
                  <w:calcOnExit w:val="0"/>
                  <w:checkBox>
                    <w:sizeAuto/>
                    <w:default w:val="0"/>
                  </w:checkBox>
                </w:ffData>
              </w:fldChar>
            </w:r>
            <w:r w:rsidRPr="003B6E2F">
              <w:rPr>
                <w:rFonts w:cs="Arial"/>
              </w:rPr>
              <w:instrText xml:space="preserve"> FORMCHECKBOX </w:instrText>
            </w:r>
            <w:r w:rsidRPr="003B6E2F">
              <w:rPr>
                <w:rFonts w:cs="Arial"/>
              </w:rPr>
            </w:r>
            <w:r w:rsidRPr="003B6E2F">
              <w:rPr>
                <w:rFonts w:cs="Arial"/>
              </w:rPr>
              <w:fldChar w:fldCharType="end"/>
            </w:r>
            <w:r w:rsidRPr="003B6E2F">
              <w:rPr>
                <w:rFonts w:cs="Arial"/>
              </w:rPr>
              <w:t xml:space="preserve"> 2: Bug Fix</w:t>
            </w:r>
            <w:r w:rsidRPr="003B6E2F">
              <w:rPr>
                <w:rFonts w:cs="Arial"/>
              </w:rPr>
              <w:br/>
            </w:r>
            <w:r w:rsidRPr="003B6E2F">
              <w:rPr>
                <w:rFonts w:cs="Arial"/>
              </w:rPr>
              <w:fldChar w:fldCharType="begin">
                <w:ffData>
                  <w:name w:val=""/>
                  <w:enabled w:val="0"/>
                  <w:calcOnExit w:val="0"/>
                  <w:checkBox>
                    <w:sizeAuto/>
                    <w:default w:val="0"/>
                  </w:checkBox>
                </w:ffData>
              </w:fldChar>
            </w:r>
            <w:r w:rsidRPr="003B6E2F">
              <w:rPr>
                <w:rFonts w:cs="Arial"/>
              </w:rPr>
              <w:instrText xml:space="preserve"> FORMCHECKBOX </w:instrText>
            </w:r>
            <w:r w:rsidRPr="003B6E2F">
              <w:rPr>
                <w:rFonts w:cs="Arial"/>
              </w:rPr>
            </w:r>
            <w:r w:rsidRPr="003B6E2F">
              <w:rPr>
                <w:rFonts w:cs="Arial"/>
              </w:rPr>
              <w:fldChar w:fldCharType="end"/>
            </w:r>
            <w:r w:rsidRPr="003B6E2F">
              <w:rPr>
                <w:rFonts w:cs="Arial"/>
              </w:rPr>
              <w:t xml:space="preserve"> 3: Editorial</w:t>
            </w:r>
          </w:p>
        </w:tc>
      </w:tr>
      <w:tr w:rsidR="00F759B2" w:rsidRPr="00F759B2">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Source:</w:t>
            </w:r>
          </w:p>
        </w:tc>
        <w:tc>
          <w:tcPr>
            <w:tcW w:w="2880" w:type="dxa"/>
            <w:gridSpan w:val="2"/>
          </w:tcPr>
          <w:p w:rsidR="00F759B2" w:rsidRPr="00F759B2" w:rsidRDefault="00F759B2" w:rsidP="00F759B2">
            <w:pPr>
              <w:rPr>
                <w:lang w:val="fr-FR" w:eastAsia="ko-KR"/>
                <w:rPrChange w:id="4" w:author="R03" w:date="2013-09-22T20:53:00Z">
                  <w:rPr>
                    <w:lang w:eastAsia="ko-KR"/>
                  </w:rPr>
                </w:rPrChange>
              </w:rPr>
              <w:pPrChange w:id="5" w:author="R03" w:date="2013-09-22T20:53:00Z">
                <w:pPr>
                  <w:pStyle w:val="FrontMatter"/>
                  <w:spacing w:before="120"/>
                  <w:ind w:left="0"/>
                </w:pPr>
              </w:pPrChange>
            </w:pPr>
            <w:r w:rsidRPr="00F759B2">
              <w:rPr>
                <w:lang w:val="fr-FR" w:eastAsia="ko-KR"/>
                <w:rPrChange w:id="6" w:author="Sramanan" w:date="2013-09-24T03:48:00Z">
                  <w:rPr>
                    <w:lang w:eastAsia="ko-KR"/>
                  </w:rPr>
                </w:rPrChange>
              </w:rPr>
              <w:t xml:space="preserve">Seungkyu Park, </w:t>
            </w:r>
            <w:r w:rsidRPr="00F759B2">
              <w:rPr>
                <w:lang w:val="fr-FR"/>
                <w:rPrChange w:id="7" w:author="Sramanan" w:date="2013-09-24T03:48:00Z">
                  <w:rPr>
                    <w:lang w:val="fr-FR"/>
                  </w:rPr>
                </w:rPrChange>
              </w:rPr>
              <w:fldChar w:fldCharType="begin"/>
            </w:r>
            <w:r w:rsidRPr="00F759B2">
              <w:rPr>
                <w:lang w:val="fr-FR"/>
                <w:rPrChange w:id="8" w:author="Sramanan" w:date="2013-09-24T03:48:00Z">
                  <w:rPr/>
                </w:rPrChange>
              </w:rPr>
              <w:instrText>HYPERLINK "mailto:seungk.park@lge.com"</w:instrText>
            </w:r>
            <w:r w:rsidRPr="00F759B2">
              <w:rPr>
                <w:lang w:val="fr-FR"/>
                <w:rPrChange w:id="9" w:author="Sramanan" w:date="2013-09-24T03:48:00Z">
                  <w:rPr>
                    <w:lang w:val="fr-FR"/>
                  </w:rPr>
                </w:rPrChange>
              </w:rPr>
              <w:fldChar w:fldCharType="separate"/>
            </w:r>
            <w:r w:rsidRPr="00F759B2">
              <w:rPr>
                <w:rStyle w:val="Hyperlink"/>
                <w:lang w:val="fr-FR" w:eastAsia="ko-KR"/>
                <w:rPrChange w:id="10" w:author="Sramanan" w:date="2013-09-24T03:48:00Z">
                  <w:rPr>
                    <w:rStyle w:val="Hyperlink"/>
                    <w:lang w:eastAsia="ko-KR"/>
                  </w:rPr>
                </w:rPrChange>
              </w:rPr>
              <w:t>seungk.park@lge.com</w:t>
            </w:r>
            <w:r w:rsidRPr="00F759B2">
              <w:rPr>
                <w:lang w:val="fr-FR"/>
                <w:rPrChange w:id="11" w:author="Sramanan" w:date="2013-09-24T03:48:00Z">
                  <w:rPr>
                    <w:lang w:val="fr-FR"/>
                  </w:rPr>
                </w:rPrChange>
              </w:rPr>
              <w:fldChar w:fldCharType="end"/>
            </w:r>
            <w:r w:rsidRPr="00132F7C">
              <w:rPr>
                <w:lang w:val="fr-FR" w:eastAsia="ko-KR"/>
              </w:rPr>
              <w:br/>
            </w:r>
            <w:r w:rsidRPr="00F759B2">
              <w:rPr>
                <w:lang w:val="fr-FR" w:eastAsia="ko-KR"/>
                <w:rPrChange w:id="12" w:author="Sramanan" w:date="2013-09-24T03:48:00Z">
                  <w:rPr>
                    <w:color w:val="3300FF"/>
                    <w:lang w:eastAsia="ko-KR"/>
                  </w:rPr>
                </w:rPrChange>
              </w:rPr>
              <w:t xml:space="preserve">Seongyoon Kim, </w:t>
            </w:r>
            <w:r w:rsidRPr="00F759B2">
              <w:rPr>
                <w:lang w:val="fr-FR"/>
                <w:rPrChange w:id="13" w:author="Sramanan" w:date="2013-09-24T03:48:00Z">
                  <w:rPr>
                    <w:lang w:val="fr-FR"/>
                  </w:rPr>
                </w:rPrChange>
              </w:rPr>
              <w:fldChar w:fldCharType="begin"/>
            </w:r>
            <w:r w:rsidRPr="00F759B2">
              <w:rPr>
                <w:lang w:val="fr-FR"/>
                <w:rPrChange w:id="14" w:author="Sramanan" w:date="2013-09-24T03:48:00Z">
                  <w:rPr>
                    <w:color w:val="3300FF"/>
                  </w:rPr>
                </w:rPrChange>
              </w:rPr>
              <w:instrText>HYPERLINK "mailto:seongyoon.kim@lge.com"</w:instrText>
            </w:r>
            <w:r w:rsidRPr="00F759B2">
              <w:rPr>
                <w:lang w:val="fr-FR"/>
                <w:rPrChange w:id="15" w:author="Sramanan" w:date="2013-09-24T03:48:00Z">
                  <w:rPr>
                    <w:lang w:val="fr-FR"/>
                  </w:rPr>
                </w:rPrChange>
              </w:rPr>
              <w:fldChar w:fldCharType="separate"/>
            </w:r>
            <w:r w:rsidRPr="00F759B2">
              <w:rPr>
                <w:rStyle w:val="Hyperlink"/>
                <w:lang w:val="fr-FR" w:eastAsia="ko-KR"/>
                <w:rPrChange w:id="16" w:author="Sramanan" w:date="2013-09-24T03:48:00Z">
                  <w:rPr>
                    <w:rStyle w:val="Hyperlink"/>
                    <w:lang w:eastAsia="ko-KR"/>
                  </w:rPr>
                </w:rPrChange>
              </w:rPr>
              <w:t>seongyoon.kim@lge.com</w:t>
            </w:r>
            <w:r w:rsidRPr="00F759B2">
              <w:rPr>
                <w:lang w:val="fr-FR"/>
                <w:rPrChange w:id="17" w:author="Sramanan" w:date="2013-09-24T03:48:00Z">
                  <w:rPr>
                    <w:lang w:val="fr-FR"/>
                  </w:rPr>
                </w:rPrChange>
              </w:rPr>
              <w:fldChar w:fldCharType="end"/>
            </w:r>
            <w:ins w:id="18" w:author="R03" w:date="2013-09-22T20:53:00Z">
              <w:r w:rsidRPr="00132F7C">
                <w:rPr>
                  <w:lang w:val="fr-FR" w:eastAsia="ko-KR"/>
                </w:rPr>
                <w:br/>
              </w:r>
              <w:r w:rsidRPr="003B6E2F">
                <w:rPr>
                  <w:rFonts w:ascii="Arial" w:hAnsi="Arial"/>
                  <w:bCs/>
                  <w:lang w:val="fr-FR" w:eastAsia="ko-KR"/>
                </w:rPr>
                <w:t>Jean-André DEMEURE, J.DEMEURE@oberthur.com</w:t>
              </w:r>
            </w:ins>
          </w:p>
        </w:tc>
      </w:tr>
      <w:tr w:rsidR="00F759B2" w:rsidRPr="003B6E2F">
        <w:trPr>
          <w:jc w:val="center"/>
        </w:trPr>
        <w:tc>
          <w:tcPr>
            <w:tcW w:w="1728" w:type="dxa"/>
          </w:tcPr>
          <w:p w:rsidR="00F759B2" w:rsidRPr="003B6E2F" w:rsidRDefault="00F759B2">
            <w:pPr>
              <w:pStyle w:val="FrontMatter"/>
              <w:tabs>
                <w:tab w:val="clear" w:pos="1710"/>
                <w:tab w:val="clear" w:pos="3780"/>
              </w:tabs>
              <w:ind w:left="0" w:firstLine="0"/>
              <w:jc w:val="right"/>
              <w:rPr>
                <w:rFonts w:ascii="Arial Narrow" w:hAnsi="Arial Narrow"/>
              </w:rPr>
            </w:pPr>
            <w:r w:rsidRPr="003B6E2F">
              <w:rPr>
                <w:rFonts w:ascii="Arial Narrow" w:hAnsi="Arial Narrow"/>
              </w:rPr>
              <w:t>Replaces:</w:t>
            </w:r>
          </w:p>
        </w:tc>
        <w:tc>
          <w:tcPr>
            <w:tcW w:w="2880" w:type="dxa"/>
            <w:gridSpan w:val="2"/>
          </w:tcPr>
          <w:p w:rsidR="00F759B2" w:rsidRPr="003B6E2F" w:rsidRDefault="00F759B2">
            <w:pPr>
              <w:pStyle w:val="FrontMatter"/>
              <w:tabs>
                <w:tab w:val="clear" w:pos="1710"/>
                <w:tab w:val="clear" w:pos="3780"/>
              </w:tabs>
              <w:ind w:left="0" w:firstLine="0"/>
            </w:pPr>
            <w:r w:rsidRPr="003B6E2F">
              <w:rPr>
                <w:rFonts w:cs="Arial"/>
                <w:color w:val="000000"/>
              </w:rPr>
              <w:t>n/a</w:t>
            </w:r>
          </w:p>
        </w:tc>
      </w:tr>
    </w:tbl>
    <w:p w:rsidR="00F759B2" w:rsidRDefault="00F759B2">
      <w:pPr>
        <w:pStyle w:val="AltH1"/>
      </w:pPr>
      <w:r>
        <w:t>Reason for Change</w:t>
      </w:r>
    </w:p>
    <w:p w:rsidR="00F759B2" w:rsidRDefault="00F759B2">
      <w:pPr>
        <w:pStyle w:val="AltNormal"/>
        <w:rPr>
          <w:ins w:id="19" w:author="LGER01" w:date="2013-09-02T09:49:00Z"/>
          <w:lang w:eastAsia="ko-KR"/>
        </w:rPr>
      </w:pPr>
      <w:r>
        <w:rPr>
          <w:lang w:eastAsia="ko-KR"/>
        </w:rPr>
        <w:t>This CR is to provide the security for Bootstrap.</w:t>
      </w:r>
    </w:p>
    <w:p w:rsidR="00F759B2" w:rsidRDefault="00F759B2">
      <w:pPr>
        <w:pStyle w:val="AltNormal"/>
        <w:rPr>
          <w:ins w:id="20" w:author="LGER01" w:date="2013-09-02T09:49:00Z"/>
          <w:lang w:eastAsia="ko-KR"/>
        </w:rPr>
      </w:pPr>
      <w:ins w:id="21" w:author="LGER01" w:date="2013-09-02T09:49:00Z">
        <w:r>
          <w:rPr>
            <w:lang w:eastAsia="ko-KR"/>
          </w:rPr>
          <w:t>R01, R02:</w:t>
        </w:r>
      </w:ins>
    </w:p>
    <w:p w:rsidR="00F759B2" w:rsidRDefault="00F759B2" w:rsidP="006E43D0">
      <w:pPr>
        <w:pStyle w:val="AltNormal"/>
        <w:numPr>
          <w:ilvl w:val="0"/>
          <w:numId w:val="22"/>
        </w:numPr>
        <w:rPr>
          <w:ins w:id="22" w:author="LGER01" w:date="2013-09-02T09:50:00Z"/>
          <w:lang w:eastAsia="ko-KR"/>
        </w:rPr>
      </w:pPr>
      <w:ins w:id="23" w:author="LGER01" w:date="2013-09-02T09:49:00Z">
        <w:r>
          <w:rPr>
            <w:lang w:eastAsia="ko-KR"/>
          </w:rPr>
          <w:t xml:space="preserve">To delete </w:t>
        </w:r>
      </w:ins>
      <w:ins w:id="24" w:author="LGER01" w:date="2013-09-02T09:50:00Z">
        <w:r>
          <w:rPr>
            <w:lang w:eastAsia="ko-KR"/>
          </w:rPr>
          <w:t>the "Transport</w:t>
        </w:r>
      </w:ins>
      <w:ins w:id="25" w:author="LGER01" w:date="2013-09-02T09:49:00Z">
        <w:r>
          <w:rPr>
            <w:lang w:eastAsia="ko-KR"/>
          </w:rPr>
          <w:t xml:space="preserve"> Neutral Security"</w:t>
        </w:r>
      </w:ins>
      <w:ins w:id="26" w:author="LGER01" w:date="2013-09-02T09:50:00Z">
        <w:r>
          <w:rPr>
            <w:lang w:eastAsia="ko-KR"/>
          </w:rPr>
          <w:t>.</w:t>
        </w:r>
      </w:ins>
      <w:ins w:id="27" w:author="LGER01" w:date="2013-09-02T09:49:00Z">
        <w:r>
          <w:rPr>
            <w:lang w:eastAsia="ko-KR"/>
          </w:rPr>
          <w:t xml:space="preserve"> </w:t>
        </w:r>
      </w:ins>
      <w:ins w:id="28" w:author="LGER01" w:date="2013-09-02T09:50:00Z">
        <w:r>
          <w:rPr>
            <w:lang w:eastAsia="ko-KR"/>
          </w:rPr>
          <w:t>This will delete the dependency on the CP as well</w:t>
        </w:r>
      </w:ins>
    </w:p>
    <w:p w:rsidR="00F759B2" w:rsidRDefault="00F759B2" w:rsidP="006E43D0">
      <w:pPr>
        <w:pStyle w:val="AltNormal"/>
        <w:numPr>
          <w:ilvl w:val="0"/>
          <w:numId w:val="22"/>
        </w:numPr>
        <w:rPr>
          <w:ins w:id="29" w:author="LGER01" w:date="2013-09-02T09:50:00Z"/>
          <w:lang w:eastAsia="ko-KR"/>
        </w:rPr>
      </w:pPr>
      <w:ins w:id="30" w:author="LGER01" w:date="2013-09-02T09:50:00Z">
        <w:r>
          <w:rPr>
            <w:lang w:eastAsia="ko-KR"/>
          </w:rPr>
          <w:t>To complete the security for the server-initiated bootstrap</w:t>
        </w:r>
      </w:ins>
    </w:p>
    <w:p w:rsidR="00F759B2" w:rsidRDefault="00F759B2" w:rsidP="006E43D0">
      <w:pPr>
        <w:pStyle w:val="AltNormal"/>
        <w:numPr>
          <w:ilvl w:val="0"/>
          <w:numId w:val="22"/>
        </w:numPr>
        <w:rPr>
          <w:lang w:eastAsia="ko-KR"/>
        </w:rPr>
      </w:pPr>
      <w:ins w:id="31" w:author="LGER01" w:date="2013-09-02T09:50:00Z">
        <w:r>
          <w:rPr>
            <w:lang w:eastAsia="ko-KR"/>
          </w:rPr>
          <w:t>To add references</w:t>
        </w:r>
      </w:ins>
    </w:p>
    <w:p w:rsidR="00F759B2" w:rsidRDefault="00F759B2" w:rsidP="00F759B2">
      <w:pPr>
        <w:pStyle w:val="AltNormal"/>
        <w:numPr>
          <w:ins w:id="32" w:author="JAD/Oberthur" w:date="2013-09-18T11:58:00Z"/>
        </w:numPr>
        <w:ind w:left="45"/>
        <w:rPr>
          <w:ins w:id="33" w:author="JAD/Oberthur" w:date="2013-09-18T11:58:00Z"/>
          <w:lang w:eastAsia="ko-KR"/>
        </w:rPr>
        <w:pPrChange w:id="34" w:author="JAD/Oberthur" w:date="2013-09-18T11:58:00Z">
          <w:pPr>
            <w:pStyle w:val="AltNormal"/>
          </w:pPr>
        </w:pPrChange>
      </w:pPr>
      <w:ins w:id="35" w:author="JAD/Oberthur" w:date="2013-09-18T11:58:00Z">
        <w:r>
          <w:rPr>
            <w:lang w:eastAsia="ko-KR"/>
          </w:rPr>
          <w:t>R03 :</w:t>
        </w:r>
      </w:ins>
    </w:p>
    <w:p w:rsidR="00F759B2" w:rsidRDefault="00F759B2" w:rsidP="006E43D0">
      <w:pPr>
        <w:pStyle w:val="AltNormal"/>
        <w:numPr>
          <w:ilvl w:val="0"/>
          <w:numId w:val="22"/>
          <w:ins w:id="36" w:author="JAD/Oberthur" w:date="2013-09-18T11:58:00Z"/>
        </w:numPr>
        <w:rPr>
          <w:ins w:id="37" w:author="JAD/Oberthur" w:date="2013-09-24T05:44:00Z"/>
          <w:lang w:eastAsia="ko-KR"/>
        </w:rPr>
      </w:pPr>
      <w:ins w:id="38" w:author="JAD/Oberthur" w:date="2013-09-18T11:58:00Z">
        <w:r>
          <w:rPr>
            <w:lang w:eastAsia="ko-KR"/>
          </w:rPr>
          <w:t xml:space="preserve">Add </w:t>
        </w:r>
      </w:ins>
      <w:ins w:id="39" w:author="JAD/Oberthur" w:date="2013-09-18T11:59:00Z">
        <w:r>
          <w:rPr>
            <w:lang w:eastAsia="ko-KR"/>
          </w:rPr>
          <w:t>a bootstrap node</w:t>
        </w:r>
      </w:ins>
    </w:p>
    <w:p w:rsidR="00F759B2" w:rsidRDefault="00F759B2" w:rsidP="00CA6356">
      <w:pPr>
        <w:pStyle w:val="AltNormal"/>
        <w:numPr>
          <w:ilvl w:val="0"/>
          <w:numId w:val="22"/>
          <w:ins w:id="40" w:author="JAD/Oberthur" w:date="2013-09-24T05:44:00Z"/>
        </w:numPr>
        <w:rPr>
          <w:ins w:id="41" w:author="JAD/Oberthur" w:date="2013-09-24T05:44:00Z"/>
          <w:lang w:eastAsia="ko-KR"/>
        </w:rPr>
      </w:pPr>
      <w:ins w:id="42" w:author="JAD/Oberthur" w:date="2013-09-24T05:44:00Z">
        <w:r>
          <w:rPr>
            <w:lang w:eastAsia="ko-KR"/>
          </w:rPr>
          <w:t>Add nodes to support PSK and X509 mode</w:t>
        </w:r>
      </w:ins>
    </w:p>
    <w:p w:rsidR="00F759B2" w:rsidRDefault="00F759B2" w:rsidP="00CA6356">
      <w:pPr>
        <w:pStyle w:val="AltNormal"/>
        <w:numPr>
          <w:ilvl w:val="0"/>
          <w:numId w:val="22"/>
          <w:ins w:id="43" w:author="JAD/Oberthur" w:date="2013-09-24T05:44:00Z"/>
        </w:numPr>
        <w:rPr>
          <w:ins w:id="44" w:author="JAD/Oberthur" w:date="2013-09-24T05:44:00Z"/>
          <w:lang w:eastAsia="ko-KR"/>
        </w:rPr>
      </w:pPr>
      <w:ins w:id="45" w:author="JAD/Oberthur" w:date="2013-09-24T05:44:00Z">
        <w:r>
          <w:rPr>
            <w:lang w:eastAsia="ko-KR"/>
          </w:rPr>
          <w:t>Add definitions for node formats above</w:t>
        </w:r>
      </w:ins>
    </w:p>
    <w:p w:rsidR="00F759B2" w:rsidRDefault="00F759B2" w:rsidP="00CA6356">
      <w:pPr>
        <w:pStyle w:val="AltNormal"/>
        <w:numPr>
          <w:ilvl w:val="0"/>
          <w:numId w:val="22"/>
          <w:ins w:id="46" w:author="JAD/Oberthur" w:date="2013-09-24T05:44:00Z"/>
        </w:numPr>
        <w:rPr>
          <w:ins w:id="47" w:author="JAD/Oberthur" w:date="2013-09-24T05:44:00Z"/>
          <w:lang w:eastAsia="ko-KR"/>
        </w:rPr>
      </w:pPr>
      <w:ins w:id="48" w:author="JAD/Oberthur" w:date="2013-09-24T05:44:00Z">
        <w:r>
          <w:rPr>
            <w:lang w:eastAsia="ko-KR"/>
          </w:rPr>
          <w:t>Add text in section 8.1 for secure channel</w:t>
        </w:r>
      </w:ins>
    </w:p>
    <w:p w:rsidR="00F759B2" w:rsidRDefault="00F759B2" w:rsidP="00CA6356">
      <w:pPr>
        <w:pStyle w:val="AltNormal"/>
        <w:numPr>
          <w:ilvl w:val="0"/>
          <w:numId w:val="22"/>
          <w:ins w:id="49" w:author="JAD/Oberthur" w:date="2013-09-24T05:44:00Z"/>
        </w:numPr>
        <w:rPr>
          <w:ins w:id="50" w:author="JAD/Oberthur" w:date="2013-09-24T05:44:00Z"/>
          <w:lang w:eastAsia="ko-KR"/>
        </w:rPr>
      </w:pPr>
      <w:ins w:id="51" w:author="JAD/Oberthur" w:date="2013-09-24T05:44:00Z">
        <w:r>
          <w:rPr>
            <w:lang w:eastAsia="ko-KR"/>
          </w:rPr>
          <w:t>Add Appendix H (for secure channel device/smartcard)</w:t>
        </w:r>
      </w:ins>
    </w:p>
    <w:p w:rsidR="00F759B2" w:rsidRDefault="00F759B2" w:rsidP="006E43D0">
      <w:pPr>
        <w:pStyle w:val="AltNormal"/>
        <w:numPr>
          <w:ilvl w:val="0"/>
          <w:numId w:val="22"/>
          <w:ins w:id="52" w:author="JAD/Oberthur" w:date="2013-09-24T05:44:00Z"/>
        </w:numPr>
        <w:rPr>
          <w:ins w:id="53" w:author="JAD/Oberthur" w:date="2013-09-18T11:59:00Z"/>
          <w:lang w:eastAsia="ko-KR"/>
        </w:rPr>
      </w:pPr>
    </w:p>
    <w:p w:rsidR="00F759B2" w:rsidRDefault="00F759B2" w:rsidP="00130634">
      <w:pPr>
        <w:pStyle w:val="AltNormal"/>
        <w:numPr>
          <w:ins w:id="54" w:author="JAD/Oberthur" w:date="2013-09-18T11:59:00Z"/>
        </w:numPr>
        <w:rPr>
          <w:ins w:id="55" w:author="JAD/Oberthur" w:date="2013-09-24T05:53:00Z"/>
          <w:lang w:eastAsia="ko-KR"/>
        </w:rPr>
      </w:pPr>
      <w:ins w:id="56" w:author="JAD/Oberthur" w:date="2013-09-18T11:59:00Z">
        <w:r>
          <w:rPr>
            <w:lang w:eastAsia="ko-KR"/>
          </w:rPr>
          <w:t>R04 :</w:t>
        </w:r>
      </w:ins>
      <w:ins w:id="57" w:author="JAD/Oberthur" w:date="2013-09-24T05:44:00Z">
        <w:r>
          <w:rPr>
            <w:lang w:eastAsia="ko-KR"/>
          </w:rPr>
          <w:t xml:space="preserve"> </w:t>
        </w:r>
      </w:ins>
    </w:p>
    <w:p w:rsidR="00F759B2" w:rsidRDefault="00F759B2" w:rsidP="0005776B">
      <w:pPr>
        <w:pStyle w:val="AltNormal"/>
        <w:numPr>
          <w:ilvl w:val="0"/>
          <w:numId w:val="22"/>
          <w:ins w:id="58" w:author="JAD/Oberthur" w:date="2013-09-24T05:53:00Z"/>
        </w:numPr>
        <w:rPr>
          <w:ins w:id="59" w:author="JAD/Oberthur" w:date="2013-09-24T05:53:00Z"/>
          <w:lang w:eastAsia="ko-KR"/>
        </w:rPr>
      </w:pPr>
      <w:ins w:id="60" w:author="JAD/Oberthur" w:date="2013-09-24T05:44:00Z">
        <w:r>
          <w:rPr>
            <w:lang w:eastAsia="ko-KR"/>
          </w:rPr>
          <w:t>Rephrase section 12.1 related to Mutual Authentication</w:t>
        </w:r>
      </w:ins>
    </w:p>
    <w:p w:rsidR="00F759B2" w:rsidRDefault="00F759B2" w:rsidP="0005776B">
      <w:pPr>
        <w:pStyle w:val="AltNormal"/>
        <w:numPr>
          <w:ilvl w:val="0"/>
          <w:numId w:val="22"/>
          <w:ins w:id="61" w:author="JAD/Oberthur" w:date="2013-09-24T05:53:00Z"/>
        </w:numPr>
        <w:rPr>
          <w:ins w:id="62" w:author="JAD/Oberthur" w:date="2013-09-18T11:59:00Z"/>
          <w:lang w:eastAsia="ko-KR"/>
        </w:rPr>
      </w:pPr>
      <w:ins w:id="63" w:author="JAD/Oberthur" w:date="2013-09-24T05:54:00Z">
        <w:r>
          <w:rPr>
            <w:lang w:eastAsia="ko-KR"/>
          </w:rPr>
          <w:t>Replace HTTPS by TLS</w:t>
        </w:r>
      </w:ins>
    </w:p>
    <w:p w:rsidR="00F759B2" w:rsidRDefault="00F759B2" w:rsidP="00130634">
      <w:pPr>
        <w:pStyle w:val="AltNormal"/>
        <w:numPr>
          <w:ins w:id="64" w:author="JAD/Oberthur" w:date="2013-09-18T11:59:00Z"/>
        </w:numPr>
        <w:rPr>
          <w:ins w:id="65" w:author="JAD/Oberthur" w:date="2013-09-18T11:58:00Z"/>
          <w:lang w:eastAsia="ko-KR"/>
        </w:rPr>
      </w:pPr>
    </w:p>
    <w:p w:rsidR="00F759B2" w:rsidRDefault="00F759B2">
      <w:pPr>
        <w:pStyle w:val="AltH1"/>
      </w:pPr>
      <w:r>
        <w:t>Impact on Backward Compatibility</w:t>
      </w:r>
    </w:p>
    <w:p w:rsidR="00F759B2" w:rsidRDefault="00F759B2">
      <w:pPr>
        <w:pStyle w:val="AltNormal"/>
        <w:rPr>
          <w:lang w:eastAsia="ko-KR"/>
        </w:rPr>
      </w:pPr>
      <w:r>
        <w:rPr>
          <w:lang w:eastAsia="ko-KR"/>
        </w:rPr>
        <w:t>None</w:t>
      </w:r>
    </w:p>
    <w:p w:rsidR="00F759B2" w:rsidRDefault="00F759B2">
      <w:pPr>
        <w:pStyle w:val="AltH1"/>
      </w:pPr>
      <w:r>
        <w:t>Impact on Other Specifications</w:t>
      </w:r>
    </w:p>
    <w:p w:rsidR="00F759B2" w:rsidRDefault="00F759B2">
      <w:pPr>
        <w:pStyle w:val="AltNormal"/>
        <w:rPr>
          <w:lang w:eastAsia="ko-KR"/>
        </w:rPr>
      </w:pPr>
      <w:r>
        <w:rPr>
          <w:lang w:eastAsia="ko-KR"/>
        </w:rPr>
        <w:t>None</w:t>
      </w:r>
    </w:p>
    <w:p w:rsidR="00F759B2" w:rsidRDefault="00F759B2">
      <w:pPr>
        <w:pStyle w:val="AltH1"/>
      </w:pPr>
      <w:r>
        <w:t>Intellectual Property Rights</w:t>
      </w:r>
    </w:p>
    <w:p w:rsidR="00F759B2" w:rsidRDefault="00F759B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F759B2" w:rsidRDefault="00F759B2">
      <w:pPr>
        <w:pStyle w:val="AltH1"/>
      </w:pPr>
      <w:r>
        <w:t>Recommendation</w:t>
      </w:r>
    </w:p>
    <w:p w:rsidR="00F759B2" w:rsidRDefault="00F759B2">
      <w:pPr>
        <w:pStyle w:val="AltNormal"/>
        <w:rPr>
          <w:lang w:eastAsia="ko-KR"/>
        </w:rPr>
      </w:pPr>
      <w:r>
        <w:rPr>
          <w:lang w:eastAsia="ko-KR"/>
        </w:rPr>
        <w:t>DM WG to review and agree this CR</w:t>
      </w:r>
    </w:p>
    <w:p w:rsidR="00F759B2" w:rsidRDefault="00F759B2">
      <w:pPr>
        <w:pStyle w:val="AltH1"/>
      </w:pPr>
      <w:r>
        <w:t>Detailed Change Proposal</w:t>
      </w:r>
    </w:p>
    <w:p w:rsidR="00F759B2" w:rsidRDefault="00F759B2" w:rsidP="00403DD4">
      <w:pPr>
        <w:pStyle w:val="AltChangeList"/>
        <w:rPr>
          <w:lang w:eastAsia="ko-KR"/>
        </w:rPr>
      </w:pPr>
      <w:r>
        <w:rPr>
          <w:lang w:eastAsia="ko-KR"/>
        </w:rPr>
        <w:t>Descriptions for this change here</w:t>
      </w:r>
    </w:p>
    <w:p w:rsidR="00F759B2" w:rsidRDefault="00F759B2" w:rsidP="00104EFA">
      <w:pPr>
        <w:pStyle w:val="AltNormal"/>
        <w:rPr>
          <w:lang w:val="en-US" w:eastAsia="ko-KR"/>
        </w:rPr>
      </w:pPr>
    </w:p>
    <w:p w:rsidR="00F759B2" w:rsidRDefault="00F759B2" w:rsidP="00A93DC3">
      <w:pPr>
        <w:pStyle w:val="Heading2"/>
        <w:numPr>
          <w:ilvl w:val="1"/>
          <w:numId w:val="8"/>
        </w:numPr>
        <w:rPr>
          <w:lang w:eastAsia="ko-KR"/>
        </w:rPr>
      </w:pPr>
      <w:bookmarkStart w:id="66" w:name="_Toc364785285"/>
      <w:r>
        <w:rPr>
          <w:lang w:eastAsia="ko-KR"/>
        </w:rPr>
        <w:t>Security for Bootstrap</w:t>
      </w:r>
      <w:bookmarkEnd w:id="66"/>
    </w:p>
    <w:p w:rsidR="00F759B2" w:rsidRPr="00FD7D76" w:rsidRDefault="00F759B2" w:rsidP="00A93DC3">
      <w:pPr>
        <w:rPr>
          <w:ins w:id="67" w:author="LGE" w:date="2013-08-27T12:04:00Z"/>
        </w:rPr>
      </w:pPr>
      <w:ins w:id="68" w:author="LGE" w:date="2013-08-27T12:04:00Z">
        <w:r w:rsidRPr="00FD7D76">
          <w:t xml:space="preserve">Bootstrapping is a sensitive process that may involve communication between two parties without any previous relationship or knowledge about each other. In this context, security is very important. The receiver of a bootstrap message needs to know that the information originates from the correct source and that it has not been tampered with en-route. The sender also wants end-to-end confidentiality to prevent impersonation by eavesdroppers who could see the contents of the bootstrap message containing credentials to access the DM </w:t>
        </w:r>
        <w:r>
          <w:t>S</w:t>
        </w:r>
        <w:r w:rsidRPr="00FD7D76">
          <w:t xml:space="preserve">erver. It is important that DM </w:t>
        </w:r>
        <w:r>
          <w:t>C</w:t>
        </w:r>
        <w:r w:rsidRPr="00FD7D76">
          <w:t xml:space="preserve">lients accept bootstrapping commands only from authorized DM </w:t>
        </w:r>
        <w:del w:id="69" w:author="LGER01" w:date="2013-09-02T09:47:00Z">
          <w:r w:rsidRPr="00FD7D76" w:rsidDel="00BC1F46">
            <w:delText xml:space="preserve">or CP </w:delText>
          </w:r>
        </w:del>
        <w:r>
          <w:t>S</w:t>
        </w:r>
        <w:r w:rsidRPr="00FD7D76">
          <w:t>ervers.</w:t>
        </w:r>
      </w:ins>
    </w:p>
    <w:p w:rsidR="00F759B2" w:rsidRPr="00FD7D76" w:rsidDel="00C8208A" w:rsidRDefault="00F759B2" w:rsidP="00A93DC3">
      <w:pPr>
        <w:pStyle w:val="Heading3"/>
        <w:rPr>
          <w:ins w:id="70" w:author="LGE" w:date="2013-08-27T12:04:00Z"/>
          <w:del w:id="71" w:author="LGER01" w:date="2013-08-27T16:03:00Z"/>
        </w:rPr>
      </w:pPr>
      <w:bookmarkStart w:id="72" w:name="_Toc315099339"/>
      <w:bookmarkStart w:id="73" w:name="_Toc317786716"/>
      <w:bookmarkStart w:id="74" w:name="_Toc317787270"/>
      <w:bookmarkStart w:id="75" w:name="_Toc317787322"/>
      <w:bookmarkStart w:id="76" w:name="_Toc319069829"/>
      <w:bookmarkStart w:id="77" w:name="_Toc83094924"/>
      <w:ins w:id="78" w:author="LGE" w:date="2013-08-27T12:09:00Z">
        <w:del w:id="79" w:author="LGER01" w:date="2013-08-27T16:03:00Z">
          <w:r w:rsidDel="00C8208A">
            <w:rPr>
              <w:lang w:eastAsia="ko-KR"/>
            </w:rPr>
            <w:delText xml:space="preserve">9.3.1 </w:delText>
          </w:r>
        </w:del>
      </w:ins>
      <w:ins w:id="80" w:author="LGE" w:date="2013-08-27T12:04:00Z">
        <w:del w:id="81" w:author="LGER01" w:date="2013-08-27T16:03:00Z">
          <w:r w:rsidRPr="00FD7D76" w:rsidDel="00C8208A">
            <w:delText>Bootstrap via CP</w:delText>
          </w:r>
          <w:bookmarkEnd w:id="72"/>
          <w:bookmarkEnd w:id="73"/>
          <w:bookmarkEnd w:id="74"/>
          <w:bookmarkEnd w:id="75"/>
          <w:bookmarkEnd w:id="76"/>
        </w:del>
      </w:ins>
    </w:p>
    <w:p w:rsidR="00F759B2" w:rsidRPr="00FD7D76" w:rsidDel="00C8208A" w:rsidRDefault="00F759B2" w:rsidP="00A93DC3">
      <w:pPr>
        <w:pStyle w:val="Heading3"/>
        <w:rPr>
          <w:ins w:id="82" w:author="LGE" w:date="2013-08-27T12:04:00Z"/>
          <w:del w:id="83" w:author="LGER01" w:date="2013-08-27T16:03:00Z"/>
        </w:rPr>
      </w:pPr>
      <w:ins w:id="84" w:author="LGE" w:date="2013-08-27T12:04:00Z">
        <w:del w:id="85" w:author="LGER01" w:date="2013-08-27T16:03:00Z">
          <w:r w:rsidRPr="00FD7D76" w:rsidDel="00C8208A">
            <w:delText xml:space="preserve">The CP bootstrap mechanism is defined in </w:delText>
          </w:r>
          <w:r w:rsidRPr="00DB6104" w:rsidDel="00C8208A">
            <w:fldChar w:fldCharType="begin"/>
          </w:r>
          <w:r w:rsidRPr="00DB6104" w:rsidDel="00C8208A">
            <w:delInstrText xml:space="preserve"> REF reference_PROVBOOT \h  \* MERGEFORMAT </w:delInstrText>
          </w:r>
        </w:del>
      </w:ins>
      <w:del w:id="86" w:author="LGER01" w:date="2013-08-27T16:03:00Z"/>
      <w:ins w:id="87" w:author="LGE" w:date="2013-08-27T12:04:00Z">
        <w:del w:id="88" w:author="LGER01" w:date="2013-08-27T16:03:00Z">
          <w:r w:rsidRPr="00DB6104" w:rsidDel="00C8208A">
            <w:fldChar w:fldCharType="separate"/>
          </w:r>
          <w:r w:rsidRPr="00DB6104" w:rsidDel="00C8208A">
            <w:delText>[PROVBOOT]</w:delText>
          </w:r>
          <w:r w:rsidRPr="00DB6104" w:rsidDel="00C8208A">
            <w:fldChar w:fldCharType="end"/>
          </w:r>
          <w:r w:rsidRPr="00DB6104" w:rsidDel="00C8208A">
            <w:delText>.</w:delText>
          </w:r>
        </w:del>
      </w:ins>
    </w:p>
    <w:p w:rsidR="00F759B2" w:rsidRPr="00FD7D76" w:rsidDel="00C8208A" w:rsidRDefault="00F759B2" w:rsidP="00A93DC3">
      <w:pPr>
        <w:pStyle w:val="Heading3"/>
        <w:rPr>
          <w:ins w:id="89" w:author="LGE" w:date="2013-08-27T12:04:00Z"/>
          <w:del w:id="90" w:author="LGER01" w:date="2013-08-27T16:03:00Z"/>
        </w:rPr>
      </w:pPr>
      <w:ins w:id="91" w:author="LGE" w:date="2013-08-27T12:10:00Z">
        <w:del w:id="92" w:author="LGER01" w:date="2013-08-27T16:03:00Z">
          <w:r w:rsidDel="00C8208A">
            <w:rPr>
              <w:lang w:eastAsia="ko-KR"/>
            </w:rPr>
            <w:delText xml:space="preserve">9.3.1.1 </w:delText>
          </w:r>
        </w:del>
      </w:ins>
      <w:ins w:id="93" w:author="LGE" w:date="2013-08-27T12:04:00Z">
        <w:del w:id="94" w:author="LGER01" w:date="2013-08-27T16:03:00Z">
          <w:r w:rsidRPr="00FD7D76" w:rsidDel="00C8208A">
            <w:delText>Smartcard</w:delText>
          </w:r>
        </w:del>
      </w:ins>
    </w:p>
    <w:p w:rsidR="00F759B2" w:rsidRPr="00FD7D76" w:rsidDel="00C8208A" w:rsidRDefault="00F759B2" w:rsidP="00A93DC3">
      <w:pPr>
        <w:pStyle w:val="Heading3"/>
        <w:rPr>
          <w:ins w:id="95" w:author="LGE" w:date="2013-08-27T12:04:00Z"/>
          <w:del w:id="96" w:author="LGER01" w:date="2013-08-27T16:03:00Z"/>
        </w:rPr>
      </w:pPr>
      <w:ins w:id="97" w:author="LGE" w:date="2013-08-27T12:04:00Z">
        <w:del w:id="98" w:author="LGER01" w:date="2013-08-27T16:03:00Z">
          <w:r w:rsidRPr="00FD7D76" w:rsidDel="00C8208A">
            <w:delText xml:space="preserve">The CP Bootstrap mechanism from the smartcard is defined </w:delText>
          </w:r>
          <w:r w:rsidRPr="00DB6104" w:rsidDel="00C8208A">
            <w:delText xml:space="preserve">in </w:delText>
          </w:r>
          <w:r w:rsidRPr="00DB6104" w:rsidDel="00C8208A">
            <w:fldChar w:fldCharType="begin"/>
          </w:r>
          <w:r w:rsidRPr="00DB6104" w:rsidDel="00C8208A">
            <w:delInstrText xml:space="preserve"> REF reference_PROVSC \h  \* MERGEFORMAT </w:delInstrText>
          </w:r>
        </w:del>
      </w:ins>
      <w:del w:id="99" w:author="LGER01" w:date="2013-08-27T16:03:00Z"/>
      <w:ins w:id="100" w:author="LGE" w:date="2013-08-27T12:04:00Z">
        <w:del w:id="101" w:author="LGER01" w:date="2013-08-27T16:03:00Z">
          <w:r w:rsidRPr="00DB6104" w:rsidDel="00C8208A">
            <w:fldChar w:fldCharType="separate"/>
          </w:r>
          <w:r w:rsidRPr="00DB6104" w:rsidDel="00C8208A">
            <w:delText>[PROVSC]</w:delText>
          </w:r>
          <w:r w:rsidRPr="00DB6104" w:rsidDel="00C8208A">
            <w:fldChar w:fldCharType="end"/>
          </w:r>
          <w:r w:rsidRPr="00DB6104" w:rsidDel="00C8208A">
            <w:delText>.</w:delText>
          </w:r>
        </w:del>
      </w:ins>
    </w:p>
    <w:p w:rsidR="00F759B2" w:rsidRPr="00F759B2" w:rsidRDefault="00F759B2" w:rsidP="00A93DC3">
      <w:pPr>
        <w:pStyle w:val="Heading3"/>
        <w:rPr>
          <w:ins w:id="102" w:author="LGE" w:date="2013-08-27T12:04:00Z"/>
          <w:lang w:val="en-GB" w:eastAsia="ko-KR"/>
          <w:rPrChange w:id="103" w:author="Unknown">
            <w:rPr>
              <w:ins w:id="104" w:author="LGE" w:date="2013-08-27T12:04:00Z"/>
              <w:lang w:eastAsia="ko-KR"/>
            </w:rPr>
          </w:rPrChange>
        </w:rPr>
      </w:pPr>
      <w:bookmarkStart w:id="105" w:name="_Toc315099340"/>
      <w:bookmarkStart w:id="106" w:name="_Ref315699704"/>
      <w:bookmarkStart w:id="107" w:name="_Toc317786717"/>
      <w:bookmarkStart w:id="108" w:name="_Toc317787271"/>
      <w:bookmarkStart w:id="109" w:name="_Toc317787323"/>
      <w:bookmarkStart w:id="110" w:name="_Toc319069830"/>
      <w:ins w:id="111" w:author="LGE" w:date="2013-08-27T12:09:00Z">
        <w:r w:rsidRPr="00F759B2">
          <w:rPr>
            <w:lang w:val="en-GB" w:eastAsia="ko-KR"/>
            <w:rPrChange w:id="112" w:author="JAD/Oberthur" w:date="2013-09-18T15:47:00Z">
              <w:rPr>
                <w:color w:val="3300FF"/>
                <w:lang w:eastAsia="ko-KR"/>
              </w:rPr>
            </w:rPrChange>
          </w:rPr>
          <w:t>9.3.</w:t>
        </w:r>
        <w:del w:id="113" w:author="LGER01" w:date="2013-08-27T16:37:00Z">
          <w:r w:rsidRPr="00F759B2">
            <w:rPr>
              <w:lang w:val="en-GB" w:eastAsia="ko-KR"/>
              <w:rPrChange w:id="114" w:author="JAD/Oberthur" w:date="2013-09-18T15:47:00Z">
                <w:rPr>
                  <w:color w:val="3300FF"/>
                  <w:lang w:eastAsia="ko-KR"/>
                </w:rPr>
              </w:rPrChange>
            </w:rPr>
            <w:delText>2</w:delText>
          </w:r>
        </w:del>
      </w:ins>
      <w:ins w:id="115" w:author="LGER01" w:date="2013-08-27T16:37:00Z">
        <w:r w:rsidRPr="00F759B2">
          <w:rPr>
            <w:lang w:val="en-GB" w:eastAsia="ko-KR"/>
            <w:rPrChange w:id="116" w:author="JAD/Oberthur" w:date="2013-09-18T15:47:00Z">
              <w:rPr>
                <w:color w:val="3300FF"/>
                <w:lang w:eastAsia="ko-KR"/>
              </w:rPr>
            </w:rPrChange>
          </w:rPr>
          <w:t>1</w:t>
        </w:r>
      </w:ins>
      <w:ins w:id="117" w:author="LGE" w:date="2013-08-27T12:09:00Z">
        <w:r w:rsidRPr="00F759B2">
          <w:rPr>
            <w:lang w:val="en-GB" w:eastAsia="ko-KR"/>
            <w:rPrChange w:id="118" w:author="JAD/Oberthur" w:date="2013-09-18T15:47:00Z">
              <w:rPr>
                <w:color w:val="3300FF"/>
                <w:lang w:eastAsia="ko-KR"/>
              </w:rPr>
            </w:rPrChange>
          </w:rPr>
          <w:t xml:space="preserve"> </w:t>
        </w:r>
      </w:ins>
      <w:ins w:id="119" w:author="LGE" w:date="2013-08-27T12:04:00Z">
        <w:r w:rsidRPr="0001604F">
          <w:rPr>
            <w:lang w:val="en-GB"/>
          </w:rPr>
          <w:t>Bootstrap via DM</w:t>
        </w:r>
        <w:bookmarkEnd w:id="105"/>
        <w:bookmarkEnd w:id="106"/>
        <w:bookmarkEnd w:id="107"/>
        <w:bookmarkEnd w:id="108"/>
        <w:bookmarkEnd w:id="109"/>
        <w:bookmarkEnd w:id="110"/>
      </w:ins>
    </w:p>
    <w:p w:rsidR="00F759B2" w:rsidRPr="0001604F" w:rsidRDefault="00F759B2" w:rsidP="00A93DC3">
      <w:pPr>
        <w:pStyle w:val="Heading4"/>
        <w:rPr>
          <w:ins w:id="120" w:author="LGE" w:date="2013-08-27T12:04:00Z"/>
          <w:lang w:val="en-GB"/>
        </w:rPr>
      </w:pPr>
      <w:bookmarkStart w:id="121" w:name="_Ref315098378"/>
      <w:ins w:id="122" w:author="LGE" w:date="2013-08-27T12:10:00Z">
        <w:r w:rsidRPr="00F759B2">
          <w:rPr>
            <w:lang w:val="en-GB" w:eastAsia="ko-KR"/>
            <w:rPrChange w:id="123" w:author="JAD/Oberthur" w:date="2013-09-18T15:47:00Z">
              <w:rPr>
                <w:color w:val="3300FF"/>
                <w:lang w:eastAsia="ko-KR"/>
              </w:rPr>
            </w:rPrChange>
          </w:rPr>
          <w:t>9.3.</w:t>
        </w:r>
        <w:del w:id="124" w:author="LGER01" w:date="2013-08-27T16:37:00Z">
          <w:r w:rsidRPr="00F759B2">
            <w:rPr>
              <w:lang w:val="en-GB" w:eastAsia="ko-KR"/>
              <w:rPrChange w:id="125" w:author="JAD/Oberthur" w:date="2013-09-18T15:47:00Z">
                <w:rPr>
                  <w:color w:val="3300FF"/>
                  <w:lang w:eastAsia="ko-KR"/>
                </w:rPr>
              </w:rPrChange>
            </w:rPr>
            <w:delText>2</w:delText>
          </w:r>
        </w:del>
      </w:ins>
      <w:ins w:id="126" w:author="LGER01" w:date="2013-08-27T16:37:00Z">
        <w:r w:rsidRPr="00F759B2">
          <w:rPr>
            <w:lang w:val="en-GB" w:eastAsia="ko-KR"/>
            <w:rPrChange w:id="127" w:author="JAD/Oberthur" w:date="2013-09-18T15:47:00Z">
              <w:rPr>
                <w:color w:val="3300FF"/>
                <w:lang w:eastAsia="ko-KR"/>
              </w:rPr>
            </w:rPrChange>
          </w:rPr>
          <w:t>1</w:t>
        </w:r>
      </w:ins>
      <w:ins w:id="128" w:author="LGE" w:date="2013-08-27T12:10:00Z">
        <w:r w:rsidRPr="00F759B2">
          <w:rPr>
            <w:lang w:val="en-GB" w:eastAsia="ko-KR"/>
            <w:rPrChange w:id="129" w:author="JAD/Oberthur" w:date="2013-09-18T15:47:00Z">
              <w:rPr>
                <w:color w:val="3300FF"/>
                <w:lang w:eastAsia="ko-KR"/>
              </w:rPr>
            </w:rPrChange>
          </w:rPr>
          <w:t xml:space="preserve">.1 </w:t>
        </w:r>
      </w:ins>
      <w:ins w:id="130" w:author="LGE" w:date="2013-08-27T12:04:00Z">
        <w:r w:rsidRPr="0001604F">
          <w:rPr>
            <w:lang w:val="en-GB"/>
          </w:rPr>
          <w:t>Transports</w:t>
        </w:r>
        <w:bookmarkEnd w:id="77"/>
        <w:bookmarkEnd w:id="121"/>
      </w:ins>
    </w:p>
    <w:p w:rsidR="00F759B2" w:rsidRPr="00D03CB3" w:rsidRDefault="00F759B2" w:rsidP="00D03CB3">
      <w:pPr>
        <w:rPr>
          <w:ins w:id="131" w:author="R03" w:date="2013-09-17T21:22:00Z"/>
        </w:rPr>
      </w:pPr>
      <w:ins w:id="132" w:author="LGE" w:date="2013-08-27T12:04:00Z">
        <w:del w:id="133" w:author="R03" w:date="2013-09-17T21:22:00Z">
          <w:r w:rsidDel="00D03CB3">
            <w:delText>The Bootstrap message MUST be sent to the DM Client via secure transport.</w:delText>
          </w:r>
        </w:del>
      </w:ins>
      <w:ins w:id="134" w:author="R03" w:date="2013-09-17T21:22:00Z">
        <w:r w:rsidRPr="00D03CB3">
          <w:t xml:space="preserve"> The Bootstrap message MUST be sent to the DM Client on</w:t>
        </w:r>
        <w:r>
          <w:t>ly if a secure trans</w:t>
        </w:r>
      </w:ins>
      <w:ins w:id="135" w:author="R03" w:date="2013-09-17T21:23:00Z">
        <w:r>
          <w:rPr>
            <w:lang w:eastAsia="ko-KR"/>
          </w:rPr>
          <w:t>port</w:t>
        </w:r>
      </w:ins>
      <w:ins w:id="136" w:author="R03" w:date="2013-09-17T21:22:00Z">
        <w:r w:rsidRPr="00D03CB3">
          <w:t xml:space="preserve"> </w:t>
        </w:r>
      </w:ins>
      <w:ins w:id="137" w:author="R03" w:date="2013-09-17T21:23:00Z">
        <w:r>
          <w:rPr>
            <w:lang w:eastAsia="ko-KR"/>
          </w:rPr>
          <w:t>is available</w:t>
        </w:r>
      </w:ins>
      <w:ins w:id="138" w:author="R03" w:date="2013-09-17T21:22:00Z">
        <w:r w:rsidRPr="00D03CB3">
          <w:t>.</w:t>
        </w:r>
      </w:ins>
    </w:p>
    <w:p w:rsidR="00F759B2" w:rsidRPr="00D03CB3" w:rsidDel="00D03CB3" w:rsidRDefault="00F759B2" w:rsidP="00A93DC3">
      <w:pPr>
        <w:rPr>
          <w:ins w:id="139" w:author="LGE" w:date="2013-08-27T12:04:00Z"/>
          <w:del w:id="140" w:author="R03" w:date="2013-09-17T21:22:00Z"/>
          <w:lang w:eastAsia="ko-KR"/>
        </w:rPr>
      </w:pPr>
    </w:p>
    <w:p w:rsidR="00F759B2" w:rsidRPr="00FD7D76" w:rsidDel="00D03CB3" w:rsidRDefault="00F759B2" w:rsidP="00A93DC3">
      <w:pPr>
        <w:rPr>
          <w:ins w:id="141" w:author="LGE" w:date="2013-08-27T12:04:00Z"/>
          <w:del w:id="142" w:author="R03" w:date="2013-09-17T21:15:00Z"/>
          <w:lang w:eastAsia="ko-KR"/>
        </w:rPr>
      </w:pPr>
      <w:ins w:id="143" w:author="LGE" w:date="2013-08-27T12:04:00Z">
        <w:del w:id="144" w:author="R03" w:date="2013-09-17T21:15:00Z">
          <w:r w:rsidDel="00D03CB3">
            <w:delText>Transport neutral security MAY also be applied to the Bootstrap message</w:delText>
          </w:r>
          <w:r w:rsidRPr="00FD7D76" w:rsidDel="00D03CB3">
            <w:delText>.</w:delText>
          </w:r>
        </w:del>
      </w:ins>
    </w:p>
    <w:p w:rsidR="00F759B2" w:rsidRDefault="00F759B2" w:rsidP="00A93DC3">
      <w:pPr>
        <w:rPr>
          <w:ins w:id="145" w:author="LGE" w:date="2013-08-27T12:04:00Z"/>
        </w:rPr>
      </w:pPr>
      <w:ins w:id="146" w:author="LGE" w:date="2013-08-27T12:04:00Z">
        <w:r w:rsidRPr="00FD7D76">
          <w:t xml:space="preserve">Transport specific </w:t>
        </w:r>
        <w:r w:rsidRPr="00DB6104">
          <w:t xml:space="preserve">security </w:t>
        </w:r>
      </w:ins>
      <w:ins w:id="147" w:author="LGER01" w:date="2013-08-27T12:19:00Z">
        <w:r>
          <w:rPr>
            <w:lang w:eastAsia="ko-KR"/>
          </w:rPr>
          <w:t xml:space="preserve">MUST be used such as </w:t>
        </w:r>
      </w:ins>
      <w:ins w:id="148" w:author="JAD/Oberthur" w:date="2013-09-24T05:53:00Z">
        <w:r>
          <w:rPr>
            <w:lang w:eastAsia="ko-KR"/>
          </w:rPr>
          <w:t>TLS.</w:t>
        </w:r>
      </w:ins>
      <w:ins w:id="149" w:author="LGER01" w:date="2013-08-27T12:19:00Z">
        <w:del w:id="150" w:author="JAD/Oberthur" w:date="2013-09-24T05:53:00Z">
          <w:r w:rsidDel="00CA6356">
            <w:rPr>
              <w:lang w:eastAsia="ko-KR"/>
            </w:rPr>
            <w:delText>HTTPS</w:delText>
          </w:r>
        </w:del>
        <w:r>
          <w:rPr>
            <w:lang w:eastAsia="ko-KR"/>
          </w:rPr>
          <w:t>.</w:t>
        </w:r>
      </w:ins>
      <w:ins w:id="151" w:author="LGE" w:date="2013-08-27T12:04:00Z">
        <w:del w:id="152" w:author="LGER01" w:date="2013-08-27T12:19:00Z">
          <w:r w:rsidRPr="00DB6104" w:rsidDel="00926775">
            <w:delText xml:space="preserve">is documented in the transport binding documents </w:delText>
          </w:r>
          <w:r w:rsidRPr="00DB6104" w:rsidDel="00926775">
            <w:fldChar w:fldCharType="begin"/>
          </w:r>
          <w:r w:rsidRPr="00DB6104" w:rsidDel="00926775">
            <w:delInstrText xml:space="preserve"> REF reference_HTTBIND \h  \* MERGEFORMAT </w:delInstrText>
          </w:r>
        </w:del>
      </w:ins>
      <w:del w:id="153" w:author="LGER01" w:date="2013-08-27T12:19:00Z"/>
      <w:ins w:id="154" w:author="LGE" w:date="2013-08-27T12:04:00Z">
        <w:del w:id="155" w:author="LGER01" w:date="2013-08-27T12:19:00Z">
          <w:r w:rsidRPr="00DB6104" w:rsidDel="00926775">
            <w:fldChar w:fldCharType="separate"/>
          </w:r>
          <w:r w:rsidRPr="00DB6104" w:rsidDel="00926775">
            <w:delText>[HTTPBIND]</w:delText>
          </w:r>
          <w:r w:rsidRPr="00DB6104" w:rsidDel="00926775">
            <w:fldChar w:fldCharType="end"/>
          </w:r>
          <w:r w:rsidRPr="00DB6104" w:rsidDel="00926775">
            <w:delText xml:space="preserve">, </w:delText>
          </w:r>
          <w:r w:rsidRPr="00DB6104" w:rsidDel="00926775">
            <w:fldChar w:fldCharType="begin"/>
          </w:r>
          <w:r w:rsidRPr="00DB6104" w:rsidDel="00926775">
            <w:delInstrText xml:space="preserve"> REF reference_OBEXBIND \h  \* MERGEFORMAT </w:delInstrText>
          </w:r>
        </w:del>
      </w:ins>
      <w:del w:id="156" w:author="LGER01" w:date="2013-08-27T12:19:00Z"/>
      <w:ins w:id="157" w:author="LGE" w:date="2013-08-27T12:04:00Z">
        <w:del w:id="158" w:author="LGER01" w:date="2013-08-27T12:19:00Z">
          <w:r w:rsidRPr="00DB6104" w:rsidDel="00926775">
            <w:fldChar w:fldCharType="separate"/>
          </w:r>
          <w:r w:rsidRPr="00DB6104" w:rsidDel="00926775">
            <w:delText>[OBEXBIND]</w:delText>
          </w:r>
          <w:r w:rsidRPr="00DB6104" w:rsidDel="00926775">
            <w:fldChar w:fldCharType="end"/>
          </w:r>
          <w:r w:rsidRPr="00DB6104" w:rsidDel="00926775">
            <w:delText xml:space="preserve"> and </w:delText>
          </w:r>
          <w:r w:rsidRPr="00DB6104" w:rsidDel="00926775">
            <w:fldChar w:fldCharType="begin"/>
          </w:r>
          <w:r w:rsidRPr="00DB6104" w:rsidDel="00926775">
            <w:delInstrText xml:space="preserve"> REF WSPBIND \h  \* MERGEFORMAT </w:delInstrText>
          </w:r>
        </w:del>
      </w:ins>
      <w:del w:id="159" w:author="LGER01" w:date="2013-08-27T12:19:00Z"/>
      <w:ins w:id="160" w:author="LGE" w:date="2013-08-27T12:04:00Z">
        <w:del w:id="161" w:author="LGER01" w:date="2013-08-27T12:19:00Z">
          <w:r w:rsidRPr="00DB6104" w:rsidDel="00926775">
            <w:fldChar w:fldCharType="separate"/>
          </w:r>
          <w:r w:rsidRPr="00DB6104" w:rsidDel="00926775">
            <w:delText>[WSPBIND]</w:delText>
          </w:r>
          <w:r w:rsidRPr="00DB6104" w:rsidDel="00926775">
            <w:fldChar w:fldCharType="end"/>
          </w:r>
          <w:r w:rsidRPr="00DB6104" w:rsidDel="00926775">
            <w:delText>.</w:delText>
          </w:r>
        </w:del>
      </w:ins>
    </w:p>
    <w:p w:rsidR="00F759B2" w:rsidRPr="0001604F" w:rsidRDefault="00F759B2" w:rsidP="00A93DC3">
      <w:pPr>
        <w:pStyle w:val="Heading4"/>
        <w:rPr>
          <w:ins w:id="162" w:author="LGE" w:date="2013-08-27T12:04:00Z"/>
          <w:lang w:val="en-GB"/>
        </w:rPr>
      </w:pPr>
      <w:ins w:id="163" w:author="LGE" w:date="2013-08-27T12:10:00Z">
        <w:r w:rsidRPr="00F759B2">
          <w:rPr>
            <w:lang w:val="en-GB" w:eastAsia="ko-KR"/>
            <w:rPrChange w:id="164" w:author="JAD/Oberthur" w:date="2013-09-18T15:47:00Z">
              <w:rPr>
                <w:color w:val="3300FF"/>
                <w:lang w:eastAsia="ko-KR"/>
              </w:rPr>
            </w:rPrChange>
          </w:rPr>
          <w:t>9.3.</w:t>
        </w:r>
        <w:del w:id="165" w:author="LGER01" w:date="2013-08-27T16:37:00Z">
          <w:r w:rsidRPr="00F759B2">
            <w:rPr>
              <w:lang w:val="en-GB" w:eastAsia="ko-KR"/>
              <w:rPrChange w:id="166" w:author="JAD/Oberthur" w:date="2013-09-18T15:47:00Z">
                <w:rPr>
                  <w:color w:val="3300FF"/>
                  <w:lang w:eastAsia="ko-KR"/>
                </w:rPr>
              </w:rPrChange>
            </w:rPr>
            <w:delText>2</w:delText>
          </w:r>
        </w:del>
      </w:ins>
      <w:ins w:id="167" w:author="LGER01" w:date="2013-08-27T16:37:00Z">
        <w:r w:rsidRPr="00F759B2">
          <w:rPr>
            <w:lang w:val="en-GB" w:eastAsia="ko-KR"/>
            <w:rPrChange w:id="168" w:author="JAD/Oberthur" w:date="2013-09-18T15:47:00Z">
              <w:rPr>
                <w:color w:val="3300FF"/>
                <w:lang w:eastAsia="ko-KR"/>
              </w:rPr>
            </w:rPrChange>
          </w:rPr>
          <w:t>1</w:t>
        </w:r>
      </w:ins>
      <w:ins w:id="169" w:author="LGE" w:date="2013-08-27T12:10:00Z">
        <w:r w:rsidRPr="00F759B2">
          <w:rPr>
            <w:lang w:val="en-GB" w:eastAsia="ko-KR"/>
            <w:rPrChange w:id="170" w:author="JAD/Oberthur" w:date="2013-09-18T15:47:00Z">
              <w:rPr>
                <w:color w:val="3300FF"/>
                <w:lang w:eastAsia="ko-KR"/>
              </w:rPr>
            </w:rPrChange>
          </w:rPr>
          <w:t xml:space="preserve">.2 </w:t>
        </w:r>
      </w:ins>
      <w:ins w:id="171" w:author="LGE" w:date="2013-08-27T12:04:00Z">
        <w:r w:rsidRPr="0001604F">
          <w:rPr>
            <w:lang w:val="en-GB"/>
          </w:rPr>
          <w:t>Smartcards</w:t>
        </w:r>
      </w:ins>
    </w:p>
    <w:p w:rsidR="00F759B2" w:rsidRPr="00C10194" w:rsidRDefault="00F759B2" w:rsidP="00C10194">
      <w:pPr>
        <w:rPr>
          <w:ins w:id="172" w:author="R03" w:date="2013-09-17T21:24:00Z"/>
        </w:rPr>
      </w:pPr>
      <w:ins w:id="173" w:author="LGE" w:date="2013-08-27T12:04:00Z">
        <w:del w:id="174" w:author="R03" w:date="2013-09-17T21:16:00Z">
          <w:r w:rsidDel="00D03CB3">
            <w:delText xml:space="preserve">Smartcard is a secure transport. </w:delText>
          </w:r>
        </w:del>
        <w:del w:id="175" w:author="R03" w:date="2013-09-17T21:23:00Z">
          <w:r w:rsidDel="00C10194">
            <w:delText xml:space="preserve">A Smartcard </w:delText>
          </w:r>
          <w:r w:rsidRPr="00FD7D76" w:rsidDel="00C10194">
            <w:delText>allow</w:delText>
          </w:r>
          <w:r w:rsidDel="00C10194">
            <w:delText>s</w:delText>
          </w:r>
          <w:r w:rsidRPr="00FD7D76" w:rsidDel="00C10194">
            <w:delText xml:space="preserve"> for </w:delText>
          </w:r>
        </w:del>
        <w:del w:id="176" w:author="R03" w:date="2013-09-17T21:16:00Z">
          <w:r w:rsidRPr="00FD7D76" w:rsidDel="00D03CB3">
            <w:delText>very</w:delText>
          </w:r>
        </w:del>
        <w:del w:id="177" w:author="R03" w:date="2013-09-17T21:23:00Z">
          <w:r w:rsidRPr="00FD7D76" w:rsidDel="00C10194">
            <w:delText xml:space="preserve"> secure delivery of </w:delText>
          </w:r>
          <w:r w:rsidDel="00C10194">
            <w:delText>a B</w:delText>
          </w:r>
          <w:r w:rsidRPr="00FD7D76" w:rsidDel="00C10194">
            <w:delText xml:space="preserve">ootstrap </w:delText>
          </w:r>
          <w:r w:rsidDel="00C10194">
            <w:delText>message</w:delText>
          </w:r>
          <w:r w:rsidRPr="00FD7D76" w:rsidDel="00C10194">
            <w:delText>.</w:delText>
          </w:r>
        </w:del>
      </w:ins>
      <w:ins w:id="178" w:author="R03" w:date="2013-09-17T21:24:00Z">
        <w:r w:rsidRPr="00C10194">
          <w:t xml:space="preserve"> The Smartcard provides secure mechanisms to transport and store the Bootstrap message information.</w:t>
        </w:r>
      </w:ins>
    </w:p>
    <w:p w:rsidR="00F759B2" w:rsidRPr="00C10194" w:rsidDel="00C10194" w:rsidRDefault="00F759B2" w:rsidP="00A93DC3">
      <w:pPr>
        <w:rPr>
          <w:ins w:id="179" w:author="LGE" w:date="2013-08-27T12:04:00Z"/>
          <w:del w:id="180" w:author="R03" w:date="2013-09-17T21:24:00Z"/>
        </w:rPr>
      </w:pPr>
    </w:p>
    <w:p w:rsidR="00F759B2" w:rsidRPr="00DB6104" w:rsidRDefault="00F759B2" w:rsidP="00A93DC3">
      <w:pPr>
        <w:rPr>
          <w:ins w:id="181" w:author="LGE" w:date="2013-08-27T12:04:00Z"/>
        </w:rPr>
      </w:pPr>
      <w:ins w:id="182" w:author="LGE" w:date="2013-08-27T12:04:00Z">
        <w:r>
          <w:t xml:space="preserve">For specific specification of a </w:t>
        </w:r>
        <w:r w:rsidRPr="00DB6104">
          <w:t>Smartcard</w:t>
        </w:r>
        <w:r>
          <w:t>, please refer to [</w:t>
        </w:r>
      </w:ins>
      <w:ins w:id="183" w:author="LGER01" w:date="2013-08-27T12:19:00Z">
        <w:r>
          <w:rPr>
            <w:lang w:eastAsia="ko-KR"/>
          </w:rPr>
          <w:t>OMA</w:t>
        </w:r>
      </w:ins>
      <w:ins w:id="184" w:author="LGE" w:date="2013-08-27T12:04:00Z">
        <w:del w:id="185" w:author="LGER01" w:date="2013-08-27T12:19:00Z">
          <w:r w:rsidDel="00926775">
            <w:delText>DM</w:delText>
          </w:r>
        </w:del>
        <w:r>
          <w:t>DICT]</w:t>
        </w:r>
        <w:r w:rsidRPr="00DB6104">
          <w:t xml:space="preserve">. </w:t>
        </w:r>
      </w:ins>
    </w:p>
    <w:p w:rsidR="00F759B2" w:rsidRPr="00DB6104" w:rsidRDefault="00F759B2" w:rsidP="00A93DC3">
      <w:pPr>
        <w:rPr>
          <w:ins w:id="186" w:author="LGE" w:date="2013-08-27T12:04:00Z"/>
          <w:rFonts w:ascii="TimesNewRoman" w:hAnsi="TimesNewRoman" w:cs="TimesNewRoman"/>
        </w:rPr>
      </w:pPr>
      <w:ins w:id="187" w:author="LGE" w:date="2013-08-27T12:04:00Z">
        <w:r w:rsidRPr="00DB6104">
          <w:t xml:space="preserve">Bootstrap data MAY be stored </w:t>
        </w:r>
        <w:del w:id="188" w:author="R03" w:date="2013-09-17T21:24:00Z">
          <w:r w:rsidRPr="00DB6104" w:rsidDel="008423FC">
            <w:delText>o</w:delText>
          </w:r>
        </w:del>
      </w:ins>
      <w:ins w:id="189" w:author="R03" w:date="2013-09-17T21:24:00Z">
        <w:r>
          <w:rPr>
            <w:lang w:eastAsia="ko-KR"/>
          </w:rPr>
          <w:t>i</w:t>
        </w:r>
      </w:ins>
      <w:ins w:id="190" w:author="LGE" w:date="2013-08-27T12:04:00Z">
        <w:r w:rsidRPr="00DB6104">
          <w:t xml:space="preserve">n the </w:t>
        </w:r>
        <w:del w:id="191" w:author="R03" w:date="2013-09-17T21:24:00Z">
          <w:r w:rsidRPr="00DB6104" w:rsidDel="008423FC">
            <w:delText>s</w:delText>
          </w:r>
        </w:del>
      </w:ins>
      <w:ins w:id="192" w:author="R03" w:date="2013-09-17T21:24:00Z">
        <w:r>
          <w:rPr>
            <w:lang w:eastAsia="ko-KR"/>
          </w:rPr>
          <w:t>S</w:t>
        </w:r>
      </w:ins>
      <w:ins w:id="193" w:author="LGE" w:date="2013-08-27T12:04:00Z">
        <w:r w:rsidRPr="00DB6104">
          <w:t>martcard. The behaviour of a DM Client regarding bootstrap data is specified in</w:t>
        </w:r>
      </w:ins>
      <w:ins w:id="194" w:author="LGER01" w:date="2013-08-27T12:20:00Z">
        <w:r>
          <w:rPr>
            <w:lang w:eastAsia="ko-KR"/>
          </w:rPr>
          <w:t xml:space="preserve"> the section 8.1</w:t>
        </w:r>
      </w:ins>
      <w:ins w:id="195" w:author="LGE" w:date="2013-08-27T12:04:00Z">
        <w:del w:id="196" w:author="LGER01" w:date="2013-08-27T12:20:00Z">
          <w:r w:rsidRPr="00DB6104" w:rsidDel="00926775">
            <w:delText xml:space="preserve"> </w:delText>
          </w:r>
          <w:r w:rsidRPr="00DB6104" w:rsidDel="00926775">
            <w:fldChar w:fldCharType="begin"/>
          </w:r>
          <w:r w:rsidRPr="00DB6104" w:rsidDel="00926775">
            <w:delInstrText xml:space="preserve"> REF reference_DMBOOT \h  \* MERGEFORMAT </w:delInstrText>
          </w:r>
        </w:del>
      </w:ins>
      <w:del w:id="197" w:author="LGER01" w:date="2013-08-27T12:20:00Z"/>
      <w:ins w:id="198" w:author="LGE" w:date="2013-08-27T12:04:00Z">
        <w:del w:id="199" w:author="LGER01" w:date="2013-08-27T12:20:00Z">
          <w:r w:rsidRPr="00DB6104" w:rsidDel="00926775">
            <w:fldChar w:fldCharType="separate"/>
          </w:r>
          <w:r w:rsidRPr="00DB6104" w:rsidDel="00926775">
            <w:rPr>
              <w:bCs/>
            </w:rPr>
            <w:delText>[DMBOOT]</w:delText>
          </w:r>
          <w:r w:rsidRPr="00DB6104" w:rsidDel="00926775">
            <w:fldChar w:fldCharType="end"/>
          </w:r>
        </w:del>
        <w:r w:rsidRPr="00DB6104">
          <w:t>.</w:t>
        </w:r>
      </w:ins>
    </w:p>
    <w:p w:rsidR="00F759B2" w:rsidRPr="00FD7D76" w:rsidDel="00C52E2F" w:rsidRDefault="00F759B2" w:rsidP="00A93DC3">
      <w:pPr>
        <w:pStyle w:val="Heading4"/>
        <w:rPr>
          <w:ins w:id="200" w:author="LGE" w:date="2013-08-27T12:04:00Z"/>
          <w:del w:id="201" w:author="SKP" w:date="2013-08-29T16:21:00Z"/>
        </w:rPr>
      </w:pPr>
      <w:bookmarkStart w:id="202" w:name="_Ref315098415"/>
      <w:ins w:id="203" w:author="LGE" w:date="2013-08-27T12:10:00Z">
        <w:del w:id="204" w:author="SKP" w:date="2013-08-29T16:21:00Z">
          <w:r w:rsidDel="00C52E2F">
            <w:rPr>
              <w:lang w:eastAsia="ko-KR"/>
            </w:rPr>
            <w:delText>9.3.2</w:delText>
          </w:r>
        </w:del>
      </w:ins>
      <w:ins w:id="205" w:author="LGER01" w:date="2013-08-27T16:37:00Z">
        <w:del w:id="206" w:author="SKP" w:date="2013-08-29T16:21:00Z">
          <w:r w:rsidDel="00C52E2F">
            <w:rPr>
              <w:lang w:eastAsia="ko-KR"/>
            </w:rPr>
            <w:delText>1</w:delText>
          </w:r>
        </w:del>
      </w:ins>
      <w:ins w:id="207" w:author="LGE" w:date="2013-08-27T12:10:00Z">
        <w:del w:id="208" w:author="SKP" w:date="2013-08-29T16:21:00Z">
          <w:r w:rsidDel="00C52E2F">
            <w:rPr>
              <w:lang w:eastAsia="ko-KR"/>
            </w:rPr>
            <w:delText xml:space="preserve">.3 </w:delText>
          </w:r>
        </w:del>
      </w:ins>
      <w:ins w:id="209" w:author="LGE" w:date="2013-08-27T12:04:00Z">
        <w:del w:id="210" w:author="SKP" w:date="2013-08-29T16:21:00Z">
          <w:r w:rsidRPr="00FD7D76" w:rsidDel="00C52E2F">
            <w:delText>Transport Neutral Security</w:delText>
          </w:r>
          <w:bookmarkEnd w:id="202"/>
        </w:del>
      </w:ins>
    </w:p>
    <w:p w:rsidR="00F759B2" w:rsidDel="00C52E2F" w:rsidRDefault="00F759B2" w:rsidP="00A93DC3">
      <w:pPr>
        <w:pStyle w:val="Heading4"/>
        <w:rPr>
          <w:ins w:id="211" w:author="LGE" w:date="2013-08-27T12:04:00Z"/>
          <w:del w:id="212" w:author="SKP" w:date="2013-08-29T16:21:00Z"/>
        </w:rPr>
      </w:pPr>
      <w:ins w:id="213" w:author="LGE" w:date="2013-08-27T12:04:00Z">
        <w:del w:id="214" w:author="SKP" w:date="2013-08-29T16:21:00Z">
          <w:r w:rsidDel="00C52E2F">
            <w:delText>It is very important for the DM Client to be able to verify the data integrity and the authenticity of the Bootstrap Message.  OMA-DM defines the following types of shared secrets for use between the DM Client and the network provider during the DM Bootstrap process.  It needs to be emphasized that other types of shared secrets are not precluded.</w:delText>
          </w:r>
        </w:del>
      </w:ins>
    </w:p>
    <w:p w:rsidR="00F759B2" w:rsidDel="00C52E2F" w:rsidRDefault="00F759B2" w:rsidP="00A93DC3">
      <w:pPr>
        <w:pStyle w:val="Heading4"/>
        <w:rPr>
          <w:ins w:id="215" w:author="LGE" w:date="2013-08-27T12:04:00Z"/>
          <w:del w:id="216" w:author="SKP" w:date="2013-08-29T16:21:00Z"/>
        </w:rPr>
      </w:pPr>
      <w:ins w:id="217" w:author="LGE" w:date="2013-08-27T12:04:00Z">
        <w:del w:id="218" w:author="SKP" w:date="2013-08-29T16:21:00Z">
          <w:r w:rsidRPr="00295850" w:rsidDel="00C52E2F">
            <w:rPr>
              <w:b w:val="0"/>
              <w:u w:val="single"/>
            </w:rPr>
            <w:delText>NETWORKID</w:delText>
          </w:r>
          <w:r w:rsidDel="00C52E2F">
            <w:delText xml:space="preserve">:  In this case the shared secret is known by the </w:delText>
          </w:r>
          <w:r w:rsidRPr="00FD7D76" w:rsidDel="00C52E2F">
            <w:delText>Device and the network provider before the bootstrap process starts</w:delText>
          </w:r>
          <w:r w:rsidDel="00C52E2F">
            <w:delText xml:space="preserve">.  </w:delText>
          </w:r>
          <w:r w:rsidRPr="00FD7D76" w:rsidDel="00C52E2F">
            <w:delText>What the shared secret actually is depends on the network provider and the particular Device</w:delText>
          </w:r>
          <w:r w:rsidDel="00C52E2F">
            <w:delText xml:space="preserve">.  </w:delText>
          </w:r>
          <w:r w:rsidRPr="00FD7D76" w:rsidDel="00C52E2F">
            <w:delText>This could be things like IM</w:delText>
          </w:r>
          <w:r w:rsidDel="00C52E2F">
            <w:delText xml:space="preserve">SI (for GSM) or ESN (for CDMA).  </w:delText>
          </w:r>
          <w:r w:rsidRPr="00FD7D76" w:rsidDel="00C52E2F">
            <w:delText xml:space="preserve">One advantage with this method is that </w:delText>
          </w:r>
          <w:r w:rsidDel="00C52E2F">
            <w:delText>it does not involve any</w:delText>
          </w:r>
          <w:r w:rsidRPr="00FD7D76" w:rsidDel="00C52E2F">
            <w:delText xml:space="preserve"> user intervention.</w:delText>
          </w:r>
        </w:del>
      </w:ins>
    </w:p>
    <w:p w:rsidR="00F759B2" w:rsidDel="00C52E2F" w:rsidRDefault="00F759B2" w:rsidP="00A93DC3">
      <w:pPr>
        <w:pStyle w:val="Heading4"/>
        <w:rPr>
          <w:ins w:id="219" w:author="LGE" w:date="2013-08-27T12:04:00Z"/>
          <w:del w:id="220" w:author="SKP" w:date="2013-08-29T16:21:00Z"/>
        </w:rPr>
      </w:pPr>
      <w:ins w:id="221" w:author="LGE" w:date="2013-08-27T12:04:00Z">
        <w:del w:id="222" w:author="SKP" w:date="2013-08-29T16:21:00Z">
          <w:r w:rsidRPr="00295850" w:rsidDel="00C52E2F">
            <w:rPr>
              <w:b w:val="0"/>
              <w:u w:val="single"/>
            </w:rPr>
            <w:delText>USERPIN</w:delText>
          </w:r>
          <w:r w:rsidDel="00C52E2F">
            <w:delText xml:space="preserve">:  In this case the shared secret is selected by the user or selected by the network operator and then communicated to the user.  The PIN is either </w:delText>
          </w:r>
          <w:r w:rsidRPr="00FD7D76" w:rsidDel="00C52E2F">
            <w:delText xml:space="preserve">communicated </w:delText>
          </w:r>
          <w:r w:rsidDel="00C52E2F">
            <w:delText>via some</w:delText>
          </w:r>
          <w:r w:rsidRPr="00FD7D76" w:rsidDel="00C52E2F">
            <w:delText xml:space="preserve"> user out-of-band</w:delText>
          </w:r>
          <w:r w:rsidDel="00C52E2F">
            <w:delText xml:space="preserve"> mechanism</w:delText>
          </w:r>
          <w:r w:rsidRPr="00FD7D76" w:rsidDel="00C52E2F">
            <w:delText xml:space="preserve">, or agreed </w:delText>
          </w:r>
          <w:r w:rsidDel="00C52E2F">
            <w:delText>upon</w:delText>
          </w:r>
          <w:r w:rsidRPr="00FD7D76" w:rsidDel="00C52E2F">
            <w:delText xml:space="preserve"> before the bootstrap process starts</w:delText>
          </w:r>
          <w:r w:rsidDel="00C52E2F">
            <w:delText>.</w:delText>
          </w:r>
        </w:del>
      </w:ins>
    </w:p>
    <w:p w:rsidR="00F759B2" w:rsidDel="00C52E2F" w:rsidRDefault="00F759B2" w:rsidP="00A93DC3">
      <w:pPr>
        <w:pStyle w:val="Heading4"/>
        <w:rPr>
          <w:ins w:id="223" w:author="LGE" w:date="2013-08-27T12:04:00Z"/>
          <w:del w:id="224" w:author="SKP" w:date="2013-08-29T16:21:00Z"/>
        </w:rPr>
      </w:pPr>
      <w:ins w:id="225" w:author="LGE" w:date="2013-08-27T12:04:00Z">
        <w:del w:id="226" w:author="SKP" w:date="2013-08-29T16:21:00Z">
          <w:r w:rsidRPr="008E1C31" w:rsidDel="00C52E2F">
            <w:rPr>
              <w:b w:val="0"/>
              <w:u w:val="single"/>
            </w:rPr>
            <w:delText>USERPIN_NETWORKID</w:delText>
          </w:r>
          <w:r w:rsidDel="00C52E2F">
            <w:delText xml:space="preserve">: In this case the shared secret is the concatenation of the USERPIN and the NETWORKID, delimited by the ":" character.  For example, if the USERPIN is </w:delText>
          </w:r>
          <w:r w:rsidRPr="005C73EE" w:rsidDel="00C52E2F">
            <w:rPr>
              <w:i/>
            </w:rPr>
            <w:delText>abc</w:delText>
          </w:r>
          <w:r w:rsidDel="00C52E2F">
            <w:delText xml:space="preserve"> and the NETWORKID is </w:delText>
          </w:r>
          <w:r w:rsidRPr="005C73EE" w:rsidDel="00C52E2F">
            <w:rPr>
              <w:i/>
            </w:rPr>
            <w:delText>xyz</w:delText>
          </w:r>
          <w:r w:rsidDel="00C52E2F">
            <w:delText>, the shared secret is "</w:delText>
          </w:r>
          <w:r w:rsidRPr="005C73EE" w:rsidDel="00C52E2F">
            <w:rPr>
              <w:i/>
            </w:rPr>
            <w:delText>abc:xyz</w:delText>
          </w:r>
          <w:r w:rsidDel="00C52E2F">
            <w:delText>"</w:delText>
          </w:r>
          <w:r w:rsidRPr="00FD7D76" w:rsidDel="00C52E2F">
            <w:delText xml:space="preserve">. </w:delText>
          </w:r>
        </w:del>
      </w:ins>
    </w:p>
    <w:p w:rsidR="00F759B2" w:rsidRPr="00FD7D76" w:rsidDel="00C52E2F" w:rsidRDefault="00F759B2" w:rsidP="00A93DC3">
      <w:pPr>
        <w:pStyle w:val="Heading4"/>
        <w:rPr>
          <w:ins w:id="227" w:author="LGE" w:date="2013-08-27T12:04:00Z"/>
          <w:del w:id="228" w:author="SKP" w:date="2013-08-29T16:21:00Z"/>
        </w:rPr>
      </w:pPr>
      <w:bookmarkStart w:id="229" w:name="_Ref315699469"/>
      <w:ins w:id="230" w:author="LGE" w:date="2013-08-27T12:10:00Z">
        <w:del w:id="231" w:author="SKP" w:date="2013-08-29T16:21:00Z">
          <w:r w:rsidDel="00C52E2F">
            <w:rPr>
              <w:lang w:eastAsia="ko-KR"/>
            </w:rPr>
            <w:delText>9.3.2</w:delText>
          </w:r>
        </w:del>
      </w:ins>
      <w:ins w:id="232" w:author="LGER01" w:date="2013-08-27T16:37:00Z">
        <w:del w:id="233" w:author="SKP" w:date="2013-08-29T16:21:00Z">
          <w:r w:rsidDel="00C52E2F">
            <w:rPr>
              <w:lang w:eastAsia="ko-KR"/>
            </w:rPr>
            <w:delText>1</w:delText>
          </w:r>
        </w:del>
      </w:ins>
      <w:ins w:id="234" w:author="LGE" w:date="2013-08-27T12:10:00Z">
        <w:del w:id="235" w:author="SKP" w:date="2013-08-29T16:21:00Z">
          <w:r w:rsidDel="00C52E2F">
            <w:rPr>
              <w:lang w:eastAsia="ko-KR"/>
            </w:rPr>
            <w:delText xml:space="preserve">.3.1 </w:delText>
          </w:r>
        </w:del>
      </w:ins>
      <w:ins w:id="236" w:author="LGE" w:date="2013-08-27T12:04:00Z">
        <w:del w:id="237" w:author="SKP" w:date="2013-08-29T16:21:00Z">
          <w:r w:rsidDel="00C52E2F">
            <w:delText>Basic Requirements</w:delText>
          </w:r>
          <w:bookmarkEnd w:id="229"/>
        </w:del>
      </w:ins>
    </w:p>
    <w:p w:rsidR="00F759B2" w:rsidDel="00C52E2F" w:rsidRDefault="00F759B2" w:rsidP="00A93DC3">
      <w:pPr>
        <w:pStyle w:val="Heading4"/>
        <w:rPr>
          <w:ins w:id="238" w:author="LGE" w:date="2013-08-27T12:04:00Z"/>
          <w:del w:id="239" w:author="SKP" w:date="2013-08-29T16:21:00Z"/>
        </w:rPr>
      </w:pPr>
      <w:ins w:id="240" w:author="LGE" w:date="2013-08-27T12:04:00Z">
        <w:del w:id="241" w:author="SKP" w:date="2013-08-29T16:21:00Z">
          <w:r w:rsidRPr="00FD7D76" w:rsidDel="00C52E2F">
            <w:delText>The DM Server and DM Client MUST support NETWORKID and USERPIN</w:delText>
          </w:r>
          <w:r w:rsidDel="00C52E2F">
            <w:delText>.</w:delText>
          </w:r>
          <w:r w:rsidRPr="00FD7D76" w:rsidDel="00C52E2F">
            <w:delText xml:space="preserve"> </w:delText>
          </w:r>
        </w:del>
      </w:ins>
    </w:p>
    <w:p w:rsidR="00F759B2" w:rsidDel="00C52E2F" w:rsidRDefault="00F759B2" w:rsidP="00A93DC3">
      <w:pPr>
        <w:pStyle w:val="Heading4"/>
        <w:rPr>
          <w:ins w:id="242" w:author="LGE" w:date="2013-08-27T12:04:00Z"/>
          <w:del w:id="243" w:author="SKP" w:date="2013-08-29T16:21:00Z"/>
        </w:rPr>
      </w:pPr>
      <w:ins w:id="244" w:author="LGE" w:date="2013-08-27T12:04:00Z">
        <w:del w:id="245" w:author="SKP" w:date="2013-08-29T16:21:00Z">
          <w:r w:rsidRPr="00FD7D76" w:rsidDel="00C52E2F">
            <w:delText xml:space="preserve">The DM Server and DM Client </w:delText>
          </w:r>
          <w:r w:rsidDel="00C52E2F">
            <w:delText>MAY</w:delText>
          </w:r>
          <w:r w:rsidRPr="00FD7D76" w:rsidDel="00C52E2F">
            <w:delText xml:space="preserve"> support USERPIN</w:delText>
          </w:r>
          <w:r w:rsidDel="00C52E2F">
            <w:delText>_NETWORKID.</w:delText>
          </w:r>
        </w:del>
      </w:ins>
    </w:p>
    <w:p w:rsidR="00F759B2" w:rsidRPr="00FD7D76" w:rsidDel="00C52E2F" w:rsidRDefault="00F759B2" w:rsidP="00A93DC3">
      <w:pPr>
        <w:pStyle w:val="Heading4"/>
        <w:rPr>
          <w:ins w:id="246" w:author="LGE" w:date="2013-08-27T12:04:00Z"/>
          <w:del w:id="247" w:author="SKP" w:date="2013-08-29T16:21:00Z"/>
        </w:rPr>
      </w:pPr>
      <w:ins w:id="248" w:author="LGE" w:date="2013-08-27T12:04:00Z">
        <w:del w:id="249" w:author="SKP" w:date="2013-08-29T16:21:00Z">
          <w:r w:rsidRPr="00FD7D76" w:rsidDel="00C52E2F">
            <w:delText>Other methods MAY be used as long as they employ a level of security appropriate for bootstrap. The combined security of the secret (e.g., randomness, difficulty of obtaining, etc.), the transport and the environment of use needs to be among the considerations when a bootstrapping service is being implemented.</w:delText>
          </w:r>
        </w:del>
      </w:ins>
    </w:p>
    <w:p w:rsidR="00F759B2" w:rsidRPr="00FD7D76" w:rsidDel="00C8208A" w:rsidRDefault="00F759B2" w:rsidP="00A93DC3">
      <w:pPr>
        <w:pStyle w:val="Heading4"/>
        <w:rPr>
          <w:ins w:id="250" w:author="LGE" w:date="2013-08-27T12:04:00Z"/>
          <w:del w:id="251" w:author="LGER01" w:date="2013-08-27T16:05:00Z"/>
        </w:rPr>
      </w:pPr>
      <w:ins w:id="252" w:author="LGE" w:date="2013-08-27T12:10:00Z">
        <w:del w:id="253" w:author="LGER01" w:date="2013-08-27T16:05:00Z">
          <w:r w:rsidDel="00C8208A">
            <w:rPr>
              <w:lang w:eastAsia="ko-KR"/>
            </w:rPr>
            <w:delText xml:space="preserve">9.3.2.3.2 </w:delText>
          </w:r>
        </w:del>
      </w:ins>
      <w:ins w:id="254" w:author="LGE" w:date="2013-08-27T12:04:00Z">
        <w:del w:id="255" w:author="LGER01" w:date="2013-08-27T16:05:00Z">
          <w:r w:rsidRPr="00FD7D76" w:rsidDel="00C8208A">
            <w:delText>HMAC Computation for Bootstrap</w:delText>
          </w:r>
        </w:del>
      </w:ins>
    </w:p>
    <w:p w:rsidR="00F759B2" w:rsidRPr="00FD7D76" w:rsidDel="00C8208A" w:rsidRDefault="00F759B2" w:rsidP="00A93DC3">
      <w:pPr>
        <w:pStyle w:val="Heading4"/>
        <w:rPr>
          <w:ins w:id="256" w:author="LGE" w:date="2013-08-27T12:04:00Z"/>
          <w:del w:id="257" w:author="LGER01" w:date="2013-08-27T16:05:00Z"/>
        </w:rPr>
      </w:pPr>
      <w:ins w:id="258" w:author="LGE" w:date="2013-08-27T12:04:00Z">
        <w:del w:id="259" w:author="LGER01" w:date="2013-08-27T16:05:00Z">
          <w:r w:rsidRPr="00FD7D76" w:rsidDel="00C8208A">
            <w:delText xml:space="preserve">The HMAC </w:delText>
          </w:r>
          <w:r w:rsidDel="00C8208A">
            <w:delText xml:space="preserve">for the DM Bootstrap Message </w:delText>
          </w:r>
          <w:r w:rsidRPr="00FD7D76" w:rsidDel="00C8208A">
            <w:delText>is calculated in the following way:</w:delText>
          </w:r>
        </w:del>
      </w:ins>
    </w:p>
    <w:p w:rsidR="00F759B2" w:rsidDel="00C8208A" w:rsidRDefault="00F759B2" w:rsidP="00A93DC3">
      <w:pPr>
        <w:pStyle w:val="Heading4"/>
        <w:rPr>
          <w:ins w:id="260" w:author="LGE" w:date="2013-08-27T12:04:00Z"/>
          <w:del w:id="261" w:author="LGER01" w:date="2013-08-27T16:05:00Z"/>
        </w:rPr>
      </w:pPr>
      <w:ins w:id="262" w:author="LGE" w:date="2013-08-27T12:04:00Z">
        <w:del w:id="263" w:author="LGER01" w:date="2013-08-27T16:05:00Z">
          <w:r w:rsidRPr="00FD7D76" w:rsidDel="00C8208A">
            <w:delText xml:space="preserve">First, the bootstrap document is </w:delText>
          </w:r>
          <w:r w:rsidRPr="00956D65" w:rsidDel="00C8208A">
            <w:delText xml:space="preserve">encoded in the WBXML format </w:delText>
          </w:r>
          <w:r w:rsidRPr="00956D65" w:rsidDel="00C8208A">
            <w:fldChar w:fldCharType="begin"/>
          </w:r>
          <w:r w:rsidRPr="00956D65" w:rsidDel="00C8208A">
            <w:delInstrText xml:space="preserve"> REF WBXML1_1 \h  \* MERGEFORMAT </w:delInstrText>
          </w:r>
        </w:del>
      </w:ins>
      <w:del w:id="264" w:author="LGER01" w:date="2013-08-27T16:05:00Z">
        <w:r w:rsidRPr="00956D65" w:rsidDel="00C8208A">
          <w:rPr>
            <w:b w:val="0"/>
          </w:rPr>
        </w:r>
      </w:del>
      <w:ins w:id="265" w:author="LGE" w:date="2013-08-27T12:04:00Z">
        <w:del w:id="266" w:author="LGER01" w:date="2013-08-27T16:05:00Z">
          <w:r w:rsidRPr="00956D65" w:rsidDel="00C8208A">
            <w:fldChar w:fldCharType="separate"/>
          </w:r>
          <w:r w:rsidRPr="00956D65" w:rsidDel="00C8208A">
            <w:rPr>
              <w:bCs/>
            </w:rPr>
            <w:delText>[WBXML1.1]</w:delText>
          </w:r>
          <w:r w:rsidRPr="00956D65" w:rsidDel="00C8208A">
            <w:fldChar w:fldCharType="end"/>
          </w:r>
          <w:r w:rsidRPr="00956D65" w:rsidDel="00C8208A">
            <w:delText xml:space="preserve">, </w:delText>
          </w:r>
          <w:r w:rsidRPr="00956D65" w:rsidDel="00C8208A">
            <w:fldChar w:fldCharType="begin"/>
          </w:r>
          <w:r w:rsidRPr="00956D65" w:rsidDel="00C8208A">
            <w:delInstrText xml:space="preserve"> REF WBXML1_2 \h  \* MERGEFORMAT </w:delInstrText>
          </w:r>
        </w:del>
      </w:ins>
      <w:del w:id="267" w:author="LGER01" w:date="2013-08-27T16:05:00Z">
        <w:r w:rsidRPr="00956D65" w:rsidDel="00C8208A">
          <w:rPr>
            <w:b w:val="0"/>
          </w:rPr>
        </w:r>
      </w:del>
      <w:ins w:id="268" w:author="LGE" w:date="2013-08-27T12:04:00Z">
        <w:del w:id="269" w:author="LGER01" w:date="2013-08-27T16:05:00Z">
          <w:r w:rsidRPr="00956D65" w:rsidDel="00C8208A">
            <w:fldChar w:fldCharType="separate"/>
          </w:r>
          <w:r w:rsidRPr="00956D65" w:rsidDel="00C8208A">
            <w:rPr>
              <w:bCs/>
            </w:rPr>
            <w:delText>[WBXML1.2]</w:delText>
          </w:r>
          <w:r w:rsidRPr="00956D65" w:rsidDel="00C8208A">
            <w:fldChar w:fldCharType="end"/>
          </w:r>
          <w:r w:rsidRPr="00956D65" w:rsidDel="00C8208A">
            <w:delText xml:space="preserve"> or </w:delText>
          </w:r>
          <w:r w:rsidRPr="00956D65" w:rsidDel="00C8208A">
            <w:fldChar w:fldCharType="begin"/>
          </w:r>
          <w:r w:rsidRPr="00956D65" w:rsidDel="00C8208A">
            <w:delInstrText xml:space="preserve"> REF WBXML1_3 \h  \* MERGEFORMAT </w:delInstrText>
          </w:r>
        </w:del>
      </w:ins>
      <w:del w:id="270" w:author="LGER01" w:date="2013-08-27T16:05:00Z">
        <w:r w:rsidRPr="00956D65" w:rsidDel="00C8208A">
          <w:rPr>
            <w:b w:val="0"/>
          </w:rPr>
        </w:r>
      </w:del>
      <w:ins w:id="271" w:author="LGE" w:date="2013-08-27T12:04:00Z">
        <w:del w:id="272" w:author="LGER01" w:date="2013-08-27T16:05:00Z">
          <w:r w:rsidRPr="00956D65" w:rsidDel="00C8208A">
            <w:fldChar w:fldCharType="separate"/>
          </w:r>
          <w:r w:rsidRPr="00956D65" w:rsidDel="00C8208A">
            <w:rPr>
              <w:bCs/>
            </w:rPr>
            <w:delText>[WBXML1.3]</w:delText>
          </w:r>
          <w:r w:rsidRPr="00956D65" w:rsidDel="00C8208A">
            <w:fldChar w:fldCharType="end"/>
          </w:r>
          <w:r w:rsidRPr="00956D65" w:rsidDel="00C8208A">
            <w:delText xml:space="preserve">. The encoded document and the shared secret are then input as the data and key, respectively, for the HMAC calculation </w:delText>
          </w:r>
          <w:r w:rsidRPr="00956D65" w:rsidDel="00C8208A">
            <w:fldChar w:fldCharType="begin"/>
          </w:r>
          <w:r w:rsidRPr="00956D65" w:rsidDel="00C8208A">
            <w:delInstrText xml:space="preserve"> REF RFC2104 \h  \* MERGEFORMAT </w:delInstrText>
          </w:r>
        </w:del>
      </w:ins>
      <w:del w:id="273" w:author="LGER01" w:date="2013-08-27T16:05:00Z">
        <w:r w:rsidRPr="00956D65" w:rsidDel="00C8208A">
          <w:rPr>
            <w:b w:val="0"/>
          </w:rPr>
        </w:r>
      </w:del>
      <w:ins w:id="274" w:author="LGE" w:date="2013-08-27T12:04:00Z">
        <w:del w:id="275" w:author="LGER01" w:date="2013-08-27T16:05:00Z">
          <w:r w:rsidRPr="00956D65" w:rsidDel="00C8208A">
            <w:fldChar w:fldCharType="separate"/>
          </w:r>
          <w:r w:rsidRPr="00956D65" w:rsidDel="00C8208A">
            <w:rPr>
              <w:bCs/>
            </w:rPr>
            <w:delText>[RFC2104]</w:delText>
          </w:r>
          <w:r w:rsidRPr="00956D65" w:rsidDel="00C8208A">
            <w:fldChar w:fldCharType="end"/>
          </w:r>
          <w:r w:rsidRPr="00956D65" w:rsidDel="00C8208A">
            <w:delText xml:space="preserve">, based on the SHA-1 algorithm </w:delText>
          </w:r>
          <w:r w:rsidRPr="00956D65" w:rsidDel="00C8208A">
            <w:fldChar w:fldCharType="begin"/>
          </w:r>
          <w:r w:rsidRPr="00956D65" w:rsidDel="00C8208A">
            <w:delInstrText xml:space="preserve"> REF SHA \h  \* MERGEFORMAT </w:delInstrText>
          </w:r>
        </w:del>
      </w:ins>
      <w:del w:id="276" w:author="LGER01" w:date="2013-08-27T16:05:00Z">
        <w:r w:rsidRPr="00956D65" w:rsidDel="00C8208A">
          <w:rPr>
            <w:b w:val="0"/>
          </w:rPr>
        </w:r>
      </w:del>
      <w:ins w:id="277" w:author="LGE" w:date="2013-08-27T12:04:00Z">
        <w:del w:id="278" w:author="LGER01" w:date="2013-08-27T16:05:00Z">
          <w:r w:rsidRPr="00956D65" w:rsidDel="00C8208A">
            <w:fldChar w:fldCharType="separate"/>
          </w:r>
          <w:r w:rsidRPr="00956D65" w:rsidDel="00C8208A">
            <w:rPr>
              <w:bCs/>
            </w:rPr>
            <w:delText>[SHA]</w:delText>
          </w:r>
          <w:r w:rsidRPr="00956D65" w:rsidDel="00C8208A">
            <w:fldChar w:fldCharType="end"/>
          </w:r>
          <w:r w:rsidRPr="00956D65" w:rsidDel="00C8208A">
            <w:delText xml:space="preserve">, as defined in the WTLS specification </w:delText>
          </w:r>
          <w:r w:rsidRPr="00956D65" w:rsidDel="00C8208A">
            <w:fldChar w:fldCharType="begin"/>
          </w:r>
          <w:r w:rsidRPr="00956D65" w:rsidDel="00C8208A">
            <w:delInstrText xml:space="preserve"> REF WTLS \h  \* MERGEFORMAT </w:delInstrText>
          </w:r>
        </w:del>
      </w:ins>
      <w:del w:id="279" w:author="LGER01" w:date="2013-08-27T16:05:00Z">
        <w:r w:rsidRPr="00956D65" w:rsidDel="00C8208A">
          <w:rPr>
            <w:b w:val="0"/>
          </w:rPr>
        </w:r>
      </w:del>
      <w:ins w:id="280" w:author="LGE" w:date="2013-08-27T12:04:00Z">
        <w:del w:id="281" w:author="LGER01" w:date="2013-08-27T16:05:00Z">
          <w:r w:rsidRPr="00956D65" w:rsidDel="00C8208A">
            <w:fldChar w:fldCharType="separate"/>
          </w:r>
          <w:r w:rsidRPr="00956D65" w:rsidDel="00C8208A">
            <w:rPr>
              <w:bCs/>
            </w:rPr>
            <w:delText>[WTLS]</w:delText>
          </w:r>
          <w:r w:rsidRPr="00956D65" w:rsidDel="00C8208A">
            <w:fldChar w:fldCharType="end"/>
          </w:r>
          <w:r w:rsidRPr="00956D65" w:rsidDel="00C8208A">
            <w:delText>. The output of the HMAC (Digest= HMAC-SHA(K,Msg)) calculation</w:delText>
          </w:r>
          <w:r w:rsidRPr="00FD7D76" w:rsidDel="00C8208A">
            <w:delText xml:space="preserve"> is encoded as a string of hexadecimal digits where each pair of consecutive digits represent a byte. The hexadecimal encoded output from the HMAC calculation is then included in the security information.</w:delText>
          </w:r>
        </w:del>
      </w:ins>
    </w:p>
    <w:p w:rsidR="00F759B2" w:rsidDel="00C8208A" w:rsidRDefault="00F759B2" w:rsidP="00A93DC3">
      <w:pPr>
        <w:pStyle w:val="Heading4"/>
        <w:rPr>
          <w:ins w:id="282" w:author="LGE" w:date="2013-08-27T12:04:00Z"/>
          <w:del w:id="283" w:author="LGER01" w:date="2013-08-27T16:05:00Z"/>
        </w:rPr>
      </w:pPr>
      <w:ins w:id="284" w:author="LGE" w:date="2013-08-27T12:04:00Z">
        <w:del w:id="285" w:author="LGER01" w:date="2013-08-27T16:05:00Z">
          <w:r w:rsidDel="00C8208A">
            <w:delText xml:space="preserve">The key type used in the HMAC computation MUST be one of the following: (see section </w:delText>
          </w:r>
          <w:r w:rsidDel="00C8208A">
            <w:fldChar w:fldCharType="begin"/>
          </w:r>
          <w:r w:rsidDel="00C8208A">
            <w:delInstrText xml:space="preserve"> REF _Ref315098415 \w \h </w:delInstrText>
          </w:r>
        </w:del>
      </w:ins>
      <w:del w:id="286" w:author="LGER01" w:date="2013-08-27T16:05:00Z">
        <w:r w:rsidRPr="008C5A29" w:rsidDel="00C8208A">
          <w:rPr>
            <w:b w:val="0"/>
          </w:rPr>
        </w:r>
      </w:del>
      <w:ins w:id="287" w:author="LGE" w:date="2013-08-27T12:04:00Z">
        <w:del w:id="288" w:author="LGER01" w:date="2013-08-27T16:05:00Z">
          <w:r w:rsidDel="00C8208A">
            <w:fldChar w:fldCharType="separate"/>
          </w:r>
          <w:r w:rsidDel="00C8208A">
            <w:delText>5.10.2.3</w:delText>
          </w:r>
          <w:r w:rsidDel="00C8208A">
            <w:fldChar w:fldCharType="end"/>
          </w:r>
          <w:r w:rsidDel="00C8208A">
            <w:delText xml:space="preserve"> for details)</w:delText>
          </w:r>
        </w:del>
      </w:ins>
    </w:p>
    <w:p w:rsidR="00F759B2" w:rsidDel="00C8208A" w:rsidRDefault="00F759B2" w:rsidP="00A93DC3">
      <w:pPr>
        <w:pStyle w:val="Heading4"/>
        <w:rPr>
          <w:ins w:id="289" w:author="LGE" w:date="2013-08-27T12:04:00Z"/>
          <w:del w:id="290" w:author="LGER01" w:date="2013-08-27T16:05:00Z"/>
        </w:rPr>
      </w:pPr>
      <w:ins w:id="291" w:author="LGE" w:date="2013-08-27T12:04:00Z">
        <w:del w:id="292" w:author="LGER01" w:date="2013-08-27T16:05:00Z">
          <w:r w:rsidDel="00C8208A">
            <w:delText>NETWORKID</w:delText>
          </w:r>
        </w:del>
      </w:ins>
    </w:p>
    <w:p w:rsidR="00F759B2" w:rsidDel="00C8208A" w:rsidRDefault="00F759B2" w:rsidP="00A93DC3">
      <w:pPr>
        <w:pStyle w:val="Heading4"/>
        <w:rPr>
          <w:ins w:id="293" w:author="LGE" w:date="2013-08-27T12:04:00Z"/>
          <w:del w:id="294" w:author="LGER01" w:date="2013-08-27T16:05:00Z"/>
        </w:rPr>
      </w:pPr>
      <w:ins w:id="295" w:author="LGE" w:date="2013-08-27T12:04:00Z">
        <w:del w:id="296" w:author="LGER01" w:date="2013-08-27T16:05:00Z">
          <w:r w:rsidDel="00C8208A">
            <w:delText>USERPIN</w:delText>
          </w:r>
        </w:del>
      </w:ins>
    </w:p>
    <w:p w:rsidR="00F759B2" w:rsidDel="00C8208A" w:rsidRDefault="00F759B2" w:rsidP="00A93DC3">
      <w:pPr>
        <w:pStyle w:val="Heading4"/>
        <w:rPr>
          <w:ins w:id="297" w:author="LGE" w:date="2013-08-27T12:04:00Z"/>
          <w:del w:id="298" w:author="LGER01" w:date="2013-08-27T16:05:00Z"/>
        </w:rPr>
      </w:pPr>
      <w:ins w:id="299" w:author="LGE" w:date="2013-08-27T12:04:00Z">
        <w:del w:id="300" w:author="LGER01" w:date="2013-08-27T16:05:00Z">
          <w:r w:rsidDel="00C8208A">
            <w:delText>USERPIN_NETWORKID</w:delText>
          </w:r>
        </w:del>
      </w:ins>
    </w:p>
    <w:p w:rsidR="00F759B2" w:rsidDel="00C8208A" w:rsidRDefault="00F759B2" w:rsidP="00A93DC3">
      <w:pPr>
        <w:pStyle w:val="Heading4"/>
        <w:rPr>
          <w:ins w:id="301" w:author="LGE" w:date="2013-08-27T12:04:00Z"/>
          <w:del w:id="302" w:author="LGER01" w:date="2013-08-27T16:05:00Z"/>
        </w:rPr>
      </w:pPr>
      <w:ins w:id="303" w:author="LGE" w:date="2013-08-27T12:04:00Z">
        <w:del w:id="304" w:author="LGER01" w:date="2013-08-27T16:05:00Z">
          <w:r w:rsidDel="00C8208A">
            <w:delText>A non-standard key type</w:delText>
          </w:r>
        </w:del>
      </w:ins>
    </w:p>
    <w:p w:rsidR="00F759B2" w:rsidDel="00C8208A" w:rsidRDefault="00F759B2" w:rsidP="00A93DC3">
      <w:pPr>
        <w:pStyle w:val="Heading4"/>
        <w:rPr>
          <w:ins w:id="305" w:author="LGE" w:date="2013-08-27T12:04:00Z"/>
          <w:del w:id="306" w:author="LGER01" w:date="2013-08-27T16:05:00Z"/>
        </w:rPr>
      </w:pPr>
    </w:p>
    <w:p w:rsidR="00F759B2" w:rsidDel="00C8208A" w:rsidRDefault="00F759B2" w:rsidP="00A93DC3">
      <w:pPr>
        <w:pStyle w:val="Heading4"/>
        <w:rPr>
          <w:ins w:id="307" w:author="LGE" w:date="2013-08-27T12:04:00Z"/>
          <w:del w:id="308" w:author="LGER01" w:date="2013-08-27T16:05:00Z"/>
        </w:rPr>
      </w:pPr>
      <w:ins w:id="309" w:author="LGE" w:date="2013-08-27T12:04:00Z">
        <w:del w:id="310" w:author="LGER01" w:date="2013-08-27T16:05:00Z">
          <w:r w:rsidRPr="00FD7D76" w:rsidDel="00C8208A">
            <w:delText xml:space="preserve">The </w:delText>
          </w:r>
          <w:r w:rsidDel="00C8208A">
            <w:delText xml:space="preserve">transport </w:delText>
          </w:r>
          <w:r w:rsidRPr="00FD7D76" w:rsidDel="00C8208A">
            <w:delText xml:space="preserve">protocol used to send the </w:delText>
          </w:r>
          <w:r w:rsidDel="00C8208A">
            <w:delText>Bootstrap M</w:delText>
          </w:r>
          <w:r w:rsidRPr="00FD7D76" w:rsidDel="00C8208A">
            <w:delText xml:space="preserve">essage </w:delText>
          </w:r>
          <w:r w:rsidDel="00C8208A">
            <w:delText>to the device MUST</w:delText>
          </w:r>
          <w:r w:rsidRPr="00FD7D76" w:rsidDel="00C8208A">
            <w:delText xml:space="preserve"> be capable of transporting both the HMAC value and the OMA DM bootstrap package.</w:delText>
          </w:r>
        </w:del>
      </w:ins>
    </w:p>
    <w:p w:rsidR="00F759B2" w:rsidDel="00C8208A" w:rsidRDefault="00F759B2" w:rsidP="00A93DC3">
      <w:pPr>
        <w:pStyle w:val="Heading4"/>
        <w:rPr>
          <w:ins w:id="311" w:author="LGE" w:date="2013-08-27T12:04:00Z"/>
          <w:del w:id="312" w:author="LGER01" w:date="2013-08-27T16:05:00Z"/>
        </w:rPr>
      </w:pPr>
      <w:ins w:id="313" w:author="LGE" w:date="2013-08-27T12:04:00Z">
        <w:del w:id="314" w:author="LGER01" w:date="2013-08-27T16:05:00Z">
          <w:r w:rsidDel="00C8208A">
            <w:delText>If the Bootstrap M</w:delText>
          </w:r>
          <w:r w:rsidRPr="00FD7D76" w:rsidDel="00C8208A">
            <w:delText>essage</w:delText>
          </w:r>
          <w:r w:rsidDel="00C8208A">
            <w:delText xml:space="preserve"> is sent over OMA Push, the following rules apply:</w:delText>
          </w:r>
        </w:del>
      </w:ins>
    </w:p>
    <w:p w:rsidR="00F759B2" w:rsidDel="00C8208A" w:rsidRDefault="00F759B2" w:rsidP="00A93DC3">
      <w:pPr>
        <w:pStyle w:val="Heading4"/>
        <w:rPr>
          <w:ins w:id="315" w:author="LGE" w:date="2013-08-27T12:04:00Z"/>
          <w:del w:id="316" w:author="LGER01" w:date="2013-08-27T16:05:00Z"/>
        </w:rPr>
      </w:pPr>
      <w:ins w:id="317" w:author="LGE" w:date="2013-08-27T12:04:00Z">
        <w:del w:id="318" w:author="LGER01" w:date="2013-08-27T16:05:00Z">
          <w:r w:rsidDel="00C8208A">
            <w:delText>the B</w:delText>
          </w:r>
          <w:r w:rsidRPr="00FD7D76" w:rsidDel="00C8208A">
            <w:delText xml:space="preserve">ootstrap </w:delText>
          </w:r>
          <w:r w:rsidDel="00C8208A">
            <w:delText xml:space="preserve"> Message MUST be in the body of the Push message</w:delText>
          </w:r>
        </w:del>
      </w:ins>
    </w:p>
    <w:p w:rsidR="00F759B2" w:rsidDel="00C8208A" w:rsidRDefault="00F759B2" w:rsidP="00A93DC3">
      <w:pPr>
        <w:pStyle w:val="Heading4"/>
        <w:rPr>
          <w:ins w:id="319" w:author="LGE" w:date="2013-08-27T12:04:00Z"/>
          <w:del w:id="320" w:author="LGER01" w:date="2013-08-27T16:05:00Z"/>
        </w:rPr>
      </w:pPr>
      <w:ins w:id="321" w:author="LGE" w:date="2013-08-27T12:04:00Z">
        <w:del w:id="322" w:author="LGER01" w:date="2013-08-27T16:05:00Z">
          <w:r w:rsidDel="00C8208A">
            <w:delText xml:space="preserve">the value of the </w:delText>
          </w:r>
          <w:r w:rsidRPr="001A1906" w:rsidDel="00C8208A">
            <w:rPr>
              <w:i/>
            </w:rPr>
            <w:delText>Content-Type</w:delText>
          </w:r>
          <w:r w:rsidDel="00C8208A">
            <w:delText xml:space="preserve"> header MUST conform to the ABNF syntax given in the following textbox.</w:delText>
          </w:r>
        </w:del>
      </w:ins>
    </w:p>
    <w:p w:rsidR="00F759B2" w:rsidRPr="00FD7D76" w:rsidDel="00C8208A" w:rsidRDefault="00F759B2" w:rsidP="00A93DC3">
      <w:pPr>
        <w:pStyle w:val="Heading4"/>
        <w:rPr>
          <w:ins w:id="323" w:author="LGE" w:date="2013-08-27T12:04:00Z"/>
          <w:del w:id="324" w:author="LGER01" w:date="2013-08-27T16:05:00Z"/>
        </w:rPr>
      </w:pPr>
      <w:r>
        <w:rPr>
          <w:noProof/>
          <w:lang w:eastAsia="fr-FR"/>
        </w:rPr>
      </w:r>
      <w:ins w:id="325" w:author="LGE" w:date="2013-08-27T12:04:00Z">
        <w:del w:id="326" w:author="LGER01" w:date="2013-08-27T16:05:00Z">
          <w:r w:rsidRPr="00132F7C">
            <w:pict>
              <v:shapetype id="_x0000_t202" coordsize="21600,21600" o:spt="202" path="m,l,21600r21600,l21600,xe">
                <v:stroke joinstyle="miter"/>
                <v:path gradientshapeok="t" o:connecttype="rect"/>
              </v:shapetype>
              <v:shape id="_x0000_s1028" type="#_x0000_t202" style="width:424.3pt;height:335.6pt;mso-position-horizontal-relative:char;mso-position-vertical-relative:line" fillcolor="#c5d5e9">
                <v:textbox style="mso-next-textbox:#_x0000_s1028">
                  <w:txbxContent>
                    <w:p w:rsidR="00F759B2" w:rsidRPr="00760D03" w:rsidRDefault="00F759B2" w:rsidP="00A93DC3">
                      <w:pPr>
                        <w:jc w:val="both"/>
                        <w:rPr>
                          <w:rFonts w:ascii="Courier New" w:hAnsi="Courier New" w:cs="Courier New"/>
                        </w:rPr>
                      </w:pPr>
                      <w:r w:rsidRPr="00760D03">
                        <w:rPr>
                          <w:rFonts w:ascii="Courier New" w:hAnsi="Courier New" w:cs="Courier New"/>
                          <w:b/>
                        </w:rPr>
                        <w:t>Value = MIMEtype ";" Keytype ";" Digest</w:t>
                      </w:r>
                    </w:p>
                    <w:p w:rsidR="00F759B2" w:rsidRPr="00760D03" w:rsidRDefault="00F759B2" w:rsidP="00A93DC3">
                      <w:pPr>
                        <w:jc w:val="both"/>
                        <w:rPr>
                          <w:rFonts w:ascii="Courier New" w:hAnsi="Courier New" w:cs="Courier New"/>
                        </w:rPr>
                      </w:pPr>
                      <w:r w:rsidRPr="00760D03">
                        <w:rPr>
                          <w:rFonts w:ascii="Courier New" w:hAnsi="Courier New" w:cs="Courier New"/>
                          <w:b/>
                        </w:rPr>
                        <w:t>MIMEtype = "</w:t>
                      </w:r>
                      <w:r w:rsidRPr="00760D03">
                        <w:rPr>
                          <w:rFonts w:ascii="Courier New" w:hAnsi="Courier New" w:cs="Courier New"/>
                          <w:iCs/>
                        </w:rPr>
                        <w:t>application/vnd.syncml.dm+wbxml"</w:t>
                      </w:r>
                    </w:p>
                    <w:p w:rsidR="00F759B2" w:rsidRPr="00760D03" w:rsidRDefault="00F759B2"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Cannot use XML for bootstrap</w:t>
                      </w:r>
                    </w:p>
                    <w:p w:rsidR="00F759B2" w:rsidRPr="00760D03" w:rsidRDefault="00F759B2" w:rsidP="00A93DC3">
                      <w:pPr>
                        <w:jc w:val="both"/>
                        <w:rPr>
                          <w:rFonts w:ascii="Courier New" w:hAnsi="Courier New" w:cs="Courier New"/>
                        </w:rPr>
                      </w:pPr>
                      <w:r w:rsidRPr="00760D03">
                        <w:rPr>
                          <w:rFonts w:ascii="Courier New" w:hAnsi="Courier New" w:cs="Courier New"/>
                        </w:rPr>
                        <w:t>Keytype = "NETWORKID" / "USERPIN" / "USERPIN_NETWORKID" / Other_Key</w:t>
                      </w:r>
                    </w:p>
                    <w:p w:rsidR="00F759B2" w:rsidRPr="00760D03" w:rsidRDefault="00F759B2" w:rsidP="00A93DC3">
                      <w:pPr>
                        <w:ind w:left="1440"/>
                        <w:jc w:val="both"/>
                        <w:rPr>
                          <w:rFonts w:ascii="Courier New" w:hAnsi="Courier New" w:cs="Courier New"/>
                        </w:rPr>
                      </w:pPr>
                      <w:r w:rsidRPr="00760D03">
                        <w:rPr>
                          <w:rFonts w:ascii="Courier New" w:hAnsi="Courier New" w:cs="Courier New"/>
                          <w:iCs/>
                        </w:rPr>
                        <w:t xml:space="preserve">; </w:t>
                      </w:r>
                      <w:r w:rsidRPr="00760D03">
                        <w:rPr>
                          <w:rFonts w:ascii="Courier New" w:hAnsi="Courier New" w:cs="Courier New"/>
                        </w:rPr>
                        <w:t>Indicates the type of shared secret that is employed</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xml:space="preserve">; for the Bootstrap process.  Keys other than NETWORKID, </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USERPIN and USERPIN_NETWORKID may also be used</w:t>
                      </w:r>
                    </w:p>
                    <w:p w:rsidR="00F759B2" w:rsidRPr="00760D03" w:rsidRDefault="00F759B2" w:rsidP="00A93DC3">
                      <w:pPr>
                        <w:jc w:val="both"/>
                        <w:rPr>
                          <w:rFonts w:ascii="Courier New" w:hAnsi="Courier New" w:cs="Courier New"/>
                        </w:rPr>
                      </w:pPr>
                      <w:r w:rsidRPr="00760D03">
                        <w:rPr>
                          <w:rFonts w:ascii="Courier New" w:hAnsi="Courier New" w:cs="Courier New"/>
                        </w:rPr>
                        <w:t xml:space="preserve">Other_Key = </w:t>
                      </w:r>
                      <w:r w:rsidRPr="00760D03">
                        <w:rPr>
                          <w:rFonts w:ascii="Courier New" w:hAnsi="Courier New" w:cs="Courier New"/>
                          <w:lang w:eastAsia="zh-CN"/>
                        </w:rPr>
                        <w:t>1</w:t>
                      </w:r>
                      <w:r w:rsidRPr="00760D03">
                        <w:rPr>
                          <w:rFonts w:ascii="Courier New" w:hAnsi="Courier New" w:cs="Courier New"/>
                        </w:rPr>
                        <w:t>*VCHAR</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Keys other than NETWORKID, USERPIN and</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USERPIN_NETWORKID may also be used</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(RFC 5234 defines VCHAR as any visible character</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i.e. any character with ASCII value in the range</w:t>
                      </w:r>
                    </w:p>
                    <w:p w:rsidR="00F759B2" w:rsidRPr="00760D03" w:rsidRDefault="00F759B2" w:rsidP="00A93DC3">
                      <w:pPr>
                        <w:ind w:left="1440"/>
                        <w:jc w:val="both"/>
                        <w:rPr>
                          <w:rFonts w:ascii="Courier New" w:hAnsi="Courier New" w:cs="Courier New"/>
                        </w:rPr>
                      </w:pPr>
                      <w:r w:rsidRPr="00760D03">
                        <w:rPr>
                          <w:rFonts w:ascii="Courier New" w:hAnsi="Courier New" w:cs="Courier New"/>
                        </w:rPr>
                        <w:t xml:space="preserve">;  0x21 through 0x7E) </w:t>
                      </w:r>
                    </w:p>
                    <w:p w:rsidR="00F759B2" w:rsidRDefault="00F759B2" w:rsidP="00A93DC3">
                      <w:pPr>
                        <w:jc w:val="both"/>
                        <w:rPr>
                          <w:rFonts w:ascii="Courier New" w:hAnsi="Courier New" w:cs="Courier New"/>
                          <w:sz w:val="16"/>
                          <w:szCs w:val="16"/>
                          <w:lang w:eastAsia="zh-CN"/>
                        </w:rPr>
                      </w:pPr>
                      <w:r>
                        <w:rPr>
                          <w:rFonts w:ascii="Courier New" w:hAnsi="Courier New" w:cs="Courier New"/>
                          <w:sz w:val="16"/>
                          <w:szCs w:val="16"/>
                        </w:rPr>
                        <w:t>Digest=40HEX</w:t>
                      </w:r>
                      <w:r>
                        <w:rPr>
                          <w:rFonts w:ascii="Courier New" w:hAnsi="Courier New" w:cs="Courier New"/>
                          <w:sz w:val="16"/>
                          <w:szCs w:val="16"/>
                          <w:lang w:eastAsia="zh-CN"/>
                        </w:rPr>
                        <w:t>DIG</w:t>
                      </w:r>
                    </w:p>
                    <w:p w:rsidR="00F759B2" w:rsidRDefault="00F759B2" w:rsidP="00A93DC3">
                      <w:pPr>
                        <w:ind w:left="1440"/>
                        <w:jc w:val="both"/>
                        <w:rPr>
                          <w:rFonts w:ascii="Courier New" w:hAnsi="Courier New" w:cs="Courier New"/>
                          <w:sz w:val="16"/>
                          <w:szCs w:val="16"/>
                        </w:rPr>
                      </w:pPr>
                      <w:r w:rsidRPr="00DF4813">
                        <w:rPr>
                          <w:rFonts w:ascii="Courier New" w:hAnsi="Courier New" w:cs="Courier New"/>
                          <w:iCs/>
                          <w:sz w:val="16"/>
                          <w:szCs w:val="16"/>
                        </w:rPr>
                        <w:t xml:space="preserve">; </w:t>
                      </w:r>
                      <w:r>
                        <w:rPr>
                          <w:rFonts w:ascii="Courier New" w:hAnsi="Courier New" w:cs="Courier New"/>
                          <w:sz w:val="16"/>
                          <w:szCs w:val="16"/>
                        </w:rPr>
                        <w:t xml:space="preserve">The digest is the HMAC value that is computed as per the </w:t>
                      </w:r>
                    </w:p>
                    <w:p w:rsidR="00F759B2" w:rsidRDefault="00F759B2" w:rsidP="00A93DC3">
                      <w:pPr>
                        <w:ind w:left="1440"/>
                        <w:jc w:val="both"/>
                        <w:rPr>
                          <w:rFonts w:ascii="Courier New" w:hAnsi="Courier New" w:cs="Courier New"/>
                          <w:sz w:val="16"/>
                          <w:szCs w:val="16"/>
                        </w:rPr>
                      </w:pPr>
                      <w:r>
                        <w:rPr>
                          <w:rFonts w:ascii="Courier New" w:hAnsi="Courier New" w:cs="Courier New"/>
                          <w:sz w:val="16"/>
                          <w:szCs w:val="16"/>
                        </w:rPr>
                        <w:t>; method described in this section</w:t>
                      </w:r>
                    </w:p>
                    <w:p w:rsidR="00F759B2" w:rsidRDefault="00F759B2" w:rsidP="00A93DC3">
                      <w:pPr>
                        <w:ind w:left="1440"/>
                        <w:jc w:val="both"/>
                        <w:rPr>
                          <w:rFonts w:ascii="Courier New" w:hAnsi="Courier New" w:cs="Courier New"/>
                          <w:sz w:val="16"/>
                          <w:szCs w:val="16"/>
                        </w:rPr>
                      </w:pPr>
                    </w:p>
                    <w:p w:rsidR="00F759B2" w:rsidRDefault="00F759B2" w:rsidP="00A93DC3">
                      <w:pPr>
                        <w:ind w:left="1440"/>
                        <w:jc w:val="both"/>
                      </w:pPr>
                    </w:p>
                  </w:txbxContent>
                </v:textbox>
                <w10:anchorlock/>
              </v:shape>
            </w:pict>
          </w:r>
        </w:del>
      </w:ins>
    </w:p>
    <w:p w:rsidR="00F759B2" w:rsidRPr="004F55E4" w:rsidDel="00C8208A" w:rsidRDefault="00F759B2" w:rsidP="00A93DC3">
      <w:pPr>
        <w:pStyle w:val="Heading4"/>
        <w:rPr>
          <w:ins w:id="327" w:author="LGE" w:date="2013-08-27T12:04:00Z"/>
          <w:del w:id="328" w:author="LGER01" w:date="2013-08-27T16:05:00Z"/>
        </w:rPr>
      </w:pPr>
      <w:ins w:id="329" w:author="LGE" w:date="2013-08-27T12:04:00Z">
        <w:del w:id="330" w:author="LGER01" w:date="2013-08-27T16:05:00Z">
          <w:r w:rsidRPr="00FD7D76" w:rsidDel="00C8208A">
            <w:delText xml:space="preserve"> </w:delText>
          </w:r>
        </w:del>
      </w:ins>
    </w:p>
    <w:p w:rsidR="00F759B2" w:rsidRPr="0001604F" w:rsidRDefault="00F759B2" w:rsidP="00A93DC3">
      <w:pPr>
        <w:pStyle w:val="Heading4"/>
        <w:rPr>
          <w:ins w:id="331" w:author="LGE" w:date="2013-08-27T12:04:00Z"/>
          <w:lang w:val="en-GB"/>
        </w:rPr>
      </w:pPr>
      <w:ins w:id="332" w:author="LGE" w:date="2013-08-27T12:11:00Z">
        <w:r w:rsidRPr="00F759B2">
          <w:rPr>
            <w:lang w:val="en-GB" w:eastAsia="ko-KR"/>
            <w:rPrChange w:id="333" w:author="JAD/Oberthur" w:date="2013-09-18T15:47:00Z">
              <w:rPr>
                <w:color w:val="3300FF"/>
                <w:lang w:eastAsia="ko-KR"/>
              </w:rPr>
            </w:rPrChange>
          </w:rPr>
          <w:t>9.3.</w:t>
        </w:r>
        <w:del w:id="334" w:author="LGER01" w:date="2013-08-27T16:38:00Z">
          <w:r w:rsidRPr="00F759B2">
            <w:rPr>
              <w:lang w:val="en-GB" w:eastAsia="ko-KR"/>
              <w:rPrChange w:id="335" w:author="JAD/Oberthur" w:date="2013-09-18T15:47:00Z">
                <w:rPr>
                  <w:color w:val="3300FF"/>
                  <w:lang w:eastAsia="ko-KR"/>
                </w:rPr>
              </w:rPrChange>
            </w:rPr>
            <w:delText>2</w:delText>
          </w:r>
        </w:del>
      </w:ins>
      <w:ins w:id="336" w:author="LGER01" w:date="2013-08-27T16:38:00Z">
        <w:r w:rsidRPr="00F759B2">
          <w:rPr>
            <w:lang w:val="en-GB" w:eastAsia="ko-KR"/>
            <w:rPrChange w:id="337" w:author="JAD/Oberthur" w:date="2013-09-18T15:47:00Z">
              <w:rPr>
                <w:color w:val="3300FF"/>
                <w:lang w:eastAsia="ko-KR"/>
              </w:rPr>
            </w:rPrChange>
          </w:rPr>
          <w:t>1</w:t>
        </w:r>
      </w:ins>
      <w:ins w:id="338" w:author="LGE" w:date="2013-08-27T12:11:00Z">
        <w:r w:rsidRPr="00F759B2">
          <w:rPr>
            <w:lang w:val="en-GB" w:eastAsia="ko-KR"/>
            <w:rPrChange w:id="339" w:author="JAD/Oberthur" w:date="2013-09-18T15:47:00Z">
              <w:rPr>
                <w:color w:val="3300FF"/>
                <w:lang w:eastAsia="ko-KR"/>
              </w:rPr>
            </w:rPrChange>
          </w:rPr>
          <w:t>.</w:t>
        </w:r>
        <w:del w:id="340" w:author="SKP" w:date="2013-08-29T16:21:00Z">
          <w:r w:rsidRPr="00F759B2">
            <w:rPr>
              <w:lang w:val="en-GB" w:eastAsia="ko-KR"/>
              <w:rPrChange w:id="341" w:author="JAD/Oberthur" w:date="2013-09-18T15:47:00Z">
                <w:rPr>
                  <w:color w:val="3300FF"/>
                  <w:lang w:eastAsia="ko-KR"/>
                </w:rPr>
              </w:rPrChange>
            </w:rPr>
            <w:delText>4</w:delText>
          </w:r>
        </w:del>
      </w:ins>
      <w:ins w:id="342" w:author="SKP" w:date="2013-08-29T16:21:00Z">
        <w:r w:rsidRPr="00F759B2">
          <w:rPr>
            <w:lang w:val="en-GB" w:eastAsia="ko-KR"/>
            <w:rPrChange w:id="343" w:author="JAD/Oberthur" w:date="2013-09-18T15:47:00Z">
              <w:rPr>
                <w:color w:val="3300FF"/>
                <w:lang w:eastAsia="ko-KR"/>
              </w:rPr>
            </w:rPrChange>
          </w:rPr>
          <w:t>3</w:t>
        </w:r>
      </w:ins>
      <w:ins w:id="344" w:author="LGE" w:date="2013-08-27T12:11:00Z">
        <w:r w:rsidRPr="00F759B2">
          <w:rPr>
            <w:lang w:val="en-GB" w:eastAsia="ko-KR"/>
            <w:rPrChange w:id="345" w:author="JAD/Oberthur" w:date="2013-09-18T15:47:00Z">
              <w:rPr>
                <w:color w:val="3300FF"/>
                <w:lang w:eastAsia="ko-KR"/>
              </w:rPr>
            </w:rPrChange>
          </w:rPr>
          <w:t xml:space="preserve"> </w:t>
        </w:r>
      </w:ins>
      <w:ins w:id="346" w:author="LGE" w:date="2013-08-27T12:04:00Z">
        <w:r w:rsidRPr="0001604F">
          <w:rPr>
            <w:lang w:val="en-GB"/>
          </w:rPr>
          <w:t>Network Dependent Security</w:t>
        </w:r>
      </w:ins>
    </w:p>
    <w:p w:rsidR="00F759B2" w:rsidRPr="0001604F" w:rsidRDefault="00F759B2" w:rsidP="00A93DC3">
      <w:pPr>
        <w:pStyle w:val="Heading5"/>
        <w:numPr>
          <w:ilvl w:val="0"/>
          <w:numId w:val="0"/>
        </w:numPr>
        <w:ind w:left="1512" w:hanging="1512"/>
        <w:rPr>
          <w:ins w:id="347" w:author="LGE" w:date="2013-08-27T12:04:00Z"/>
          <w:lang w:val="en-GB"/>
        </w:rPr>
      </w:pPr>
      <w:ins w:id="348" w:author="LGE" w:date="2013-08-27T12:11:00Z">
        <w:r w:rsidRPr="00F759B2">
          <w:rPr>
            <w:lang w:val="en-GB" w:eastAsia="ko-KR"/>
            <w:rPrChange w:id="349" w:author="JAD/Oberthur" w:date="2013-09-18T15:47:00Z">
              <w:rPr>
                <w:color w:val="3300FF"/>
                <w:lang w:eastAsia="ko-KR"/>
              </w:rPr>
            </w:rPrChange>
          </w:rPr>
          <w:t>9.3.</w:t>
        </w:r>
        <w:del w:id="350" w:author="LGER01" w:date="2013-08-27T16:38:00Z">
          <w:r w:rsidRPr="00F759B2">
            <w:rPr>
              <w:lang w:val="en-GB" w:eastAsia="ko-KR"/>
              <w:rPrChange w:id="351" w:author="JAD/Oberthur" w:date="2013-09-18T15:47:00Z">
                <w:rPr>
                  <w:color w:val="3300FF"/>
                  <w:lang w:eastAsia="ko-KR"/>
                </w:rPr>
              </w:rPrChange>
            </w:rPr>
            <w:delText>2</w:delText>
          </w:r>
        </w:del>
      </w:ins>
      <w:ins w:id="352" w:author="LGER01" w:date="2013-08-27T16:38:00Z">
        <w:r w:rsidRPr="00F759B2">
          <w:rPr>
            <w:lang w:val="en-GB" w:eastAsia="ko-KR"/>
            <w:rPrChange w:id="353" w:author="JAD/Oberthur" w:date="2013-09-18T15:47:00Z">
              <w:rPr>
                <w:color w:val="3300FF"/>
                <w:lang w:eastAsia="ko-KR"/>
              </w:rPr>
            </w:rPrChange>
          </w:rPr>
          <w:t>1</w:t>
        </w:r>
      </w:ins>
      <w:ins w:id="354" w:author="LGE" w:date="2013-08-27T12:11:00Z">
        <w:r w:rsidRPr="00F759B2">
          <w:rPr>
            <w:lang w:val="en-GB" w:eastAsia="ko-KR"/>
            <w:rPrChange w:id="355" w:author="JAD/Oberthur" w:date="2013-09-18T15:47:00Z">
              <w:rPr>
                <w:color w:val="3300FF"/>
                <w:lang w:eastAsia="ko-KR"/>
              </w:rPr>
            </w:rPrChange>
          </w:rPr>
          <w:t>.</w:t>
        </w:r>
        <w:del w:id="356" w:author="SKP" w:date="2013-08-29T16:21:00Z">
          <w:r w:rsidRPr="00F759B2">
            <w:rPr>
              <w:lang w:val="en-GB" w:eastAsia="ko-KR"/>
              <w:rPrChange w:id="357" w:author="JAD/Oberthur" w:date="2013-09-18T15:47:00Z">
                <w:rPr>
                  <w:color w:val="3300FF"/>
                  <w:lang w:eastAsia="ko-KR"/>
                </w:rPr>
              </w:rPrChange>
            </w:rPr>
            <w:delText>4</w:delText>
          </w:r>
        </w:del>
      </w:ins>
      <w:ins w:id="358" w:author="SKP" w:date="2013-08-29T16:21:00Z">
        <w:r w:rsidRPr="00F759B2">
          <w:rPr>
            <w:lang w:val="en-GB" w:eastAsia="ko-KR"/>
            <w:rPrChange w:id="359" w:author="JAD/Oberthur" w:date="2013-09-18T15:47:00Z">
              <w:rPr>
                <w:color w:val="3300FF"/>
                <w:lang w:eastAsia="ko-KR"/>
              </w:rPr>
            </w:rPrChange>
          </w:rPr>
          <w:t>3</w:t>
        </w:r>
      </w:ins>
      <w:ins w:id="360" w:author="LGE" w:date="2013-08-27T12:11:00Z">
        <w:r w:rsidRPr="00F759B2">
          <w:rPr>
            <w:lang w:val="en-GB" w:eastAsia="ko-KR"/>
            <w:rPrChange w:id="361" w:author="JAD/Oberthur" w:date="2013-09-18T15:47:00Z">
              <w:rPr>
                <w:color w:val="3300FF"/>
                <w:lang w:eastAsia="ko-KR"/>
              </w:rPr>
            </w:rPrChange>
          </w:rPr>
          <w:t xml:space="preserve">.1 </w:t>
        </w:r>
      </w:ins>
      <w:ins w:id="362" w:author="LGE" w:date="2013-08-27T12:04:00Z">
        <w:r w:rsidRPr="0001604F">
          <w:rPr>
            <w:lang w:val="en-GB"/>
          </w:rPr>
          <w:t>3GPP_GBA</w:t>
        </w:r>
      </w:ins>
    </w:p>
    <w:p w:rsidR="00F759B2" w:rsidRPr="00FD7D76" w:rsidRDefault="00F759B2" w:rsidP="00A93DC3">
      <w:pPr>
        <w:pStyle w:val="BodyText"/>
        <w:rPr>
          <w:ins w:id="363" w:author="LGE" w:date="2013-08-27T12:04:00Z"/>
          <w:lang w:val="en-GB"/>
        </w:rPr>
      </w:pPr>
      <w:ins w:id="364" w:author="LGE" w:date="2013-08-27T12:04:00Z">
        <w:r w:rsidRPr="00FD7D76">
          <w:rPr>
            <w:lang w:val="en-GB"/>
          </w:rPr>
          <w:t>This method applies only to 3GPP Networks and devices that support GBA Push.</w:t>
        </w:r>
      </w:ins>
    </w:p>
    <w:p w:rsidR="00F759B2" w:rsidRPr="00FD7D76" w:rsidRDefault="00F759B2" w:rsidP="00A93DC3">
      <w:pPr>
        <w:pStyle w:val="BodyText"/>
        <w:rPr>
          <w:ins w:id="365" w:author="LGE" w:date="2013-08-27T12:04:00Z"/>
          <w:lang w:val="en-GB"/>
        </w:rPr>
      </w:pPr>
      <w:ins w:id="366" w:author="LGE" w:date="2013-08-27T12:04:00Z">
        <w:r>
          <w:rPr>
            <w:lang w:val="en-GB"/>
          </w:rPr>
          <w:t>It is</w:t>
        </w:r>
        <w:r w:rsidRPr="00FD7D76">
          <w:rPr>
            <w:lang w:val="en-GB"/>
          </w:rPr>
          <w:t xml:space="preserve"> assume</w:t>
        </w:r>
        <w:r>
          <w:rPr>
            <w:lang w:val="en-GB"/>
          </w:rPr>
          <w:t>d</w:t>
        </w:r>
        <w:r w:rsidRPr="00FD7D76">
          <w:rPr>
            <w:lang w:val="en-GB"/>
          </w:rPr>
          <w:t xml:space="preserve"> that the DM Server has access to both a DM Bootstrap Integrity Key (DMBIK) and a DM Bootstrap Encryption Key (DMBEK) which have been derived from the long-term secret that is shared between the device </w:t>
        </w:r>
        <w:del w:id="367" w:author="R03" w:date="2013-09-17T21:25:00Z">
          <w:r w:rsidRPr="00FD7D76" w:rsidDel="00327E6A">
            <w:rPr>
              <w:lang w:val="en-GB"/>
            </w:rPr>
            <w:delText>s</w:delText>
          </w:r>
        </w:del>
      </w:ins>
      <w:ins w:id="368" w:author="R03" w:date="2013-09-17T21:25:00Z">
        <w:r>
          <w:rPr>
            <w:rFonts w:eastAsia="Times New Roman"/>
            <w:lang w:val="en-GB" w:eastAsia="ko-KR"/>
          </w:rPr>
          <w:t>S</w:t>
        </w:r>
      </w:ins>
      <w:ins w:id="369" w:author="LGE" w:date="2013-08-27T12:04:00Z">
        <w:r w:rsidRPr="00FD7D76">
          <w:rPr>
            <w:lang w:val="en-GB"/>
          </w:rPr>
          <w:t xml:space="preserve">martcard and the network using the 3GPP Generic Bootstrapping Architecture (GBA) Push </w:t>
        </w:r>
        <w:r w:rsidRPr="00956D65">
          <w:rPr>
            <w:lang w:val="en-GB"/>
          </w:rPr>
          <w:t xml:space="preserve">specifications </w:t>
        </w:r>
        <w:r w:rsidRPr="00956D65">
          <w:rPr>
            <w:lang w:val="en-GB"/>
          </w:rPr>
          <w:fldChar w:fldCharType="begin"/>
        </w:r>
        <w:r w:rsidRPr="00956D65">
          <w:rPr>
            <w:lang w:val="en-GB"/>
          </w:rPr>
          <w:instrText xml:space="preserve"> REF TS33_223 \h  \* MERGEFORMAT </w:instrText>
        </w:r>
      </w:ins>
      <w:r w:rsidRPr="00956D65">
        <w:rPr>
          <w:lang w:val="en-GB"/>
        </w:rPr>
      </w:r>
      <w:ins w:id="370" w:author="LGE" w:date="2013-08-27T12:04:00Z">
        <w:r w:rsidRPr="00956D65">
          <w:rPr>
            <w:lang w:val="en-GB"/>
          </w:rPr>
          <w:fldChar w:fldCharType="separate"/>
        </w:r>
        <w:r w:rsidRPr="00956D65">
          <w:rPr>
            <w:bCs/>
          </w:rPr>
          <w:t>[TS33.223]</w:t>
        </w:r>
        <w:r w:rsidRPr="00956D65">
          <w:rPr>
            <w:lang w:val="en-GB"/>
          </w:rPr>
          <w:fldChar w:fldCharType="end"/>
        </w:r>
        <w:r w:rsidRPr="00956D65">
          <w:rPr>
            <w:lang w:val="en-GB"/>
          </w:rPr>
          <w:t>.</w:t>
        </w:r>
      </w:ins>
    </w:p>
    <w:p w:rsidR="00F759B2" w:rsidRPr="00FD7D76" w:rsidRDefault="00F759B2" w:rsidP="00A93DC3">
      <w:pPr>
        <w:pStyle w:val="BodyText"/>
        <w:rPr>
          <w:ins w:id="371" w:author="LGE" w:date="2013-08-27T12:04:00Z"/>
          <w:lang w:val="en-GB"/>
        </w:rPr>
      </w:pPr>
      <w:ins w:id="372" w:author="LGE" w:date="2013-08-27T12:04:00Z">
        <w:r w:rsidRPr="00FD7D76">
          <w:rPr>
            <w:lang w:val="en-GB"/>
          </w:rPr>
          <w:t>The GBA Push procedures MUST be executed prior to sending the bootstrap message itself in order for terminal and network to agree on the DMBIK and DMBEK that SHALL be used to protect the bootstrap message. For more information on how a DM Server can interact with GBA Push see</w:t>
        </w:r>
        <w:del w:id="373" w:author="LGER01" w:date="2013-08-27T16:37:00Z">
          <w:r w:rsidDel="00846044">
            <w:rPr>
              <w:lang w:val="en-GB"/>
            </w:rPr>
            <w:delText xml:space="preserve"> </w:delText>
          </w:r>
        </w:del>
      </w:ins>
      <w:ins w:id="374" w:author="LGER01" w:date="2013-08-27T16:37:00Z">
        <w:r>
          <w:rPr>
            <w:rFonts w:eastAsia="Times New Roman"/>
            <w:lang w:val="en-GB" w:eastAsia="ko-KR"/>
          </w:rPr>
          <w:t xml:space="preserve"> [DM1.3]</w:t>
        </w:r>
      </w:ins>
      <w:ins w:id="375" w:author="LGE" w:date="2013-08-27T12:04:00Z">
        <w:del w:id="376" w:author="LGER01" w:date="2013-08-27T16:37:00Z">
          <w:r w:rsidDel="00846044">
            <w:rPr>
              <w:lang w:val="en-GB"/>
            </w:rPr>
            <w:fldChar w:fldCharType="begin"/>
          </w:r>
          <w:r w:rsidDel="00846044">
            <w:rPr>
              <w:lang w:val="en-GB"/>
            </w:rPr>
            <w:delInstrText xml:space="preserve"> REF _Ref315700078 \w \h </w:delInstrText>
          </w:r>
        </w:del>
      </w:ins>
      <w:del w:id="377" w:author="LGER01" w:date="2013-08-27T16:37:00Z">
        <w:r w:rsidRPr="008C5A29" w:rsidDel="00846044">
          <w:rPr>
            <w:lang w:val="en-GB"/>
          </w:rPr>
        </w:r>
      </w:del>
      <w:ins w:id="378" w:author="LGE" w:date="2013-08-27T12:04:00Z">
        <w:del w:id="379" w:author="LGER01" w:date="2013-08-27T16:37:00Z">
          <w:r w:rsidDel="00846044">
            <w:rPr>
              <w:lang w:val="en-GB"/>
            </w:rPr>
            <w:fldChar w:fldCharType="separate"/>
          </w:r>
          <w:r w:rsidDel="00846044">
            <w:rPr>
              <w:lang w:val="en-GB"/>
            </w:rPr>
            <w:delText>Appendix C</w:delText>
          </w:r>
          <w:r w:rsidDel="00846044">
            <w:rPr>
              <w:lang w:val="en-GB"/>
            </w:rPr>
            <w:fldChar w:fldCharType="end"/>
          </w:r>
        </w:del>
        <w:r w:rsidRPr="00FD7D76">
          <w:rPr>
            <w:lang w:val="en-GB"/>
          </w:rPr>
          <w:t>.</w:t>
        </w:r>
      </w:ins>
    </w:p>
    <w:p w:rsidR="00F759B2" w:rsidRPr="00FD7D76" w:rsidRDefault="00F759B2" w:rsidP="00A93DC3">
      <w:pPr>
        <w:rPr>
          <w:ins w:id="380" w:author="LGE" w:date="2013-08-27T12:04:00Z"/>
        </w:rPr>
      </w:pPr>
      <w:ins w:id="381" w:author="LGE" w:date="2013-08-27T12:04:00Z">
        <w:r w:rsidRPr="00FD7D76">
          <w:t>The security method and combined integrity and confidentiality are passed as parameters to the content type in the format like this:</w:t>
        </w:r>
      </w:ins>
    </w:p>
    <w:p w:rsidR="00F759B2" w:rsidRPr="00E42778" w:rsidRDefault="00F759B2" w:rsidP="00A93DC3">
      <w:pPr>
        <w:rPr>
          <w:ins w:id="382" w:author="LGE" w:date="2013-08-27T12:04:00Z"/>
          <w:lang w:val="fr-FR"/>
        </w:rPr>
      </w:pPr>
      <w:ins w:id="383" w:author="LGE" w:date="2013-08-27T12:04:00Z">
        <w:r w:rsidRPr="00E42778">
          <w:rPr>
            <w:lang w:val="fr-FR"/>
          </w:rPr>
          <w:t>Content-Type: MIME type; SEC=type</w:t>
        </w:r>
      </w:ins>
    </w:p>
    <w:p w:rsidR="00F759B2" w:rsidRPr="00FD7D76" w:rsidRDefault="00F759B2" w:rsidP="00A93DC3">
      <w:pPr>
        <w:rPr>
          <w:ins w:id="384" w:author="LGE" w:date="2013-08-27T12:04:00Z"/>
        </w:rPr>
      </w:pPr>
      <w:ins w:id="385" w:author="LGE" w:date="2013-08-27T12:04:00Z">
        <w:r w:rsidRPr="00FD7D76">
          <w:t>Where:</w:t>
        </w:r>
      </w:ins>
    </w:p>
    <w:p w:rsidR="00F759B2" w:rsidRPr="00FD7D76" w:rsidRDefault="00F759B2" w:rsidP="00A93DC3">
      <w:pPr>
        <w:rPr>
          <w:ins w:id="386" w:author="LGE" w:date="2013-08-27T12:04:00Z"/>
        </w:rPr>
      </w:pPr>
      <w:ins w:id="387" w:author="LGE" w:date="2013-08-27T12:04:00Z">
        <w:r w:rsidRPr="00FD7D76">
          <w:t xml:space="preserve">MIME type is </w:t>
        </w:r>
        <w:del w:id="388" w:author="Sramanan" w:date="2013-09-24T04:16:00Z">
          <w:r w:rsidDel="00FC4C45">
            <w:delText>‘</w:delText>
          </w:r>
          <w:r w:rsidRPr="0087786C" w:rsidDel="00FC4C45">
            <w:rPr>
              <w:i/>
              <w:iCs/>
            </w:rPr>
            <w:delText>application/vnd.syncml.dm+wbxml</w:delText>
          </w:r>
          <w:r w:rsidDel="00FC4C45">
            <w:delText>’</w:delText>
          </w:r>
        </w:del>
      </w:ins>
      <w:ins w:id="389" w:author="Sramanan" w:date="2013-09-24T04:16:00Z">
        <w:r>
          <w:t>[TBD]</w:t>
        </w:r>
      </w:ins>
    </w:p>
    <w:p w:rsidR="00F759B2" w:rsidRPr="00FD7D76" w:rsidRDefault="00F759B2" w:rsidP="00A93DC3">
      <w:pPr>
        <w:rPr>
          <w:ins w:id="390" w:author="LGE" w:date="2013-08-27T12:04:00Z"/>
        </w:rPr>
      </w:pPr>
      <w:ins w:id="391" w:author="LGE" w:date="2013-08-27T12:04:00Z">
        <w:r w:rsidRPr="00FD7D76">
          <w:t xml:space="preserve">SEC = “3GPP_GBA” </w:t>
        </w:r>
      </w:ins>
    </w:p>
    <w:p w:rsidR="00F759B2" w:rsidRPr="00FD7D76" w:rsidRDefault="00F759B2" w:rsidP="00A93DC3">
      <w:pPr>
        <w:rPr>
          <w:ins w:id="392" w:author="LGE" w:date="2013-08-27T12:04:00Z"/>
        </w:rPr>
      </w:pPr>
      <w:ins w:id="393" w:author="LGE" w:date="2013-08-27T12:04:00Z">
        <w:r w:rsidRPr="00FD7D76">
          <w:t>GBA Push allows the generation of a so called Ks_(ext/int)_NAF shared secret both in the network and in the device. From this master key Ks_(ext/int)_NAF, two shared secrets are generated: the DMBIK and the DMBEK.</w:t>
        </w:r>
      </w:ins>
    </w:p>
    <w:p w:rsidR="00F759B2" w:rsidRPr="00FD7D76" w:rsidRDefault="00F759B2" w:rsidP="00A93DC3">
      <w:pPr>
        <w:rPr>
          <w:ins w:id="394" w:author="LGE" w:date="2013-08-27T12:04:00Z"/>
        </w:rPr>
      </w:pPr>
      <w:ins w:id="395" w:author="LGE" w:date="2013-08-27T12:04:00Z">
        <w:r w:rsidRPr="00FD7D76">
          <w:t>This 3GPP_GBA method requires:</w:t>
        </w:r>
      </w:ins>
    </w:p>
    <w:p w:rsidR="00F759B2" w:rsidRPr="00FD7D76" w:rsidRDefault="00F759B2" w:rsidP="00A93DC3">
      <w:pPr>
        <w:numPr>
          <w:ilvl w:val="0"/>
          <w:numId w:val="17"/>
        </w:numPr>
        <w:rPr>
          <w:ins w:id="396" w:author="LGE" w:date="2013-08-27T12:04:00Z"/>
        </w:rPr>
      </w:pPr>
      <w:ins w:id="397" w:author="LGE" w:date="2013-08-27T12:04:00Z">
        <w:r w:rsidRPr="00FD7D76">
          <w:t>The NAF_Id SHALL be constructed using as FQDN the DM Server FQDN and as GBA Ua security protocol identifier the one defined for DM in Open Mobile Naming Authority (OMNA).</w:t>
        </w:r>
      </w:ins>
    </w:p>
    <w:p w:rsidR="00F759B2" w:rsidRPr="00FD7D76" w:rsidRDefault="00F759B2" w:rsidP="00A93DC3">
      <w:pPr>
        <w:numPr>
          <w:ilvl w:val="0"/>
          <w:numId w:val="17"/>
        </w:numPr>
        <w:rPr>
          <w:ins w:id="398" w:author="LGE" w:date="2013-08-27T12:04:00Z"/>
        </w:rPr>
      </w:pPr>
      <w:ins w:id="399" w:author="LGE" w:date="2013-08-27T12:04:00Z">
        <w:r w:rsidRPr="00FD7D76">
          <w:t xml:space="preserve">An integrity and confidentiality protected bootstrap message using DMBIK and DMBEK shared secrets and derived from the Ks_(ext/int)_NAF using the GBA key derivation function </w:t>
        </w:r>
      </w:ins>
      <w:ins w:id="400" w:author="JAD/Oberthur" w:date="2013-09-18T12:49:00Z">
        <w:r>
          <w:t>as follows :</w:t>
        </w:r>
      </w:ins>
      <w:ins w:id="401" w:author="JAD/Oberthur" w:date="2013-09-18T12:51:00Z">
        <w:r>
          <w:t xml:space="preserve"> </w:t>
        </w:r>
      </w:ins>
      <w:ins w:id="402" w:author="LGE" w:date="2013-08-27T12:04:00Z">
        <w:del w:id="403" w:author="JAD/Oberthur" w:date="2013-09-18T12:51:00Z">
          <w:r w:rsidRPr="00FD7D76" w:rsidDel="00556BB4">
            <w:delText xml:space="preserve">(see Annex B </w:delText>
          </w:r>
          <w:r w:rsidRPr="00956D65" w:rsidDel="00556BB4">
            <w:delText xml:space="preserve">of </w:delText>
          </w:r>
          <w:r w:rsidRPr="00956D65" w:rsidDel="00556BB4">
            <w:fldChar w:fldCharType="begin"/>
          </w:r>
          <w:r w:rsidRPr="00956D65" w:rsidDel="00556BB4">
            <w:delInstrText xml:space="preserve"> REF TS33_220 \h  \* MERGEFORMAT </w:delInstrText>
          </w:r>
        </w:del>
      </w:ins>
      <w:del w:id="404" w:author="JAD/Oberthur" w:date="2013-09-18T12:51:00Z"/>
      <w:ins w:id="405" w:author="LGE" w:date="2013-08-27T12:04:00Z">
        <w:del w:id="406" w:author="JAD/Oberthur" w:date="2013-09-18T12:51:00Z">
          <w:r w:rsidRPr="00956D65" w:rsidDel="00556BB4">
            <w:fldChar w:fldCharType="separate"/>
          </w:r>
          <w:r w:rsidRPr="00956D65" w:rsidDel="00556BB4">
            <w:rPr>
              <w:bCs/>
            </w:rPr>
            <w:delText>[TS33.220]</w:delText>
          </w:r>
          <w:r w:rsidRPr="00956D65" w:rsidDel="00556BB4">
            <w:fldChar w:fldCharType="end"/>
          </w:r>
          <w:r w:rsidRPr="00956D65" w:rsidDel="00556BB4">
            <w:delText xml:space="preserve"> as follows</w:delText>
          </w:r>
          <w:r w:rsidRPr="00FD7D76" w:rsidDel="00556BB4">
            <w:delText xml:space="preserve"> (see notation style and how parameters are used in Annex B of TS 33.220):</w:delText>
          </w:r>
        </w:del>
      </w:ins>
    </w:p>
    <w:p w:rsidR="00F759B2" w:rsidRPr="00FD7D76" w:rsidRDefault="00F759B2" w:rsidP="00A93DC3">
      <w:pPr>
        <w:numPr>
          <w:ilvl w:val="0"/>
          <w:numId w:val="15"/>
        </w:numPr>
        <w:tabs>
          <w:tab w:val="clear" w:pos="720"/>
          <w:tab w:val="num" w:pos="1080"/>
        </w:tabs>
        <w:ind w:left="1080"/>
        <w:rPr>
          <w:ins w:id="407" w:author="LGE" w:date="2013-08-27T12:04:00Z"/>
        </w:rPr>
      </w:pPr>
      <w:ins w:id="408" w:author="LGE" w:date="2013-08-27T12:04:00Z">
        <w:r w:rsidRPr="00FD7D76">
          <w:t>FC = 0x01</w:t>
        </w:r>
      </w:ins>
    </w:p>
    <w:p w:rsidR="00F759B2" w:rsidRPr="00FD7D76" w:rsidRDefault="00F759B2" w:rsidP="00A93DC3">
      <w:pPr>
        <w:numPr>
          <w:ilvl w:val="0"/>
          <w:numId w:val="15"/>
        </w:numPr>
        <w:tabs>
          <w:tab w:val="clear" w:pos="720"/>
          <w:tab w:val="num" w:pos="1080"/>
        </w:tabs>
        <w:ind w:left="1080"/>
        <w:rPr>
          <w:ins w:id="409" w:author="LGE" w:date="2013-08-27T12:04:00Z"/>
        </w:rPr>
      </w:pPr>
      <w:ins w:id="410" w:author="LGE" w:date="2013-08-27T12:04:00Z">
        <w:r w:rsidRPr="00FD7D76">
          <w:t>For DMBIK: P0 = "dmbik" (i.e. 0x64 0x6D 0x2D 0x62 0x69 0x6B)</w:t>
        </w:r>
      </w:ins>
    </w:p>
    <w:p w:rsidR="00F759B2" w:rsidRPr="00FD7D76" w:rsidRDefault="00F759B2" w:rsidP="00A93DC3">
      <w:pPr>
        <w:numPr>
          <w:ilvl w:val="0"/>
          <w:numId w:val="15"/>
        </w:numPr>
        <w:tabs>
          <w:tab w:val="clear" w:pos="720"/>
          <w:tab w:val="num" w:pos="1080"/>
        </w:tabs>
        <w:ind w:left="1080"/>
        <w:rPr>
          <w:ins w:id="411" w:author="LGE" w:date="2013-08-27T12:04:00Z"/>
        </w:rPr>
      </w:pPr>
      <w:ins w:id="412" w:author="LGE" w:date="2013-08-27T12:04:00Z">
        <w:r w:rsidRPr="00FD7D76">
          <w:t>For DMBEK: P0 = "dmbek" (i.e. 0x64 0x6D 0x2D 0x62 0x65 0x6B )</w:t>
        </w:r>
      </w:ins>
    </w:p>
    <w:p w:rsidR="00F759B2" w:rsidRPr="00FD7D76" w:rsidRDefault="00F759B2" w:rsidP="00A93DC3">
      <w:pPr>
        <w:numPr>
          <w:ilvl w:val="0"/>
          <w:numId w:val="15"/>
        </w:numPr>
        <w:tabs>
          <w:tab w:val="clear" w:pos="720"/>
          <w:tab w:val="num" w:pos="1080"/>
        </w:tabs>
        <w:ind w:left="1080"/>
        <w:rPr>
          <w:ins w:id="413" w:author="LGE" w:date="2013-08-27T12:04:00Z"/>
        </w:rPr>
      </w:pPr>
      <w:ins w:id="414" w:author="LGE" w:date="2013-08-27T12:04:00Z">
        <w:r w:rsidRPr="00FD7D76">
          <w:t>L0 = length of P0 is 6 octets (i.e. 0x00 0x06).</w:t>
        </w:r>
      </w:ins>
    </w:p>
    <w:p w:rsidR="00F759B2" w:rsidRDefault="00F759B2" w:rsidP="00A93DC3">
      <w:pPr>
        <w:numPr>
          <w:ins w:id="415" w:author="JAD/Oberthur" w:date="2013-09-18T12:51:00Z"/>
        </w:numPr>
        <w:ind w:left="360"/>
        <w:rPr>
          <w:ins w:id="416" w:author="JAD/Oberthur" w:date="2013-09-18T12:51:00Z"/>
        </w:rPr>
      </w:pPr>
      <w:ins w:id="417" w:author="JAD/Oberthur" w:date="2013-09-18T12:51:00Z">
        <w:r>
          <w:t>S</w:t>
        </w:r>
        <w:r w:rsidRPr="00FD7D76">
          <w:t xml:space="preserve">ee Annex B </w:t>
        </w:r>
        <w:r w:rsidRPr="00956D65">
          <w:t>of</w:t>
        </w:r>
      </w:ins>
      <w:ins w:id="418" w:author="JAD/Oberthur" w:date="2013-09-18T12:52:00Z">
        <w:r>
          <w:t xml:space="preserve"> [</w:t>
        </w:r>
        <w:r w:rsidRPr="00FD7D76">
          <w:t>TS 33.220</w:t>
        </w:r>
      </w:ins>
      <w:ins w:id="419" w:author="JAD/Oberthur" w:date="2013-09-18T12:53:00Z">
        <w:r>
          <w:t xml:space="preserve">] for </w:t>
        </w:r>
      </w:ins>
      <w:ins w:id="420" w:author="JAD/Oberthur" w:date="2013-09-18T12:51:00Z">
        <w:r w:rsidRPr="00FD7D76">
          <w:t>notation style and how parameters are use</w:t>
        </w:r>
        <w:r>
          <w:t>d</w:t>
        </w:r>
      </w:ins>
      <w:ins w:id="421" w:author="JAD/Oberthur" w:date="2013-09-18T12:53:00Z">
        <w:r>
          <w:t>.</w:t>
        </w:r>
      </w:ins>
    </w:p>
    <w:p w:rsidR="00F759B2" w:rsidRPr="00FD7D76" w:rsidRDefault="00F759B2" w:rsidP="00A93DC3">
      <w:pPr>
        <w:ind w:left="360"/>
        <w:rPr>
          <w:ins w:id="422" w:author="LGE" w:date="2013-08-27T12:04:00Z"/>
        </w:rPr>
      </w:pPr>
      <w:ins w:id="423" w:author="LGE" w:date="2013-08-27T12:04:00Z">
        <w:r w:rsidRPr="00FD7D76">
          <w:t xml:space="preserve">The Key to be used in key derivation </w:t>
        </w:r>
        <w:r>
          <w:t>SHALL</w:t>
        </w:r>
        <w:r w:rsidRPr="00FD7D76">
          <w:t xml:space="preserve"> be:</w:t>
        </w:r>
      </w:ins>
    </w:p>
    <w:p w:rsidR="00F759B2" w:rsidRPr="00FD7D76" w:rsidRDefault="00F759B2" w:rsidP="00A93DC3">
      <w:pPr>
        <w:numPr>
          <w:ilvl w:val="0"/>
          <w:numId w:val="16"/>
        </w:numPr>
        <w:tabs>
          <w:tab w:val="clear" w:pos="720"/>
          <w:tab w:val="num" w:pos="1080"/>
        </w:tabs>
        <w:ind w:left="1080"/>
        <w:rPr>
          <w:ins w:id="424" w:author="LGE" w:date="2013-08-27T12:04:00Z"/>
        </w:rPr>
      </w:pPr>
      <w:ins w:id="425" w:author="LGE" w:date="2013-08-27T12:04:00Z">
        <w:r w:rsidRPr="00FD7D76">
          <w:t>Ks_(ext/int)_NAF</w:t>
        </w:r>
      </w:ins>
    </w:p>
    <w:p w:rsidR="00F759B2" w:rsidRPr="00FD7D76" w:rsidRDefault="00F759B2" w:rsidP="00A93DC3">
      <w:pPr>
        <w:ind w:left="360"/>
        <w:rPr>
          <w:ins w:id="426" w:author="LGE" w:date="2013-08-27T12:04:00Z"/>
        </w:rPr>
      </w:pPr>
      <w:ins w:id="427" w:author="LGE" w:date="2013-08-27T12:04:00Z">
        <w:r w:rsidRPr="00FD7D76">
          <w:t>In summary, the DMBIK and DMBEK</w:t>
        </w:r>
        <w:del w:id="428" w:author="JAD/Oberthur" w:date="2013-09-18T12:37:00Z">
          <w:r w:rsidRPr="00FD7D76" w:rsidDel="00882885">
            <w:delText xml:space="preserve"> and</w:delText>
          </w:r>
        </w:del>
        <w:r w:rsidRPr="00FD7D76">
          <w:t xml:space="preserve"> SHALL be derived from the Ks_(ext/int)_NAF and static strings "dmbik" and "dmbek" respectively as follows:</w:t>
        </w:r>
      </w:ins>
    </w:p>
    <w:p w:rsidR="00F759B2" w:rsidRPr="00F759B2" w:rsidRDefault="00F759B2" w:rsidP="00A93DC3">
      <w:pPr>
        <w:numPr>
          <w:ilvl w:val="0"/>
          <w:numId w:val="16"/>
        </w:numPr>
        <w:tabs>
          <w:tab w:val="clear" w:pos="720"/>
          <w:tab w:val="num" w:pos="1080"/>
        </w:tabs>
        <w:ind w:left="1080"/>
        <w:rPr>
          <w:ins w:id="429" w:author="LGE" w:date="2013-08-27T12:04:00Z"/>
          <w:rPrChange w:id="430" w:author="JAD/Oberthur" w:date="2013-09-24T05:44:00Z">
            <w:rPr>
              <w:ins w:id="431" w:author="LGE" w:date="2013-08-27T12:04:00Z"/>
              <w:lang w:val="de-DE"/>
            </w:rPr>
          </w:rPrChange>
        </w:rPr>
      </w:pPr>
      <w:ins w:id="432" w:author="LGE" w:date="2013-08-27T12:04:00Z">
        <w:r w:rsidRPr="00F759B2">
          <w:rPr>
            <w:rPrChange w:id="433" w:author="JAD/Oberthur" w:date="2013-09-24T05:44:00Z">
              <w:rPr>
                <w:lang w:val="de-DE"/>
              </w:rPr>
            </w:rPrChange>
          </w:rPr>
          <w:t>DMBIK = KDF (Ks_(ext/int)_NAF, "dmbik")</w:t>
        </w:r>
      </w:ins>
    </w:p>
    <w:p w:rsidR="00F759B2" w:rsidRPr="00FD7D76" w:rsidRDefault="00F759B2" w:rsidP="00A93DC3">
      <w:pPr>
        <w:numPr>
          <w:ilvl w:val="0"/>
          <w:numId w:val="16"/>
        </w:numPr>
        <w:tabs>
          <w:tab w:val="clear" w:pos="720"/>
          <w:tab w:val="num" w:pos="1080"/>
        </w:tabs>
        <w:ind w:left="1080"/>
        <w:rPr>
          <w:ins w:id="434" w:author="LGE" w:date="2013-08-27T12:04:00Z"/>
        </w:rPr>
      </w:pPr>
      <w:ins w:id="435" w:author="LGE" w:date="2013-08-27T12:04:00Z">
        <w:r w:rsidRPr="00FD7D76">
          <w:t>DMBEK = KDF (Ks_(ext/int)_NAF, "dmbek")</w:t>
        </w:r>
      </w:ins>
    </w:p>
    <w:p w:rsidR="00F759B2" w:rsidRPr="00FD7D76" w:rsidRDefault="00F759B2" w:rsidP="00A93DC3">
      <w:pPr>
        <w:rPr>
          <w:ins w:id="436" w:author="LGE" w:date="2013-08-27T12:04:00Z"/>
        </w:rPr>
      </w:pPr>
      <w:ins w:id="437" w:author="LGE" w:date="2013-08-27T12:04:00Z">
        <w:r w:rsidRPr="00FD7D76">
          <w:t xml:space="preserve">The protocol used to send the bootstrap message </w:t>
        </w:r>
        <w:r>
          <w:t>MUST</w:t>
        </w:r>
        <w:r w:rsidRPr="00FD7D76">
          <w:t xml:space="preserve"> be capable of transporting the protected OMA DM bootstrap package.</w:t>
        </w:r>
      </w:ins>
    </w:p>
    <w:p w:rsidR="00F759B2" w:rsidRPr="00F759B2" w:rsidRDefault="00F759B2" w:rsidP="007F53C4">
      <w:pPr>
        <w:pStyle w:val="Heading3"/>
        <w:rPr>
          <w:ins w:id="438" w:author="R03" w:date="2013-09-17T21:29:00Z"/>
          <w:b/>
          <w:lang w:val="en-GB" w:eastAsia="ko-KR"/>
          <w:rPrChange w:id="439" w:author="Unknown">
            <w:rPr>
              <w:ins w:id="440" w:author="R03" w:date="2013-09-17T21:29:00Z"/>
              <w:b/>
              <w:lang w:eastAsia="ko-KR"/>
            </w:rPr>
          </w:rPrChange>
        </w:rPr>
      </w:pPr>
      <w:ins w:id="441" w:author="R03" w:date="2013-09-17T21:29:00Z">
        <w:r w:rsidRPr="00F759B2">
          <w:rPr>
            <w:b/>
            <w:lang w:val="en-GB" w:eastAsia="ko-KR"/>
            <w:rPrChange w:id="442" w:author="JAD/Oberthur" w:date="2013-09-18T15:47:00Z">
              <w:rPr>
                <w:b/>
                <w:color w:val="3300FF"/>
                <w:lang w:eastAsia="ko-KR"/>
              </w:rPr>
            </w:rPrChange>
          </w:rPr>
          <w:t>9.3.2 Authentication</w:t>
        </w:r>
      </w:ins>
      <w:ins w:id="443" w:author="JAD/Oberthur" w:date="2013-09-17T17:58:00Z">
        <w:r w:rsidRPr="00F759B2">
          <w:rPr>
            <w:b/>
            <w:lang w:val="en-GB" w:eastAsia="ko-KR"/>
            <w:rPrChange w:id="444" w:author="JAD/Oberthur" w:date="2013-09-18T15:47:00Z">
              <w:rPr>
                <w:b/>
                <w:color w:val="3300FF"/>
                <w:lang w:eastAsia="ko-KR"/>
              </w:rPr>
            </w:rPrChange>
          </w:rPr>
          <w:t xml:space="preserve"> and Authorization</w:t>
        </w:r>
      </w:ins>
    </w:p>
    <w:p w:rsidR="00F759B2" w:rsidRDefault="00F759B2" w:rsidP="001E4467">
      <w:pPr>
        <w:rPr>
          <w:ins w:id="445" w:author="SKP" w:date="2013-09-02T09:35:00Z"/>
          <w:lang w:eastAsia="ko-KR"/>
        </w:rPr>
      </w:pPr>
      <w:ins w:id="446" w:author="R03" w:date="2013-09-17T21:36:00Z">
        <w:r>
          <w:rPr>
            <w:lang w:eastAsia="ko-KR"/>
          </w:rPr>
          <w:t>During the Bootstrap</w:t>
        </w:r>
      </w:ins>
      <w:ins w:id="447" w:author="JAD/Oberthur" w:date="2013-09-17T17:33:00Z">
        <w:r>
          <w:rPr>
            <w:lang w:eastAsia="ko-KR"/>
          </w:rPr>
          <w:t xml:space="preserve"> procedure</w:t>
        </w:r>
      </w:ins>
      <w:ins w:id="448" w:author="R03" w:date="2013-09-17T21:36:00Z">
        <w:r>
          <w:rPr>
            <w:lang w:eastAsia="ko-KR"/>
          </w:rPr>
          <w:t xml:space="preserve">, </w:t>
        </w:r>
        <w:del w:id="449" w:author="JAD/Oberthur" w:date="2013-09-17T17:35:00Z">
          <w:r w:rsidDel="00612869">
            <w:rPr>
              <w:lang w:eastAsia="ko-KR"/>
            </w:rPr>
            <w:delText>t</w:delText>
          </w:r>
        </w:del>
      </w:ins>
      <w:ins w:id="450" w:author="R03" w:date="2013-09-17T21:34:00Z">
        <w:del w:id="451" w:author="JAD/Oberthur" w:date="2013-09-17T17:35:00Z">
          <w:r w:rsidDel="00612869">
            <w:rPr>
              <w:lang w:eastAsia="ko-KR"/>
            </w:rPr>
            <w:delText xml:space="preserve">o allow </w:delText>
          </w:r>
        </w:del>
        <w:r>
          <w:rPr>
            <w:lang w:eastAsia="ko-KR"/>
          </w:rPr>
          <w:t xml:space="preserve">the DM Client </w:t>
        </w:r>
      </w:ins>
      <w:ins w:id="452" w:author="JAD/Oberthur" w:date="2013-09-17T17:35:00Z">
        <w:r>
          <w:rPr>
            <w:lang w:eastAsia="ko-KR"/>
          </w:rPr>
          <w:t>and the DM Server MUST perform a Mutual Authentication</w:t>
        </w:r>
      </w:ins>
      <w:ins w:id="453" w:author="JAD/Oberthur" w:date="2013-09-17T17:38:00Z">
        <w:r>
          <w:rPr>
            <w:lang w:eastAsia="ko-KR"/>
          </w:rPr>
          <w:t>.</w:t>
        </w:r>
      </w:ins>
      <w:ins w:id="454" w:author="R03" w:date="2013-09-17T21:34:00Z">
        <w:del w:id="455" w:author="JAD/Oberthur" w:date="2013-09-17T17:38:00Z">
          <w:r w:rsidDel="00612869">
            <w:rPr>
              <w:lang w:eastAsia="ko-KR"/>
            </w:rPr>
            <w:delText>to authenticate the DM Server and vice-versa,</w:delText>
          </w:r>
        </w:del>
        <w:r>
          <w:rPr>
            <w:lang w:eastAsia="ko-KR"/>
          </w:rPr>
          <w:t xml:space="preserve"> </w:t>
        </w:r>
      </w:ins>
      <w:ins w:id="456" w:author="JAD/Oberthur" w:date="2013-09-17T17:38:00Z">
        <w:r>
          <w:rPr>
            <w:lang w:eastAsia="ko-KR"/>
          </w:rPr>
          <w:t>T</w:t>
        </w:r>
      </w:ins>
      <w:ins w:id="457" w:author="R03" w:date="2013-09-17T21:34:00Z">
        <w:del w:id="458" w:author="JAD/Oberthur" w:date="2013-09-17T17:38:00Z">
          <w:r w:rsidDel="00612869">
            <w:rPr>
              <w:lang w:eastAsia="ko-KR"/>
            </w:rPr>
            <w:delText>t</w:delText>
          </w:r>
        </w:del>
        <w:r>
          <w:rPr>
            <w:lang w:eastAsia="ko-KR"/>
          </w:rPr>
          <w:t>h</w:t>
        </w:r>
      </w:ins>
      <w:ins w:id="459" w:author="R03" w:date="2013-09-17T21:35:00Z">
        <w:r>
          <w:rPr>
            <w:lang w:eastAsia="ko-KR"/>
          </w:rPr>
          <w:t xml:space="preserve">is </w:t>
        </w:r>
        <w:del w:id="460" w:author="JAD/Oberthur" w:date="2013-09-17T17:39:00Z">
          <w:r w:rsidDel="00612869">
            <w:rPr>
              <w:lang w:eastAsia="ko-KR"/>
            </w:rPr>
            <w:delText>specification</w:delText>
          </w:r>
        </w:del>
      </w:ins>
      <w:ins w:id="461" w:author="JAD/Oberthur" w:date="2013-09-17T17:39:00Z">
        <w:r>
          <w:rPr>
            <w:lang w:eastAsia="ko-KR"/>
          </w:rPr>
          <w:t>section</w:t>
        </w:r>
      </w:ins>
      <w:ins w:id="462" w:author="R03" w:date="2013-09-17T21:35:00Z">
        <w:r>
          <w:rPr>
            <w:lang w:eastAsia="ko-KR"/>
          </w:rPr>
          <w:t xml:space="preserve"> </w:t>
        </w:r>
        <w:del w:id="463" w:author="JAD/Oberthur" w:date="2013-09-17T17:41:00Z">
          <w:r w:rsidDel="00612869">
            <w:rPr>
              <w:lang w:eastAsia="ko-KR"/>
            </w:rPr>
            <w:delText>provides</w:delText>
          </w:r>
        </w:del>
      </w:ins>
      <w:ins w:id="464" w:author="JAD/Oberthur" w:date="2013-09-17T17:41:00Z">
        <w:r>
          <w:rPr>
            <w:lang w:eastAsia="ko-KR"/>
          </w:rPr>
          <w:t>uses</w:t>
        </w:r>
      </w:ins>
      <w:ins w:id="465" w:author="R03" w:date="2013-09-17T21:35:00Z">
        <w:r>
          <w:rPr>
            <w:lang w:eastAsia="ko-KR"/>
          </w:rPr>
          <w:t xml:space="preserve"> the same mechanism </w:t>
        </w:r>
        <w:del w:id="466" w:author="JAD/Oberthur" w:date="2013-09-17T17:42:00Z">
          <w:r w:rsidDel="00612869">
            <w:rPr>
              <w:lang w:eastAsia="ko-KR"/>
            </w:rPr>
            <w:delText>used</w:delText>
          </w:r>
        </w:del>
      </w:ins>
      <w:ins w:id="467" w:author="JAD/Oberthur" w:date="2013-09-17T17:42:00Z">
        <w:r>
          <w:rPr>
            <w:lang w:eastAsia="ko-KR"/>
          </w:rPr>
          <w:t>specified</w:t>
        </w:r>
      </w:ins>
      <w:ins w:id="468" w:author="R03" w:date="2013-09-17T21:35:00Z">
        <w:r>
          <w:rPr>
            <w:lang w:eastAsia="ko-KR"/>
          </w:rPr>
          <w:t xml:space="preserve"> </w:t>
        </w:r>
      </w:ins>
      <w:ins w:id="469" w:author="JAD/Oberthur" w:date="2013-09-17T17:43:00Z">
        <w:r>
          <w:rPr>
            <w:lang w:eastAsia="ko-KR"/>
          </w:rPr>
          <w:t>in section 9.2.1</w:t>
        </w:r>
      </w:ins>
      <w:ins w:id="470" w:author="JAD/Oberthur" w:date="2013-09-17T17:59:00Z">
        <w:r>
          <w:rPr>
            <w:lang w:eastAsia="ko-KR"/>
          </w:rPr>
          <w:t xml:space="preserve"> </w:t>
        </w:r>
      </w:ins>
      <w:ins w:id="471" w:author="R03" w:date="2013-09-17T21:35:00Z">
        <w:r>
          <w:rPr>
            <w:lang w:eastAsia="ko-KR"/>
          </w:rPr>
          <w:t xml:space="preserve">for </w:t>
        </w:r>
      </w:ins>
      <w:ins w:id="472" w:author="R03" w:date="2013-09-17T21:38:00Z">
        <w:r>
          <w:rPr>
            <w:lang w:eastAsia="ko-KR"/>
          </w:rPr>
          <w:t xml:space="preserve">securing </w:t>
        </w:r>
      </w:ins>
      <w:ins w:id="473" w:author="JAD/Oberthur" w:date="2013-09-17T17:43:00Z">
        <w:r>
          <w:rPr>
            <w:lang w:eastAsia="ko-KR"/>
          </w:rPr>
          <w:t xml:space="preserve">a non bootstrap </w:t>
        </w:r>
      </w:ins>
      <w:ins w:id="474" w:author="R03" w:date="2013-09-17T21:35:00Z">
        <w:del w:id="475" w:author="JAD/Oberthur" w:date="2013-09-17T17:43:00Z">
          <w:r w:rsidDel="00612869">
            <w:rPr>
              <w:lang w:eastAsia="ko-KR"/>
            </w:rPr>
            <w:delText xml:space="preserve">the </w:delText>
          </w:r>
        </w:del>
        <w:r>
          <w:rPr>
            <w:lang w:eastAsia="ko-KR"/>
          </w:rPr>
          <w:t xml:space="preserve">DM Session </w:t>
        </w:r>
        <w:del w:id="476" w:author="JAD/Oberthur" w:date="2013-09-17T17:43:00Z">
          <w:r w:rsidDel="00612869">
            <w:rPr>
              <w:lang w:eastAsia="ko-KR"/>
            </w:rPr>
            <w:delText>as specified in the section 9.2.1</w:delText>
          </w:r>
        </w:del>
        <w:r>
          <w:rPr>
            <w:lang w:eastAsia="ko-KR"/>
          </w:rPr>
          <w:t>. The only difference is that the key materia</w:t>
        </w:r>
      </w:ins>
      <w:ins w:id="477" w:author="R03" w:date="2013-09-17T21:36:00Z">
        <w:r>
          <w:rPr>
            <w:lang w:eastAsia="ko-KR"/>
          </w:rPr>
          <w:t xml:space="preserve">ls </w:t>
        </w:r>
      </w:ins>
      <w:ins w:id="478" w:author="JAD/Oberthur" w:date="2013-09-17T17:44:00Z">
        <w:r>
          <w:rPr>
            <w:lang w:eastAsia="ko-KR"/>
          </w:rPr>
          <w:t xml:space="preserve">used </w:t>
        </w:r>
      </w:ins>
      <w:ins w:id="479" w:author="R03" w:date="2013-09-17T21:36:00Z">
        <w:r>
          <w:rPr>
            <w:lang w:eastAsia="ko-KR"/>
          </w:rPr>
          <w:t>for</w:t>
        </w:r>
      </w:ins>
      <w:ins w:id="480" w:author="JAD/Oberthur" w:date="2013-09-18T12:56:00Z">
        <w:r>
          <w:rPr>
            <w:lang w:eastAsia="ko-KR"/>
          </w:rPr>
          <w:t xml:space="preserve"> securing </w:t>
        </w:r>
      </w:ins>
      <w:ins w:id="481" w:author="R03" w:date="2013-09-17T21:36:00Z">
        <w:r>
          <w:rPr>
            <w:lang w:eastAsia="ko-KR"/>
          </w:rPr>
          <w:t xml:space="preserve"> the </w:t>
        </w:r>
      </w:ins>
      <w:ins w:id="482" w:author="JAD/Oberthur" w:date="2013-09-17T17:29:00Z">
        <w:r>
          <w:rPr>
            <w:lang w:eastAsia="ko-KR"/>
          </w:rPr>
          <w:t xml:space="preserve">transmission of the </w:t>
        </w:r>
      </w:ins>
      <w:ins w:id="483" w:author="R03" w:date="2013-09-17T21:36:00Z">
        <w:r>
          <w:rPr>
            <w:lang w:eastAsia="ko-KR"/>
          </w:rPr>
          <w:t>Bootstrap</w:t>
        </w:r>
      </w:ins>
      <w:ins w:id="484" w:author="JAD/Oberthur" w:date="2013-09-17T17:30:00Z">
        <w:r>
          <w:rPr>
            <w:lang w:eastAsia="ko-KR"/>
          </w:rPr>
          <w:t xml:space="preserve"> message</w:t>
        </w:r>
      </w:ins>
      <w:ins w:id="485" w:author="JAD/Oberthur" w:date="2013-09-17T17:29:00Z">
        <w:r>
          <w:rPr>
            <w:lang w:eastAsia="ko-KR"/>
          </w:rPr>
          <w:t xml:space="preserve"> </w:t>
        </w:r>
      </w:ins>
      <w:ins w:id="486" w:author="R03" w:date="2013-09-17T21:36:00Z">
        <w:r>
          <w:rPr>
            <w:lang w:eastAsia="ko-KR"/>
          </w:rPr>
          <w:t xml:space="preserve"> </w:t>
        </w:r>
      </w:ins>
      <w:ins w:id="487" w:author="R03" w:date="2013-09-17T21:38:00Z">
        <w:r>
          <w:rPr>
            <w:lang w:eastAsia="ko-KR"/>
          </w:rPr>
          <w:t>are</w:t>
        </w:r>
      </w:ins>
      <w:ins w:id="488" w:author="R03" w:date="2013-09-17T21:36:00Z">
        <w:r>
          <w:rPr>
            <w:lang w:eastAsia="ko-KR"/>
          </w:rPr>
          <w:t xml:space="preserve"> stored </w:t>
        </w:r>
      </w:ins>
      <w:ins w:id="489" w:author="R03" w:date="2013-09-17T21:38:00Z">
        <w:r>
          <w:rPr>
            <w:lang w:eastAsia="ko-KR"/>
          </w:rPr>
          <w:t xml:space="preserve">under the </w:t>
        </w:r>
        <w:r w:rsidRPr="001E4467">
          <w:rPr>
            <w:i/>
            <w:lang w:eastAsia="ko-KR"/>
          </w:rPr>
          <w:t>&lt;x&gt;/Auth/Bootstrap</w:t>
        </w:r>
        <w:r>
          <w:rPr>
            <w:lang w:eastAsia="ko-KR"/>
          </w:rPr>
          <w:t xml:space="preserve"> node</w:t>
        </w:r>
      </w:ins>
      <w:ins w:id="490" w:author="JAD/Oberthur" w:date="2013-09-17T17:29:00Z">
        <w:r>
          <w:rPr>
            <w:lang w:eastAsia="ko-KR"/>
          </w:rPr>
          <w:t xml:space="preserve"> and </w:t>
        </w:r>
      </w:ins>
      <w:ins w:id="491" w:author="JAD/Oberthur" w:date="2013-09-17T17:30:00Z">
        <w:r>
          <w:rPr>
            <w:lang w:eastAsia="ko-KR"/>
          </w:rPr>
          <w:t xml:space="preserve">cannot be changed by any other DM server not acting as the </w:t>
        </w:r>
      </w:ins>
      <w:ins w:id="492" w:author="JAD/Oberthur" w:date="2013-09-17T17:31:00Z">
        <w:r>
          <w:rPr>
            <w:lang w:eastAsia="ko-KR"/>
          </w:rPr>
          <w:t>b</w:t>
        </w:r>
      </w:ins>
      <w:ins w:id="493" w:author="JAD/Oberthur" w:date="2013-09-17T17:30:00Z">
        <w:r>
          <w:rPr>
            <w:lang w:eastAsia="ko-KR"/>
          </w:rPr>
          <w:t>ootstrap server</w:t>
        </w:r>
      </w:ins>
      <w:ins w:id="494" w:author="JAD/Oberthur" w:date="2013-09-17T17:31:00Z">
        <w:r>
          <w:rPr>
            <w:lang w:eastAsia="ko-KR"/>
          </w:rPr>
          <w:t xml:space="preserve">. </w:t>
        </w:r>
      </w:ins>
      <w:ins w:id="495" w:author="R03" w:date="2013-09-17T21:38:00Z">
        <w:del w:id="496" w:author="JAD/Oberthur" w:date="2013-09-17T17:29:00Z">
          <w:r w:rsidDel="00AD4681">
            <w:rPr>
              <w:lang w:eastAsia="ko-KR"/>
            </w:rPr>
            <w:delText>.</w:delText>
          </w:r>
        </w:del>
      </w:ins>
    </w:p>
    <w:p w:rsidR="00F759B2" w:rsidRDefault="00F759B2" w:rsidP="00104EFA">
      <w:pPr>
        <w:pStyle w:val="AltNormal"/>
        <w:rPr>
          <w:ins w:id="497" w:author="R03" w:date="2013-09-17T21:33:00Z"/>
          <w:lang w:eastAsia="ko-KR"/>
        </w:rPr>
      </w:pPr>
    </w:p>
    <w:p w:rsidR="00F759B2" w:rsidRDefault="00F759B2" w:rsidP="001E4467">
      <w:pPr>
        <w:pStyle w:val="AltChangeList"/>
        <w:rPr>
          <w:lang w:eastAsia="ko-KR"/>
        </w:rPr>
      </w:pPr>
      <w:del w:id="498" w:author="JAD/Oberthur" w:date="2013-09-18T10:31:00Z">
        <w:r w:rsidDel="00906013">
          <w:rPr>
            <w:lang w:eastAsia="ko-KR"/>
          </w:rPr>
          <w:delText>Descriptions for this change here</w:delText>
        </w:r>
      </w:del>
      <w:ins w:id="499" w:author="JAD/Oberthur" w:date="2013-09-18T10:31:00Z">
        <w:r>
          <w:rPr>
            <w:lang w:eastAsia="ko-KR"/>
          </w:rPr>
          <w:t xml:space="preserve">Definition of nodes for </w:t>
        </w:r>
      </w:ins>
      <w:ins w:id="500" w:author="JAD/Oberthur" w:date="2013-09-18T10:32:00Z">
        <w:r>
          <w:rPr>
            <w:lang w:eastAsia="ko-KR"/>
          </w:rPr>
          <w:t xml:space="preserve">security </w:t>
        </w:r>
      </w:ins>
      <w:ins w:id="501" w:author="JAD/Oberthur" w:date="2013-09-18T10:31:00Z">
        <w:r>
          <w:rPr>
            <w:lang w:eastAsia="ko-KR"/>
          </w:rPr>
          <w:t>bootstrap</w:t>
        </w:r>
      </w:ins>
      <w:ins w:id="502" w:author="JAD/Oberthur" w:date="2013-09-18T10:32:00Z">
        <w:r>
          <w:rPr>
            <w:lang w:eastAsia="ko-KR"/>
          </w:rPr>
          <w:t xml:space="preserve"> in DM Account  Management Object</w:t>
        </w:r>
      </w:ins>
    </w:p>
    <w:p w:rsidR="00F759B2" w:rsidRPr="00651DE1" w:rsidRDefault="00F759B2" w:rsidP="00BC3F34">
      <w:pPr>
        <w:pStyle w:val="Heading2"/>
      </w:pPr>
      <w:bookmarkStart w:id="503" w:name="_Ref364784448"/>
      <w:bookmarkStart w:id="504" w:name="_Ref364784487"/>
      <w:bookmarkStart w:id="505" w:name="_Toc365994787"/>
      <w:r>
        <w:rPr>
          <w:lang w:eastAsia="ko-KR"/>
        </w:rPr>
        <w:t xml:space="preserve">12.2 </w:t>
      </w:r>
      <w:r w:rsidRPr="00651DE1">
        <w:t>DM Account Management Object</w:t>
      </w:r>
      <w:bookmarkEnd w:id="503"/>
      <w:bookmarkEnd w:id="504"/>
      <w:bookmarkEnd w:id="505"/>
    </w:p>
    <w:p w:rsidR="00F759B2" w:rsidRDefault="00F759B2" w:rsidP="00104EFA">
      <w:pPr>
        <w:pStyle w:val="AltNormal"/>
        <w:rPr>
          <w:ins w:id="506" w:author="R03" w:date="2013-09-17T21:39:00Z"/>
          <w:lang w:eastAsia="ko-KR"/>
        </w:rPr>
      </w:pPr>
    </w:p>
    <w:p w:rsidR="00F759B2" w:rsidRDefault="00F759B2" w:rsidP="008F0A66">
      <w:pPr>
        <w:rPr>
          <w:ins w:id="507" w:author="R03" w:date="2013-09-17T21:39: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F759B2" w:rsidRPr="003B6E2F" w:rsidTr="00D103D7">
        <w:trPr>
          <w:cantSplit/>
          <w:trHeight w:val="320"/>
          <w:ins w:id="508" w:author="R03" w:date="2013-09-17T21:39:00Z"/>
        </w:trPr>
        <w:tc>
          <w:tcPr>
            <w:tcW w:w="10266" w:type="dxa"/>
            <w:gridSpan w:val="6"/>
            <w:tcBorders>
              <w:top w:val="single" w:sz="4" w:space="0" w:color="FFFFFF"/>
              <w:left w:val="single" w:sz="4" w:space="0" w:color="FFFFFF"/>
              <w:bottom w:val="single" w:sz="4" w:space="0" w:color="FFFFFF"/>
              <w:right w:val="single" w:sz="4" w:space="0" w:color="FFFFFF"/>
            </w:tcBorders>
          </w:tcPr>
          <w:p w:rsidR="00F759B2" w:rsidRPr="003B0EF7" w:rsidRDefault="00F759B2" w:rsidP="008F0A66">
            <w:pPr>
              <w:keepNext/>
              <w:keepLines/>
              <w:spacing w:before="0"/>
              <w:rPr>
                <w:ins w:id="509" w:author="R03" w:date="2013-09-17T21:39:00Z"/>
                <w:rFonts w:eastAsia="Batang"/>
                <w:b/>
                <w:lang w:eastAsia="ko-KR"/>
              </w:rPr>
            </w:pPr>
            <w:ins w:id="510" w:author="R03" w:date="2013-09-17T21:39:00Z">
              <w:r w:rsidRPr="003B6E2F">
                <w:rPr>
                  <w:b/>
                </w:rPr>
                <w:t>&lt;x&gt;/</w:t>
              </w:r>
              <w:r>
                <w:rPr>
                  <w:rFonts w:eastAsia="Batang"/>
                  <w:b/>
                  <w:lang w:eastAsia="ko-KR"/>
                </w:rPr>
                <w:t>Auth/Bootstrap</w:t>
              </w:r>
            </w:ins>
          </w:p>
        </w:tc>
      </w:tr>
      <w:tr w:rsidR="00F759B2" w:rsidRPr="003B6E2F" w:rsidTr="00D103D7">
        <w:trPr>
          <w:cantSplit/>
          <w:trHeight w:hRule="exact" w:val="240"/>
          <w:ins w:id="511" w:author="R03" w:date="2013-09-17T21:39: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D103D7">
            <w:pPr>
              <w:keepNext/>
              <w:keepLines/>
              <w:spacing w:before="0"/>
              <w:jc w:val="center"/>
              <w:rPr>
                <w:ins w:id="512" w:author="R03" w:date="2013-09-17T21:3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D103D7">
            <w:pPr>
              <w:keepNext/>
              <w:keepLines/>
              <w:spacing w:before="0"/>
              <w:jc w:val="center"/>
              <w:rPr>
                <w:ins w:id="513" w:author="R03" w:date="2013-09-17T21:39:00Z"/>
                <w:rFonts w:ascii="Arial" w:eastAsia="Batang" w:hAnsi="Arial" w:cs="Arial"/>
                <w:b/>
                <w:sz w:val="18"/>
                <w:szCs w:val="18"/>
                <w:lang w:eastAsia="ko-KR"/>
              </w:rPr>
            </w:pPr>
            <w:ins w:id="514" w:author="R03" w:date="2013-09-17T21:39: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D103D7">
            <w:pPr>
              <w:keepNext/>
              <w:keepLines/>
              <w:spacing w:before="0"/>
              <w:jc w:val="center"/>
              <w:rPr>
                <w:ins w:id="515" w:author="R03" w:date="2013-09-17T21:39:00Z"/>
                <w:rFonts w:ascii="Arial" w:eastAsia="Batang" w:hAnsi="Arial" w:cs="Arial"/>
                <w:b/>
                <w:sz w:val="18"/>
                <w:szCs w:val="18"/>
                <w:lang w:eastAsia="ko-KR"/>
              </w:rPr>
            </w:pPr>
            <w:ins w:id="516" w:author="R03" w:date="2013-09-17T21:39: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D103D7">
            <w:pPr>
              <w:keepNext/>
              <w:keepLines/>
              <w:spacing w:before="0"/>
              <w:jc w:val="center"/>
              <w:rPr>
                <w:ins w:id="517" w:author="R03" w:date="2013-09-17T21:39:00Z"/>
                <w:rFonts w:ascii="Arial" w:eastAsia="Batang" w:hAnsi="Arial" w:cs="Arial"/>
                <w:b/>
                <w:sz w:val="18"/>
                <w:szCs w:val="18"/>
                <w:lang w:eastAsia="ko-KR"/>
              </w:rPr>
            </w:pPr>
            <w:ins w:id="518" w:author="R03" w:date="2013-09-17T21:39: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D103D7">
            <w:pPr>
              <w:keepNext/>
              <w:keepLines/>
              <w:spacing w:before="0"/>
              <w:jc w:val="center"/>
              <w:rPr>
                <w:ins w:id="519" w:author="R03" w:date="2013-09-17T21:39:00Z"/>
                <w:rFonts w:ascii="Arial" w:eastAsia="Batang" w:hAnsi="Arial" w:cs="Arial"/>
                <w:b/>
                <w:sz w:val="18"/>
                <w:szCs w:val="18"/>
                <w:lang w:eastAsia="ko-KR"/>
              </w:rPr>
            </w:pPr>
            <w:ins w:id="520" w:author="R03" w:date="2013-09-17T21:39: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D103D7">
            <w:pPr>
              <w:keepNext/>
              <w:keepLines/>
              <w:spacing w:before="0"/>
              <w:jc w:val="center"/>
              <w:rPr>
                <w:ins w:id="521" w:author="R03" w:date="2013-09-17T21:39:00Z"/>
                <w:rFonts w:ascii="Arial" w:eastAsia="Batang" w:hAnsi="Arial" w:cs="Arial"/>
                <w:sz w:val="18"/>
                <w:szCs w:val="18"/>
                <w:lang w:eastAsia="ko-KR"/>
              </w:rPr>
            </w:pPr>
          </w:p>
        </w:tc>
      </w:tr>
      <w:tr w:rsidR="00F759B2" w:rsidRPr="003B6E2F" w:rsidTr="00D103D7">
        <w:trPr>
          <w:cantSplit/>
          <w:trHeight w:hRule="exact" w:val="280"/>
          <w:ins w:id="522" w:author="R03" w:date="2013-09-17T21:39: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D103D7">
            <w:pPr>
              <w:keepNext/>
              <w:keepLines/>
              <w:spacing w:before="0"/>
              <w:jc w:val="center"/>
              <w:rPr>
                <w:ins w:id="523" w:author="R03" w:date="2013-09-17T21:39: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D103D7">
            <w:pPr>
              <w:keepNext/>
              <w:keepLines/>
              <w:spacing w:before="0"/>
              <w:jc w:val="center"/>
              <w:rPr>
                <w:ins w:id="524" w:author="R03" w:date="2013-09-17T21:39:00Z"/>
                <w:rFonts w:eastAsia="Batang"/>
                <w:lang w:eastAsia="ko-KR"/>
              </w:rPr>
            </w:pPr>
            <w:ins w:id="525" w:author="R03" w:date="2013-09-17T21:39:00Z">
              <w:r>
                <w:rPr>
                  <w:rFonts w:eastAsia="Batang"/>
                  <w:lang w:eastAsia="ko-KR"/>
                </w:rPr>
                <w:t>Optional</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D103D7">
            <w:pPr>
              <w:keepNext/>
              <w:keepLines/>
              <w:spacing w:before="0"/>
              <w:jc w:val="center"/>
              <w:rPr>
                <w:ins w:id="526" w:author="R03" w:date="2013-09-17T21:39:00Z"/>
                <w:rFonts w:eastAsia="Batang"/>
                <w:lang w:eastAsia="ko-KR"/>
              </w:rPr>
            </w:pPr>
            <w:ins w:id="527" w:author="R03" w:date="2013-09-17T21:39: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D103D7">
            <w:pPr>
              <w:keepNext/>
              <w:keepLines/>
              <w:spacing w:before="0"/>
              <w:jc w:val="center"/>
              <w:rPr>
                <w:ins w:id="528" w:author="R03" w:date="2013-09-17T21:39:00Z"/>
                <w:rFonts w:eastAsia="Batang"/>
                <w:lang w:eastAsia="ko-KR"/>
              </w:rPr>
            </w:pPr>
            <w:ins w:id="529" w:author="R03" w:date="2013-09-17T21:39:00Z">
              <w:r>
                <w:rPr>
                  <w:rFonts w:eastAsia="Batang"/>
                  <w:lang w:eastAsia="ko-KR"/>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D103D7">
            <w:pPr>
              <w:keepNext/>
              <w:keepLines/>
              <w:spacing w:before="0"/>
              <w:jc w:val="center"/>
              <w:rPr>
                <w:ins w:id="530" w:author="R03" w:date="2013-09-17T21:39:00Z"/>
                <w:rFonts w:eastAsia="Batang"/>
                <w:lang w:eastAsia="ko-KR"/>
              </w:rPr>
            </w:pPr>
            <w:ins w:id="531" w:author="R03" w:date="2013-09-17T21:39: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D103D7">
            <w:pPr>
              <w:keepNext/>
              <w:keepLines/>
              <w:spacing w:before="0"/>
              <w:jc w:val="center"/>
              <w:rPr>
                <w:ins w:id="532" w:author="R03" w:date="2013-09-17T21:39:00Z"/>
                <w:rFonts w:eastAsia="Batang"/>
                <w:lang w:eastAsia="ko-KR"/>
              </w:rPr>
            </w:pPr>
          </w:p>
        </w:tc>
      </w:tr>
      <w:tr w:rsidR="00F759B2" w:rsidRPr="003B6E2F" w:rsidTr="00D103D7">
        <w:trPr>
          <w:cantSplit/>
          <w:trHeight w:val="436"/>
          <w:ins w:id="533" w:author="R03" w:date="2013-09-17T21:39:00Z"/>
        </w:trPr>
        <w:tc>
          <w:tcPr>
            <w:tcW w:w="720" w:type="dxa"/>
            <w:tcBorders>
              <w:top w:val="single" w:sz="4" w:space="0" w:color="FFFFFF"/>
              <w:left w:val="single" w:sz="4" w:space="0" w:color="FFFFFF"/>
              <w:bottom w:val="single" w:sz="4" w:space="0" w:color="FFFFFF"/>
              <w:right w:val="single" w:sz="4" w:space="0" w:color="FFFFFF"/>
            </w:tcBorders>
          </w:tcPr>
          <w:p w:rsidR="00F759B2" w:rsidRPr="003B0EF7" w:rsidRDefault="00F759B2" w:rsidP="00D103D7">
            <w:pPr>
              <w:keepNext/>
              <w:keepLines/>
              <w:spacing w:before="0"/>
              <w:jc w:val="center"/>
              <w:rPr>
                <w:ins w:id="534" w:author="R03" w:date="2013-09-17T21:39: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F759B2" w:rsidRDefault="00F759B2" w:rsidP="008A1F28">
            <w:pPr>
              <w:rPr>
                <w:ins w:id="535" w:author="JAD/Oberthur" w:date="2013-09-24T05:48:00Z"/>
                <w:lang w:eastAsia="ko-KR"/>
              </w:rPr>
            </w:pPr>
            <w:ins w:id="536" w:author="R03" w:date="2013-09-17T21:39:00Z">
              <w:r w:rsidRPr="003B6E2F">
                <w:t xml:space="preserve">This interior node is the parent node </w:t>
              </w:r>
            </w:ins>
            <w:ins w:id="537" w:author="JAD/Oberthur" w:date="2013-09-17T17:18:00Z">
              <w:r w:rsidRPr="003B6E2F">
                <w:t xml:space="preserve">where are stored the keying materials and secret data used to establish a SSL/TLS session with </w:t>
              </w:r>
            </w:ins>
            <w:ins w:id="538" w:author="JAD/Oberthur" w:date="2013-09-17T17:22:00Z">
              <w:r w:rsidRPr="003B6E2F">
                <w:t>a</w:t>
              </w:r>
            </w:ins>
            <w:ins w:id="539" w:author="JAD/Oberthur" w:date="2013-09-17T17:18:00Z">
              <w:r w:rsidRPr="003B6E2F">
                <w:t xml:space="preserve"> DM server acting as a bootstrap server.</w:t>
              </w:r>
            </w:ins>
            <w:ins w:id="540" w:author="R03" w:date="2013-09-17T21:39:00Z">
              <w:del w:id="541" w:author="JAD/Oberthur" w:date="2013-09-17T17:19:00Z">
                <w:r w:rsidRPr="003B6E2F" w:rsidDel="0001604F">
                  <w:delText xml:space="preserve">for </w:delText>
                </w:r>
                <w:r w:rsidRPr="003B6E2F" w:rsidDel="0001604F">
                  <w:rPr>
                    <w:lang w:eastAsia="ko-KR"/>
                  </w:rPr>
                  <w:delText>credentials</w:delText>
                </w:r>
                <w:r w:rsidRPr="003B6E2F" w:rsidDel="0001604F">
                  <w:delText xml:space="preserve"> used for </w:delText>
                </w:r>
                <w:r w:rsidRPr="003B6E2F" w:rsidDel="0001604F">
                  <w:rPr>
                    <w:lang w:eastAsia="ko-KR"/>
                  </w:rPr>
                  <w:delText xml:space="preserve">the Bootstrap </w:delText>
                </w:r>
              </w:del>
            </w:ins>
            <w:ins w:id="542" w:author="R03" w:date="2013-09-17T21:42:00Z">
              <w:del w:id="543" w:author="JAD/Oberthur" w:date="2013-09-17T17:19:00Z">
                <w:r w:rsidRPr="003B6E2F" w:rsidDel="0001604F">
                  <w:rPr>
                    <w:lang w:eastAsia="ko-KR"/>
                  </w:rPr>
                  <w:delText>security</w:delText>
                </w:r>
              </w:del>
            </w:ins>
            <w:ins w:id="544" w:author="R03" w:date="2013-09-17T21:39:00Z">
              <w:r w:rsidRPr="003B6E2F">
                <w:rPr>
                  <w:lang w:eastAsia="ko-KR"/>
                </w:rPr>
                <w:t xml:space="preserve">. </w:t>
              </w:r>
            </w:ins>
          </w:p>
          <w:p w:rsidR="00F759B2" w:rsidRDefault="00F759B2" w:rsidP="008A1F28">
            <w:pPr>
              <w:numPr>
                <w:ins w:id="545" w:author="JAD/Oberthur" w:date="2013-09-24T05:48:00Z"/>
              </w:numPr>
              <w:rPr>
                <w:ins w:id="546" w:author="JAD/Oberthur" w:date="2013-09-24T05:50:00Z"/>
                <w:lang w:eastAsia="ko-KR"/>
              </w:rPr>
            </w:pPr>
            <w:ins w:id="547" w:author="R03" w:date="2013-09-17T21:39:00Z">
              <w:r w:rsidRPr="003B6E2F">
                <w:rPr>
                  <w:lang w:eastAsia="ko-KR"/>
                </w:rPr>
                <w:t xml:space="preserve">If this node is present, </w:t>
              </w:r>
            </w:ins>
          </w:p>
          <w:p w:rsidR="00F759B2" w:rsidRDefault="00F759B2" w:rsidP="008A1F28">
            <w:pPr>
              <w:numPr>
                <w:ins w:id="548" w:author="JAD/Oberthur" w:date="2013-09-24T05:48:00Z"/>
              </w:numPr>
              <w:rPr>
                <w:ins w:id="549" w:author="JAD/Oberthur" w:date="2013-09-24T05:49:00Z"/>
                <w:lang w:eastAsia="ko-KR"/>
              </w:rPr>
            </w:pPr>
            <w:ins w:id="550" w:author="JAD/Oberthur" w:date="2013-09-24T05:50:00Z">
              <w:r>
                <w:rPr>
                  <w:lang w:eastAsia="ko-KR"/>
                </w:rPr>
                <w:t xml:space="preserve">- </w:t>
              </w:r>
            </w:ins>
            <w:ins w:id="551" w:author="R03" w:date="2013-09-17T21:39:00Z">
              <w:r w:rsidRPr="003B6E2F">
                <w:rPr>
                  <w:lang w:eastAsia="ko-KR"/>
                </w:rPr>
                <w:t xml:space="preserve">the DM Client MUST use </w:t>
              </w:r>
              <w:del w:id="552" w:author="JAD/Oberthur" w:date="2013-09-17T17:21:00Z">
                <w:r w:rsidRPr="003B6E2F" w:rsidDel="0001604F">
                  <w:rPr>
                    <w:lang w:eastAsia="ko-KR"/>
                  </w:rPr>
                  <w:delText>credentials</w:delText>
                </w:r>
              </w:del>
            </w:ins>
            <w:ins w:id="553" w:author="JAD/Oberthur" w:date="2013-09-17T17:21:00Z">
              <w:r w:rsidRPr="003B6E2F">
                <w:rPr>
                  <w:lang w:eastAsia="ko-KR"/>
                </w:rPr>
                <w:t>the data</w:t>
              </w:r>
            </w:ins>
            <w:ins w:id="554" w:author="R03" w:date="2013-09-17T21:39:00Z">
              <w:r w:rsidRPr="003B6E2F">
                <w:rPr>
                  <w:lang w:eastAsia="ko-KR"/>
                </w:rPr>
                <w:t xml:space="preserve"> specified in the child nodes for </w:t>
              </w:r>
            </w:ins>
            <w:ins w:id="555" w:author="R03" w:date="2013-09-17T21:40:00Z">
              <w:del w:id="556" w:author="JAD/Oberthur" w:date="2013-09-17T17:23:00Z">
                <w:r w:rsidRPr="003B6E2F" w:rsidDel="0001604F">
                  <w:rPr>
                    <w:lang w:eastAsia="ko-KR"/>
                  </w:rPr>
                  <w:delText>securing</w:delText>
                </w:r>
              </w:del>
            </w:ins>
            <w:ins w:id="557" w:author="JAD/Oberthur" w:date="2013-09-17T17:23:00Z">
              <w:r w:rsidRPr="003B6E2F">
                <w:rPr>
                  <w:lang w:eastAsia="ko-KR"/>
                </w:rPr>
                <w:t xml:space="preserve">executing all the necessary </w:t>
              </w:r>
            </w:ins>
            <w:ins w:id="558" w:author="JAD/Oberthur" w:date="2013-09-17T17:24:00Z">
              <w:r w:rsidRPr="003B6E2F">
                <w:rPr>
                  <w:lang w:eastAsia="ko-KR"/>
                </w:rPr>
                <w:t>functions</w:t>
              </w:r>
            </w:ins>
            <w:ins w:id="559" w:author="JAD/Oberthur" w:date="2013-09-17T17:23:00Z">
              <w:r>
                <w:rPr>
                  <w:lang w:eastAsia="ko-KR"/>
                </w:rPr>
                <w:t xml:space="preserve"> to ensure</w:t>
              </w:r>
            </w:ins>
            <w:ins w:id="560" w:author="JAD/Oberthur" w:date="2013-09-24T05:46:00Z">
              <w:r>
                <w:rPr>
                  <w:lang w:eastAsia="ko-KR"/>
                </w:rPr>
                <w:t xml:space="preserve"> the DM Server</w:t>
              </w:r>
            </w:ins>
            <w:ins w:id="561" w:author="JAD/Oberthur" w:date="2013-09-17T17:23:00Z">
              <w:r w:rsidRPr="003B6E2F">
                <w:rPr>
                  <w:lang w:eastAsia="ko-KR"/>
                </w:rPr>
                <w:t xml:space="preserve"> Authentication</w:t>
              </w:r>
            </w:ins>
            <w:ins w:id="562" w:author="JAD/Oberthur" w:date="2013-09-17T17:24:00Z">
              <w:r>
                <w:rPr>
                  <w:lang w:eastAsia="ko-KR"/>
                </w:rPr>
                <w:t>,</w:t>
              </w:r>
            </w:ins>
          </w:p>
          <w:p w:rsidR="00F759B2" w:rsidRDefault="00F759B2" w:rsidP="008A1F28">
            <w:pPr>
              <w:numPr>
                <w:ins w:id="563" w:author="JAD/Oberthur" w:date="2013-09-24T05:48:00Z"/>
              </w:numPr>
              <w:rPr>
                <w:ins w:id="564" w:author="JAD/Oberthur" w:date="2013-09-24T05:47:00Z"/>
                <w:lang w:eastAsia="ko-KR"/>
              </w:rPr>
            </w:pPr>
            <w:ins w:id="565" w:author="JAD/Oberthur" w:date="2013-09-24T05:51:00Z">
              <w:r>
                <w:rPr>
                  <w:lang w:eastAsia="ko-KR"/>
                </w:rPr>
                <w:t xml:space="preserve">- </w:t>
              </w:r>
            </w:ins>
            <w:ins w:id="566" w:author="JAD/Oberthur" w:date="2013-09-24T05:50:00Z">
              <w:r>
                <w:rPr>
                  <w:lang w:eastAsia="ko-KR"/>
                </w:rPr>
                <w:t>t</w:t>
              </w:r>
            </w:ins>
            <w:ins w:id="567" w:author="JAD/Oberthur" w:date="2013-09-24T05:47:00Z">
              <w:r>
                <w:rPr>
                  <w:lang w:eastAsia="ko-KR"/>
                </w:rPr>
                <w:t>he DM Server SHOUL</w:t>
              </w:r>
            </w:ins>
            <w:ins w:id="568" w:author="JAD/Oberthur" w:date="2013-09-24T05:48:00Z">
              <w:r>
                <w:rPr>
                  <w:lang w:eastAsia="ko-KR"/>
                </w:rPr>
                <w:t>D</w:t>
              </w:r>
            </w:ins>
            <w:ins w:id="569" w:author="JAD/Oberthur" w:date="2013-09-24T05:47:00Z">
              <w:r>
                <w:rPr>
                  <w:lang w:eastAsia="ko-KR"/>
                </w:rPr>
                <w:t xml:space="preserve"> use the data</w:t>
              </w:r>
            </w:ins>
            <w:ins w:id="570" w:author="JAD/Oberthur" w:date="2013-09-24T05:48:00Z">
              <w:r w:rsidRPr="003B6E2F">
                <w:rPr>
                  <w:lang w:eastAsia="ko-KR"/>
                </w:rPr>
                <w:t xml:space="preserve"> specified in the child nodes for executing all the necessary functions</w:t>
              </w:r>
              <w:r>
                <w:rPr>
                  <w:lang w:eastAsia="ko-KR"/>
                </w:rPr>
                <w:t xml:space="preserve"> to ensure the DM Client</w:t>
              </w:r>
              <w:r w:rsidRPr="003B6E2F">
                <w:rPr>
                  <w:lang w:eastAsia="ko-KR"/>
                </w:rPr>
                <w:t xml:space="preserve"> Authentication</w:t>
              </w:r>
              <w:r>
                <w:rPr>
                  <w:lang w:eastAsia="ko-KR"/>
                </w:rPr>
                <w:t>.</w:t>
              </w:r>
            </w:ins>
          </w:p>
          <w:p w:rsidR="00F759B2" w:rsidRPr="003B6E2F" w:rsidRDefault="00F759B2" w:rsidP="008A1F28">
            <w:pPr>
              <w:numPr>
                <w:ins w:id="571" w:author="JAD/Oberthur" w:date="2013-09-24T05:48:00Z"/>
              </w:numPr>
              <w:rPr>
                <w:ins w:id="572" w:author="JAD/Oberthur" w:date="2013-09-18T10:38:00Z"/>
                <w:lang w:eastAsia="ko-KR"/>
              </w:rPr>
            </w:pPr>
            <w:ins w:id="573" w:author="JAD/Oberthur" w:date="2013-09-24T05:51:00Z">
              <w:r>
                <w:rPr>
                  <w:lang w:eastAsia="ko-KR"/>
                </w:rPr>
                <w:t xml:space="preserve">- the DM client MUST use the data specified in the child nodes for executing </w:t>
              </w:r>
            </w:ins>
            <w:ins w:id="574" w:author="JAD/Oberthur" w:date="2013-09-17T17:24:00Z">
              <w:r w:rsidRPr="003B6E2F">
                <w:rPr>
                  <w:lang w:eastAsia="ko-KR"/>
                </w:rPr>
                <w:t xml:space="preserve">Authorization, Confidentiality and Integrity of </w:t>
              </w:r>
            </w:ins>
            <w:ins w:id="575" w:author="JAD/Oberthur" w:date="2013-09-17T17:26:00Z">
              <w:r w:rsidRPr="003B6E2F">
                <w:rPr>
                  <w:lang w:eastAsia="ko-KR"/>
                </w:rPr>
                <w:t xml:space="preserve">the peer DM </w:t>
              </w:r>
            </w:ins>
            <w:ins w:id="576" w:author="JAD/Oberthur" w:date="2013-09-17T17:27:00Z">
              <w:r w:rsidRPr="003B6E2F">
                <w:rPr>
                  <w:lang w:eastAsia="ko-KR"/>
                </w:rPr>
                <w:t>S</w:t>
              </w:r>
            </w:ins>
            <w:ins w:id="577" w:author="JAD/Oberthur" w:date="2013-09-17T17:26:00Z">
              <w:r w:rsidRPr="003B6E2F">
                <w:rPr>
                  <w:lang w:eastAsia="ko-KR"/>
                </w:rPr>
                <w:t>erver/DM Client</w:t>
              </w:r>
            </w:ins>
            <w:ins w:id="578" w:author="JAD/Oberthur" w:date="2013-09-17T17:27:00Z">
              <w:r w:rsidRPr="003B6E2F">
                <w:rPr>
                  <w:lang w:eastAsia="ko-KR"/>
                </w:rPr>
                <w:t>.</w:t>
              </w:r>
            </w:ins>
            <w:ins w:id="579" w:author="R03" w:date="2013-09-17T21:40:00Z">
              <w:r w:rsidRPr="003B6E2F">
                <w:rPr>
                  <w:lang w:eastAsia="ko-KR"/>
                </w:rPr>
                <w:t xml:space="preserve"> </w:t>
              </w:r>
              <w:del w:id="580" w:author="JAD/Oberthur" w:date="2013-09-17T18:01:00Z">
                <w:r w:rsidRPr="003B6E2F" w:rsidDel="000E666A">
                  <w:rPr>
                    <w:lang w:eastAsia="ko-KR"/>
                  </w:rPr>
                  <w:delText xml:space="preserve">the Bootstrap message </w:delText>
                </w:r>
              </w:del>
              <w:r w:rsidRPr="003B6E2F">
                <w:rPr>
                  <w:lang w:eastAsia="ko-KR"/>
                </w:rPr>
                <w:t>as specified in</w:t>
              </w:r>
              <w:del w:id="581" w:author="JAD/Oberthur" w:date="2013-09-17T18:17:00Z">
                <w:r w:rsidRPr="003B6E2F" w:rsidDel="006748E7">
                  <w:rPr>
                    <w:lang w:eastAsia="ko-KR"/>
                  </w:rPr>
                  <w:delText xml:space="preserve"> the</w:delText>
                </w:r>
              </w:del>
              <w:r w:rsidRPr="003B6E2F">
                <w:rPr>
                  <w:lang w:eastAsia="ko-KR"/>
                </w:rPr>
                <w:t xml:space="preserve"> section 9.3</w:t>
              </w:r>
            </w:ins>
            <w:ins w:id="582" w:author="R03" w:date="2013-09-17T21:39:00Z">
              <w:r w:rsidRPr="003B6E2F">
                <w:rPr>
                  <w:lang w:eastAsia="ko-KR"/>
                </w:rPr>
                <w:t xml:space="preserve">. </w:t>
              </w:r>
            </w:ins>
          </w:p>
          <w:p w:rsidR="00F759B2" w:rsidRPr="003B6E2F" w:rsidRDefault="00F759B2" w:rsidP="008A1F28">
            <w:pPr>
              <w:numPr>
                <w:ins w:id="583" w:author="JAD/Oberthur" w:date="2013-09-24T05:48:00Z"/>
              </w:numPr>
              <w:rPr>
                <w:ins w:id="584" w:author="JAD/Oberthur" w:date="2013-09-17T18:24:00Z"/>
                <w:lang w:eastAsia="ko-KR"/>
              </w:rPr>
            </w:pPr>
            <w:ins w:id="585" w:author="R03" w:date="2013-09-17T21:39:00Z">
              <w:r w:rsidRPr="003B6E2F">
                <w:rPr>
                  <w:lang w:eastAsia="ko-KR"/>
                </w:rPr>
                <w:t xml:space="preserve">If this node is not present, the credentials for the </w:t>
              </w:r>
            </w:ins>
            <w:ins w:id="586" w:author="R03" w:date="2013-09-17T21:42:00Z">
              <w:r w:rsidRPr="003B6E2F">
                <w:rPr>
                  <w:lang w:eastAsia="ko-KR"/>
                </w:rPr>
                <w:t>Bootstrap security</w:t>
              </w:r>
            </w:ins>
            <w:ins w:id="587" w:author="R03" w:date="2013-09-17T21:39:00Z">
              <w:r w:rsidRPr="003B6E2F">
                <w:rPr>
                  <w:lang w:eastAsia="ko-KR"/>
                </w:rPr>
                <w:t xml:space="preserve"> MUST be delivered via</w:t>
              </w:r>
            </w:ins>
            <w:ins w:id="588" w:author="JAD/Oberthur" w:date="2013-09-17T18:18:00Z">
              <w:r w:rsidRPr="003B6E2F">
                <w:rPr>
                  <w:lang w:eastAsia="ko-KR"/>
                </w:rPr>
                <w:t xml:space="preserve"> another</w:t>
              </w:r>
            </w:ins>
            <w:ins w:id="589" w:author="R03" w:date="2013-09-17T21:39:00Z">
              <w:del w:id="590" w:author="JAD/Oberthur" w:date="2013-09-17T18:18:00Z">
                <w:r w:rsidRPr="003B6E2F" w:rsidDel="006748E7">
                  <w:rPr>
                    <w:lang w:eastAsia="ko-KR"/>
                  </w:rPr>
                  <w:delText xml:space="preserve"> the</w:delText>
                </w:r>
              </w:del>
              <w:r w:rsidRPr="003B6E2F">
                <w:rPr>
                  <w:lang w:eastAsia="ko-KR"/>
                </w:rPr>
                <w:t xml:space="preserve"> </w:t>
              </w:r>
              <w:del w:id="591" w:author="JAD/Oberthur" w:date="2013-09-17T18:19:00Z">
                <w:r w:rsidRPr="003B6E2F" w:rsidDel="00B97A78">
                  <w:rPr>
                    <w:lang w:eastAsia="ko-KR"/>
                  </w:rPr>
                  <w:delText xml:space="preserve">out-of-scope </w:delText>
                </w:r>
              </w:del>
              <w:r w:rsidRPr="003B6E2F">
                <w:rPr>
                  <w:lang w:eastAsia="ko-KR"/>
                </w:rPr>
                <w:t>mechanism</w:t>
              </w:r>
              <w:del w:id="592" w:author="JAD/Oberthur" w:date="2013-09-17T18:19:00Z">
                <w:r w:rsidRPr="003B6E2F" w:rsidDel="00B97A78">
                  <w:rPr>
                    <w:lang w:eastAsia="ko-KR"/>
                  </w:rPr>
                  <w:delText>s</w:delText>
                </w:r>
              </w:del>
            </w:ins>
            <w:ins w:id="593" w:author="JAD/Oberthur" w:date="2013-09-17T18:19:00Z">
              <w:r w:rsidRPr="003B6E2F">
                <w:rPr>
                  <w:lang w:eastAsia="ko-KR"/>
                </w:rPr>
                <w:t xml:space="preserve"> out-of-scope of this specification.</w:t>
              </w:r>
            </w:ins>
          </w:p>
          <w:p w:rsidR="00F759B2" w:rsidRPr="003B6E2F" w:rsidRDefault="00F759B2" w:rsidP="008A1F28">
            <w:pPr>
              <w:numPr>
                <w:ins w:id="594" w:author="JAD/Oberthur" w:date="2013-09-24T05:48:00Z"/>
              </w:numPr>
              <w:rPr>
                <w:ins w:id="595" w:author="JAD/Oberthur" w:date="2013-09-17T18:24:00Z"/>
                <w:lang w:eastAsia="ko-KR"/>
              </w:rPr>
            </w:pPr>
          </w:p>
          <w:p w:rsidR="00F759B2" w:rsidRPr="003B6E2F" w:rsidRDefault="00F759B2" w:rsidP="008A1F28">
            <w:pPr>
              <w:numPr>
                <w:ins w:id="596" w:author="JAD/Oberthur" w:date="2013-09-24T05:48:00Z"/>
              </w:numPr>
              <w:rPr>
                <w:ins w:id="597" w:author="R03" w:date="2013-09-17T21:39:00Z"/>
              </w:rPr>
            </w:pPr>
            <w:ins w:id="598" w:author="R03" w:date="2013-09-17T21:39:00Z">
              <w:del w:id="599" w:author="JAD/Oberthur" w:date="2013-09-17T18:19:00Z">
                <w:r w:rsidRPr="003B6E2F" w:rsidDel="00B97A78">
                  <w:rPr>
                    <w:lang w:eastAsia="ko-KR"/>
                  </w:rPr>
                  <w:delText>.</w:delText>
                </w:r>
              </w:del>
            </w:ins>
          </w:p>
        </w:tc>
      </w:tr>
      <w:tr w:rsidR="00F759B2" w:rsidRPr="003B6E2F" w:rsidTr="001F7FF4">
        <w:trPr>
          <w:cantSplit/>
          <w:trHeight w:val="320"/>
          <w:ins w:id="600" w:author="JAD/Oberthur" w:date="2013-09-17T18:44:00Z"/>
        </w:trPr>
        <w:tc>
          <w:tcPr>
            <w:tcW w:w="10266" w:type="dxa"/>
            <w:gridSpan w:val="6"/>
            <w:tcBorders>
              <w:top w:val="single" w:sz="4" w:space="0" w:color="FFFFFF"/>
              <w:left w:val="single" w:sz="4" w:space="0" w:color="FFFFFF"/>
              <w:bottom w:val="single" w:sz="4" w:space="0" w:color="FFFFFF"/>
              <w:right w:val="single" w:sz="4" w:space="0" w:color="FFFFFF"/>
            </w:tcBorders>
          </w:tcPr>
          <w:p w:rsidR="00F759B2" w:rsidRPr="003B0EF7" w:rsidRDefault="00F759B2" w:rsidP="001F7FF4">
            <w:pPr>
              <w:keepNext/>
              <w:keepLines/>
              <w:numPr>
                <w:ins w:id="601" w:author="JAD/Oberthur" w:date="2013-09-17T18:44:00Z"/>
              </w:numPr>
              <w:spacing w:before="0"/>
              <w:rPr>
                <w:ins w:id="602" w:author="JAD/Oberthur" w:date="2013-09-17T18:44:00Z"/>
                <w:rFonts w:eastAsia="Batang"/>
                <w:b/>
                <w:lang w:eastAsia="ko-KR"/>
              </w:rPr>
            </w:pPr>
            <w:ins w:id="603" w:author="JAD/Oberthur" w:date="2013-09-17T18:44:00Z">
              <w:r w:rsidRPr="003B6E2F">
                <w:rPr>
                  <w:b/>
                </w:rPr>
                <w:t>&lt;x&gt;/</w:t>
              </w:r>
              <w:r>
                <w:rPr>
                  <w:rFonts w:eastAsia="Batang"/>
                  <w:b/>
                  <w:lang w:eastAsia="ko-KR"/>
                </w:rPr>
                <w:t>Auth/Bootstrap/ServerURI</w:t>
              </w:r>
            </w:ins>
          </w:p>
        </w:tc>
      </w:tr>
      <w:tr w:rsidR="00F759B2" w:rsidRPr="003B6E2F" w:rsidTr="001F7FF4">
        <w:trPr>
          <w:cantSplit/>
          <w:trHeight w:hRule="exact" w:val="240"/>
          <w:ins w:id="604" w:author="JAD/Oberthur" w:date="2013-09-17T18:44: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1F7FF4">
            <w:pPr>
              <w:keepNext/>
              <w:keepLines/>
              <w:numPr>
                <w:ins w:id="605" w:author="JAD/Oberthur" w:date="2013-09-17T18:44:00Z"/>
              </w:numPr>
              <w:spacing w:before="0"/>
              <w:jc w:val="center"/>
              <w:rPr>
                <w:ins w:id="606" w:author="JAD/Oberthur" w:date="2013-09-17T18:44: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07" w:author="JAD/Oberthur" w:date="2013-09-17T18:44:00Z"/>
              </w:numPr>
              <w:spacing w:before="0"/>
              <w:jc w:val="center"/>
              <w:rPr>
                <w:ins w:id="608" w:author="JAD/Oberthur" w:date="2013-09-17T18:44:00Z"/>
                <w:rFonts w:ascii="Arial" w:eastAsia="Batang" w:hAnsi="Arial" w:cs="Arial"/>
                <w:b/>
                <w:sz w:val="18"/>
                <w:szCs w:val="18"/>
                <w:lang w:eastAsia="ko-KR"/>
              </w:rPr>
            </w:pPr>
            <w:ins w:id="609" w:author="JAD/Oberthur" w:date="2013-09-17T18:44: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10" w:author="JAD/Oberthur" w:date="2013-09-17T18:44:00Z"/>
              </w:numPr>
              <w:spacing w:before="0"/>
              <w:jc w:val="center"/>
              <w:rPr>
                <w:ins w:id="611" w:author="JAD/Oberthur" w:date="2013-09-17T18:44:00Z"/>
                <w:rFonts w:ascii="Arial" w:eastAsia="Batang" w:hAnsi="Arial" w:cs="Arial"/>
                <w:b/>
                <w:sz w:val="18"/>
                <w:szCs w:val="18"/>
                <w:lang w:eastAsia="ko-KR"/>
              </w:rPr>
            </w:pPr>
            <w:ins w:id="612" w:author="JAD/Oberthur" w:date="2013-09-17T18:44: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13" w:author="JAD/Oberthur" w:date="2013-09-17T18:44:00Z"/>
              </w:numPr>
              <w:spacing w:before="0"/>
              <w:jc w:val="center"/>
              <w:rPr>
                <w:ins w:id="614" w:author="JAD/Oberthur" w:date="2013-09-17T18:44:00Z"/>
                <w:rFonts w:ascii="Arial" w:eastAsia="Batang" w:hAnsi="Arial" w:cs="Arial"/>
                <w:b/>
                <w:sz w:val="18"/>
                <w:szCs w:val="18"/>
                <w:lang w:eastAsia="ko-KR"/>
              </w:rPr>
            </w:pPr>
            <w:ins w:id="615" w:author="JAD/Oberthur" w:date="2013-09-17T18:44: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16" w:author="JAD/Oberthur" w:date="2013-09-17T18:44:00Z"/>
              </w:numPr>
              <w:spacing w:before="0"/>
              <w:jc w:val="center"/>
              <w:rPr>
                <w:ins w:id="617" w:author="JAD/Oberthur" w:date="2013-09-17T18:44:00Z"/>
                <w:rFonts w:ascii="Arial" w:eastAsia="Batang" w:hAnsi="Arial" w:cs="Arial"/>
                <w:b/>
                <w:sz w:val="18"/>
                <w:szCs w:val="18"/>
                <w:lang w:eastAsia="ko-KR"/>
              </w:rPr>
            </w:pPr>
            <w:ins w:id="618" w:author="JAD/Oberthur" w:date="2013-09-17T18:44: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1F7FF4">
            <w:pPr>
              <w:keepNext/>
              <w:keepLines/>
              <w:numPr>
                <w:ins w:id="619" w:author="JAD/Oberthur" w:date="2013-09-17T18:44:00Z"/>
              </w:numPr>
              <w:spacing w:before="0"/>
              <w:jc w:val="center"/>
              <w:rPr>
                <w:ins w:id="620" w:author="JAD/Oberthur" w:date="2013-09-17T18:44:00Z"/>
                <w:rFonts w:ascii="Arial" w:eastAsia="Batang" w:hAnsi="Arial" w:cs="Arial"/>
                <w:sz w:val="18"/>
                <w:szCs w:val="18"/>
                <w:lang w:eastAsia="ko-KR"/>
              </w:rPr>
            </w:pPr>
          </w:p>
        </w:tc>
      </w:tr>
      <w:tr w:rsidR="00F759B2" w:rsidRPr="003B6E2F" w:rsidTr="001F7FF4">
        <w:trPr>
          <w:cantSplit/>
          <w:trHeight w:hRule="exact" w:val="280"/>
          <w:ins w:id="621" w:author="JAD/Oberthur" w:date="2013-09-17T18:44: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1F7FF4">
            <w:pPr>
              <w:keepNext/>
              <w:keepLines/>
              <w:numPr>
                <w:ins w:id="622" w:author="JAD/Oberthur" w:date="2013-09-17T18:44:00Z"/>
              </w:numPr>
              <w:spacing w:before="0"/>
              <w:jc w:val="center"/>
              <w:rPr>
                <w:ins w:id="623" w:author="JAD/Oberthur" w:date="2013-09-17T18:44: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24" w:author="JAD/Oberthur" w:date="2013-09-17T18:44:00Z"/>
              </w:numPr>
              <w:spacing w:before="0"/>
              <w:jc w:val="center"/>
              <w:rPr>
                <w:ins w:id="625" w:author="JAD/Oberthur" w:date="2013-09-17T18:44:00Z"/>
                <w:rFonts w:eastAsia="Batang"/>
                <w:lang w:eastAsia="ko-KR"/>
              </w:rPr>
            </w:pPr>
            <w:ins w:id="626" w:author="JAD/Oberthur" w:date="2013-09-17T18:44:00Z">
              <w:r>
                <w:rPr>
                  <w:rFonts w:eastAsia="Batang"/>
                  <w:lang w:eastAsia="ko-KR"/>
                </w:rPr>
                <w:t>Required</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27" w:author="JAD/Oberthur" w:date="2013-09-17T18:44:00Z"/>
              </w:numPr>
              <w:spacing w:before="0"/>
              <w:jc w:val="center"/>
              <w:rPr>
                <w:ins w:id="628" w:author="JAD/Oberthur" w:date="2013-09-17T18:44:00Z"/>
                <w:rFonts w:eastAsia="Batang"/>
                <w:lang w:eastAsia="ko-KR"/>
              </w:rPr>
            </w:pPr>
            <w:ins w:id="629" w:author="JAD/Oberthur" w:date="2013-09-17T18:44: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30" w:author="JAD/Oberthur" w:date="2013-09-17T18:44:00Z"/>
              </w:numPr>
              <w:spacing w:before="0"/>
              <w:jc w:val="center"/>
              <w:rPr>
                <w:ins w:id="631" w:author="JAD/Oberthur" w:date="2013-09-17T18:44:00Z"/>
                <w:rFonts w:eastAsia="Batang"/>
                <w:lang w:eastAsia="ko-KR"/>
              </w:rPr>
            </w:pPr>
            <w:ins w:id="632" w:author="JAD/Oberthur" w:date="2013-09-17T18:44:00Z">
              <w:r>
                <w:rPr>
                  <w:rFonts w:eastAsia="Batang"/>
                  <w:lang w:eastAsia="ko-KR"/>
                </w:rPr>
                <w:t>string</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33" w:author="JAD/Oberthur" w:date="2013-09-17T18:44:00Z"/>
              </w:numPr>
              <w:spacing w:before="0"/>
              <w:jc w:val="center"/>
              <w:rPr>
                <w:ins w:id="634" w:author="JAD/Oberthur" w:date="2013-09-17T18:44:00Z"/>
                <w:rFonts w:eastAsia="Batang"/>
                <w:lang w:eastAsia="ko-KR"/>
              </w:rPr>
            </w:pPr>
            <w:ins w:id="635" w:author="JAD/Oberthur" w:date="2013-09-17T18:44: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1F7FF4">
            <w:pPr>
              <w:keepNext/>
              <w:keepLines/>
              <w:numPr>
                <w:ins w:id="636" w:author="JAD/Oberthur" w:date="2013-09-17T18:44:00Z"/>
              </w:numPr>
              <w:spacing w:before="0"/>
              <w:jc w:val="center"/>
              <w:rPr>
                <w:ins w:id="637" w:author="JAD/Oberthur" w:date="2013-09-17T18:44:00Z"/>
                <w:rFonts w:eastAsia="Batang"/>
                <w:lang w:eastAsia="ko-KR"/>
              </w:rPr>
            </w:pPr>
          </w:p>
        </w:tc>
      </w:tr>
      <w:tr w:rsidR="00F759B2" w:rsidRPr="003B6E2F" w:rsidTr="001F7FF4">
        <w:trPr>
          <w:cantSplit/>
          <w:trHeight w:val="436"/>
          <w:ins w:id="638" w:author="JAD/Oberthur" w:date="2013-09-17T18:44:00Z"/>
        </w:trPr>
        <w:tc>
          <w:tcPr>
            <w:tcW w:w="720" w:type="dxa"/>
            <w:tcBorders>
              <w:top w:val="single" w:sz="4" w:space="0" w:color="FFFFFF"/>
              <w:left w:val="single" w:sz="4" w:space="0" w:color="FFFFFF"/>
              <w:bottom w:val="single" w:sz="4" w:space="0" w:color="FFFFFF"/>
              <w:right w:val="single" w:sz="4" w:space="0" w:color="FFFFFF"/>
            </w:tcBorders>
          </w:tcPr>
          <w:p w:rsidR="00F759B2" w:rsidRPr="003B0EF7" w:rsidRDefault="00F759B2" w:rsidP="001F7FF4">
            <w:pPr>
              <w:keepNext/>
              <w:keepLines/>
              <w:numPr>
                <w:ins w:id="639" w:author="JAD/Oberthur" w:date="2013-09-17T18:44:00Z"/>
              </w:numPr>
              <w:spacing w:before="0"/>
              <w:jc w:val="center"/>
              <w:rPr>
                <w:ins w:id="640" w:author="JAD/Oberthur" w:date="2013-09-17T18:44: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F759B2" w:rsidRPr="003B6E2F" w:rsidDel="002D7D02" w:rsidRDefault="00F759B2" w:rsidP="001F7FF4">
            <w:pPr>
              <w:numPr>
                <w:ins w:id="641" w:author="JAD/Oberthur" w:date="2013-09-17T18:44:00Z"/>
              </w:numPr>
              <w:rPr>
                <w:ins w:id="642" w:author="JAD/Oberthur" w:date="2013-09-17T18:44:00Z"/>
                <w:del w:id="643" w:author="Sramanan" w:date="2013-09-24T04:33:00Z"/>
              </w:rPr>
            </w:pPr>
            <w:ins w:id="644" w:author="JAD/Oberthur" w:date="2013-09-17T18:44:00Z">
              <w:r w:rsidRPr="003B6E2F">
                <w:t>This node specifies the URI of the DM server acting as a Bootstrap server</w:t>
              </w:r>
            </w:ins>
            <w:ins w:id="645" w:author="Sramanan" w:date="2013-09-24T04:33:00Z">
              <w:r>
                <w:t xml:space="preserve">. </w:t>
              </w:r>
            </w:ins>
            <w:ins w:id="646" w:author="JAD/Oberthur" w:date="2013-09-17T18:44:00Z">
              <w:r w:rsidRPr="003B6E2F">
                <w:t xml:space="preserve"> </w:t>
              </w:r>
              <w:del w:id="647" w:author="Sramanan" w:date="2013-09-24T04:33:00Z">
                <w:r w:rsidRPr="003B6E2F" w:rsidDel="002D7D02">
                  <w:delText xml:space="preserve">in a form of </w:delText>
                </w:r>
                <w:r w:rsidRPr="003B6E2F" w:rsidDel="002D7D02">
                  <w:fldChar w:fldCharType="begin"/>
                </w:r>
                <w:r w:rsidRPr="003B6E2F" w:rsidDel="002D7D02">
                  <w:delInstrText xml:space="preserve"> HYPERLINK "https://host:portnumber" </w:delInstrText>
                </w:r>
                <w:r w:rsidRPr="003B6E2F" w:rsidDel="002D7D02">
                  <w:fldChar w:fldCharType="separate"/>
                </w:r>
                <w:r w:rsidRPr="003B6E2F" w:rsidDel="002D7D02">
                  <w:rPr>
                    <w:rStyle w:val="Hyperlink"/>
                  </w:rPr>
                  <w:delText>https://host:portnumber</w:delText>
                </w:r>
                <w:r w:rsidRPr="003B6E2F" w:rsidDel="002D7D02">
                  <w:fldChar w:fldCharType="end"/>
                </w:r>
                <w:r w:rsidRPr="003B6E2F" w:rsidDel="002D7D02">
                  <w:delText xml:space="preserve"> where host is an IP address, a FQDN and portnumber the number of the </w:delText>
                </w:r>
              </w:del>
            </w:ins>
            <w:ins w:id="648" w:author="JAD/Oberthur" w:date="2013-09-18T15:47:00Z">
              <w:del w:id="649" w:author="Sramanan" w:date="2013-09-24T04:33:00Z">
                <w:r w:rsidRPr="003B6E2F" w:rsidDel="002D7D02">
                  <w:delText xml:space="preserve">port </w:delText>
                </w:r>
              </w:del>
            </w:ins>
            <w:ins w:id="650" w:author="JAD/Oberthur" w:date="2013-09-17T18:44:00Z">
              <w:del w:id="651" w:author="Sramanan" w:date="2013-09-24T04:33:00Z">
                <w:r w:rsidRPr="003B6E2F" w:rsidDel="002D7D02">
                  <w:delText>to be used</w:delText>
                </w:r>
              </w:del>
            </w:ins>
          </w:p>
          <w:p w:rsidR="00F759B2" w:rsidRPr="003B6E2F" w:rsidRDefault="00F759B2" w:rsidP="001F7FF4">
            <w:pPr>
              <w:numPr>
                <w:ins w:id="652" w:author="JAD/Oberthur" w:date="2013-09-17T18:44:00Z"/>
              </w:numPr>
              <w:rPr>
                <w:ins w:id="653" w:author="JAD/Oberthur" w:date="2013-09-17T18:44:00Z"/>
              </w:rPr>
            </w:pPr>
            <w:ins w:id="654" w:author="JAD/Oberthur" w:date="2013-09-17T18:44:00Z">
              <w:r w:rsidRPr="003B6E2F">
                <w:t>For example :</w:t>
              </w:r>
            </w:ins>
          </w:p>
          <w:p w:rsidR="00F759B2" w:rsidRPr="003B6E2F" w:rsidRDefault="00F759B2" w:rsidP="001F7FF4">
            <w:pPr>
              <w:numPr>
                <w:ins w:id="655" w:author="JAD/Oberthur" w:date="2013-09-17T18:44:00Z"/>
              </w:numPr>
              <w:rPr>
                <w:ins w:id="656" w:author="JAD/Oberthur" w:date="2013-09-17T18:44:00Z"/>
              </w:rPr>
            </w:pPr>
            <w:ins w:id="657" w:author="JAD/Oberthur" w:date="2013-09-17T18:44:00Z">
              <w:r w:rsidRPr="003B6E2F">
                <w:t>‘https://www.bsdmserver.com:443’’</w:t>
              </w:r>
            </w:ins>
          </w:p>
          <w:p w:rsidR="00F759B2" w:rsidRPr="003B6E2F" w:rsidRDefault="00F759B2" w:rsidP="001F7FF4">
            <w:pPr>
              <w:numPr>
                <w:ins w:id="658" w:author="JAD/Oberthur" w:date="2013-09-17T18:44:00Z"/>
              </w:numPr>
              <w:rPr>
                <w:ins w:id="659" w:author="JAD/Oberthur" w:date="2013-09-17T18:44:00Z"/>
              </w:rPr>
            </w:pPr>
            <w:ins w:id="660" w:author="JAD/Oberthur" w:date="2013-09-17T18:44:00Z">
              <w:r w:rsidRPr="003B6E2F">
                <w:t>111.222.333.444 (IPv4 address)</w:t>
              </w:r>
            </w:ins>
          </w:p>
        </w:tc>
      </w:tr>
    </w:tbl>
    <w:p w:rsidR="00F759B2" w:rsidRDefault="00F759B2" w:rsidP="008F0A66">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F759B2" w:rsidRPr="003B6E2F" w:rsidTr="001F7FF4">
        <w:trPr>
          <w:cantSplit/>
          <w:trHeight w:val="320"/>
          <w:ins w:id="661" w:author="JAD/Oberthur" w:date="2013-09-17T18:45:00Z"/>
        </w:trPr>
        <w:tc>
          <w:tcPr>
            <w:tcW w:w="10266" w:type="dxa"/>
            <w:gridSpan w:val="6"/>
            <w:tcBorders>
              <w:top w:val="single" w:sz="4" w:space="0" w:color="FFFFFF"/>
              <w:left w:val="single" w:sz="4" w:space="0" w:color="FFFFFF"/>
              <w:bottom w:val="single" w:sz="4" w:space="0" w:color="FFFFFF"/>
              <w:right w:val="single" w:sz="4" w:space="0" w:color="FFFFFF"/>
            </w:tcBorders>
          </w:tcPr>
          <w:p w:rsidR="00F759B2" w:rsidRPr="003B6E2F" w:rsidRDefault="00F759B2" w:rsidP="001F7FF4">
            <w:pPr>
              <w:keepNext/>
              <w:keepLines/>
              <w:numPr>
                <w:ins w:id="662" w:author="JAD/Oberthur" w:date="2013-09-17T18:45:00Z"/>
              </w:numPr>
              <w:spacing w:before="0"/>
              <w:rPr>
                <w:ins w:id="663" w:author="JAD/Oberthur" w:date="2013-09-17T18:45:00Z"/>
                <w:b/>
              </w:rPr>
            </w:pPr>
          </w:p>
          <w:p w:rsidR="00F759B2" w:rsidRPr="003B6E2F" w:rsidRDefault="00F759B2" w:rsidP="001F7FF4">
            <w:pPr>
              <w:keepNext/>
              <w:keepLines/>
              <w:numPr>
                <w:ins w:id="664" w:author="JAD/Oberthur" w:date="2013-09-17T18:45:00Z"/>
              </w:numPr>
              <w:spacing w:before="0"/>
              <w:rPr>
                <w:ins w:id="665" w:author="JAD/Oberthur" w:date="2013-09-17T18:48:00Z"/>
                <w:b/>
              </w:rPr>
            </w:pPr>
            <w:ins w:id="666" w:author="JAD/Oberthur" w:date="2013-09-17T18:45:00Z">
              <w:r w:rsidRPr="003B6E2F">
                <w:rPr>
                  <w:b/>
                </w:rPr>
                <w:t>&lt;x&gt;/Auth/Bootstrap/SecMode</w:t>
              </w:r>
            </w:ins>
          </w:p>
          <w:p w:rsidR="00F759B2" w:rsidRPr="003B6E2F" w:rsidRDefault="00F759B2" w:rsidP="001F7FF4">
            <w:pPr>
              <w:keepNext/>
              <w:keepLines/>
              <w:numPr>
                <w:ins w:id="667" w:author="JAD/Oberthur" w:date="2013-09-17T18:45:00Z"/>
              </w:numPr>
              <w:spacing w:before="0"/>
              <w:rPr>
                <w:ins w:id="668" w:author="JAD/Oberthur" w:date="2013-09-17T18:45:00Z"/>
                <w:b/>
              </w:rPr>
            </w:pPr>
          </w:p>
        </w:tc>
      </w:tr>
      <w:tr w:rsidR="00F759B2" w:rsidRPr="003B6E2F" w:rsidTr="001F7FF4">
        <w:trPr>
          <w:cantSplit/>
          <w:trHeight w:hRule="exact" w:val="240"/>
          <w:ins w:id="669" w:author="JAD/Oberthur" w:date="2013-09-17T18:45: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1F7FF4">
            <w:pPr>
              <w:keepNext/>
              <w:keepLines/>
              <w:numPr>
                <w:ins w:id="670" w:author="JAD/Oberthur" w:date="2013-09-17T18:45:00Z"/>
              </w:numPr>
              <w:spacing w:before="0"/>
              <w:jc w:val="center"/>
              <w:rPr>
                <w:ins w:id="671" w:author="JAD/Oberthur" w:date="2013-09-17T18:45: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72" w:author="JAD/Oberthur" w:date="2013-09-17T18:45:00Z"/>
              </w:numPr>
              <w:spacing w:before="0"/>
              <w:jc w:val="center"/>
              <w:rPr>
                <w:ins w:id="673" w:author="JAD/Oberthur" w:date="2013-09-17T18:45:00Z"/>
                <w:rFonts w:ascii="Arial" w:eastAsia="Batang" w:hAnsi="Arial" w:cs="Arial"/>
                <w:b/>
                <w:sz w:val="18"/>
                <w:szCs w:val="18"/>
                <w:lang w:eastAsia="ko-KR"/>
              </w:rPr>
            </w:pPr>
            <w:ins w:id="674" w:author="JAD/Oberthur" w:date="2013-09-17T18:45:00Z">
              <w:r w:rsidRPr="003B0EF7">
                <w:rPr>
                  <w:rFonts w:ascii="Arial" w:eastAsia="Batang" w:hAnsi="Arial" w:cs="Arial"/>
                  <w:b/>
                  <w:sz w:val="18"/>
                  <w:szCs w:val="18"/>
                  <w:lang w:eastAsia="ko-KR"/>
                </w:rPr>
                <w:t>Status</w:t>
              </w:r>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75" w:author="JAD/Oberthur" w:date="2013-09-17T18:45:00Z"/>
              </w:numPr>
              <w:spacing w:before="0"/>
              <w:jc w:val="center"/>
              <w:rPr>
                <w:ins w:id="676" w:author="JAD/Oberthur" w:date="2013-09-17T18:45:00Z"/>
                <w:rFonts w:ascii="Arial" w:eastAsia="Batang" w:hAnsi="Arial" w:cs="Arial"/>
                <w:b/>
                <w:sz w:val="18"/>
                <w:szCs w:val="18"/>
                <w:lang w:eastAsia="ko-KR"/>
              </w:rPr>
            </w:pPr>
            <w:ins w:id="677" w:author="JAD/Oberthur" w:date="2013-09-17T18:45:00Z">
              <w:r w:rsidRPr="003B0EF7">
                <w:rPr>
                  <w:rFonts w:ascii="Arial" w:eastAsia="Batang" w:hAnsi="Arial" w:cs="Arial"/>
                  <w:b/>
                  <w:sz w:val="18"/>
                  <w:szCs w:val="18"/>
                  <w:lang w:eastAsia="ko-KR"/>
                </w:rPr>
                <w:t>Occurrence</w:t>
              </w:r>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78" w:author="JAD/Oberthur" w:date="2013-09-17T18:45:00Z"/>
              </w:numPr>
              <w:spacing w:before="0"/>
              <w:jc w:val="center"/>
              <w:rPr>
                <w:ins w:id="679" w:author="JAD/Oberthur" w:date="2013-09-17T18:45:00Z"/>
                <w:rFonts w:ascii="Arial" w:eastAsia="Batang" w:hAnsi="Arial" w:cs="Arial"/>
                <w:b/>
                <w:sz w:val="18"/>
                <w:szCs w:val="18"/>
                <w:lang w:eastAsia="ko-KR"/>
              </w:rPr>
            </w:pPr>
            <w:ins w:id="680" w:author="JAD/Oberthur" w:date="2013-09-17T18:45:00Z">
              <w:r w:rsidRPr="003B0EF7">
                <w:rPr>
                  <w:rFonts w:ascii="Arial" w:eastAsia="Batang" w:hAnsi="Arial" w:cs="Arial"/>
                  <w:b/>
                  <w:sz w:val="18"/>
                  <w:szCs w:val="18"/>
                  <w:lang w:eastAsia="ko-KR"/>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RDefault="00F759B2" w:rsidP="001F7FF4">
            <w:pPr>
              <w:keepNext/>
              <w:keepLines/>
              <w:numPr>
                <w:ins w:id="681" w:author="JAD/Oberthur" w:date="2013-09-17T18:45:00Z"/>
              </w:numPr>
              <w:spacing w:before="0"/>
              <w:jc w:val="center"/>
              <w:rPr>
                <w:ins w:id="682" w:author="JAD/Oberthur" w:date="2013-09-17T18:45:00Z"/>
                <w:rFonts w:ascii="Arial" w:eastAsia="Batang" w:hAnsi="Arial" w:cs="Arial"/>
                <w:b/>
                <w:sz w:val="18"/>
                <w:szCs w:val="18"/>
                <w:lang w:eastAsia="ko-KR"/>
              </w:rPr>
            </w:pPr>
            <w:ins w:id="683" w:author="JAD/Oberthur" w:date="2013-09-17T18:45:00Z">
              <w:r w:rsidRPr="003B0EF7">
                <w:rPr>
                  <w:rFonts w:ascii="Arial" w:eastAsia="Batang" w:hAnsi="Arial" w:cs="Arial"/>
                  <w:b/>
                  <w:sz w:val="18"/>
                  <w:szCs w:val="18"/>
                  <w:lang w:eastAsia="ko-KR"/>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1F7FF4">
            <w:pPr>
              <w:keepNext/>
              <w:keepLines/>
              <w:numPr>
                <w:ins w:id="684" w:author="JAD/Oberthur" w:date="2013-09-17T18:45:00Z"/>
              </w:numPr>
              <w:spacing w:before="0"/>
              <w:jc w:val="center"/>
              <w:rPr>
                <w:ins w:id="685" w:author="JAD/Oberthur" w:date="2013-09-17T18:45:00Z"/>
                <w:rFonts w:ascii="Arial" w:eastAsia="Batang" w:hAnsi="Arial" w:cs="Arial"/>
                <w:sz w:val="18"/>
                <w:szCs w:val="18"/>
                <w:lang w:eastAsia="ko-KR"/>
              </w:rPr>
            </w:pPr>
          </w:p>
        </w:tc>
      </w:tr>
      <w:tr w:rsidR="00F759B2" w:rsidRPr="003B6E2F" w:rsidTr="001F7FF4">
        <w:trPr>
          <w:cantSplit/>
          <w:trHeight w:hRule="exact" w:val="280"/>
          <w:ins w:id="686" w:author="JAD/Oberthur" w:date="2013-09-17T18:45: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RDefault="00F759B2" w:rsidP="001F7FF4">
            <w:pPr>
              <w:keepNext/>
              <w:keepLines/>
              <w:numPr>
                <w:ins w:id="687" w:author="JAD/Oberthur" w:date="2013-09-17T18:45:00Z"/>
              </w:numPr>
              <w:spacing w:before="0"/>
              <w:jc w:val="center"/>
              <w:rPr>
                <w:ins w:id="688" w:author="JAD/Oberthur" w:date="2013-09-17T18:45: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89" w:author="JAD/Oberthur" w:date="2013-09-17T18:45:00Z"/>
              </w:numPr>
              <w:spacing w:before="0"/>
              <w:jc w:val="center"/>
              <w:rPr>
                <w:ins w:id="690" w:author="JAD/Oberthur" w:date="2013-09-17T18:45:00Z"/>
                <w:rFonts w:eastAsia="Batang"/>
                <w:lang w:eastAsia="ko-KR"/>
              </w:rPr>
            </w:pPr>
            <w:ins w:id="691" w:author="JAD/Oberthur" w:date="2013-09-17T18:45:00Z">
              <w:r>
                <w:rPr>
                  <w:rFonts w:eastAsia="Batang"/>
                  <w:lang w:eastAsia="ko-KR"/>
                </w:rPr>
                <w:t>Required</w:t>
              </w:r>
            </w:ins>
          </w:p>
        </w:tc>
        <w:tc>
          <w:tcPr>
            <w:tcW w:w="1328"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92" w:author="JAD/Oberthur" w:date="2013-09-17T18:45:00Z"/>
              </w:numPr>
              <w:spacing w:before="0"/>
              <w:jc w:val="center"/>
              <w:rPr>
                <w:ins w:id="693" w:author="JAD/Oberthur" w:date="2013-09-17T18:45:00Z"/>
                <w:rFonts w:eastAsia="Batang"/>
                <w:lang w:eastAsia="ko-KR"/>
              </w:rPr>
            </w:pPr>
            <w:ins w:id="694" w:author="JAD/Oberthur" w:date="2013-09-17T18:45:00Z">
              <w:r w:rsidRPr="003B0EF7">
                <w:rPr>
                  <w:rFonts w:eastAsia="Batang"/>
                  <w:lang w:eastAsia="ko-KR"/>
                </w:rPr>
                <w:t>One</w:t>
              </w:r>
            </w:ins>
          </w:p>
        </w:tc>
        <w:tc>
          <w:tcPr>
            <w:tcW w:w="2312"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95" w:author="JAD/Oberthur" w:date="2013-09-17T18:45:00Z"/>
              </w:numPr>
              <w:spacing w:before="0"/>
              <w:jc w:val="center"/>
              <w:rPr>
                <w:ins w:id="696" w:author="JAD/Oberthur" w:date="2013-09-17T18:45:00Z"/>
                <w:rFonts w:eastAsia="Batang"/>
                <w:lang w:eastAsia="ko-KR"/>
              </w:rPr>
            </w:pPr>
            <w:ins w:id="697" w:author="JAD/Oberthur" w:date="2013-09-17T18:45:00Z">
              <w:r>
                <w:rPr>
                  <w:rFonts w:eastAsia="Batang"/>
                  <w:lang w:eastAsia="ko-KR"/>
                </w:rPr>
                <w:t>bin</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F759B2" w:rsidRPr="003B0EF7" w:rsidRDefault="00F759B2" w:rsidP="001F7FF4">
            <w:pPr>
              <w:keepNext/>
              <w:keepLines/>
              <w:numPr>
                <w:ins w:id="698" w:author="JAD/Oberthur" w:date="2013-09-17T18:45:00Z"/>
              </w:numPr>
              <w:spacing w:before="0"/>
              <w:jc w:val="center"/>
              <w:rPr>
                <w:ins w:id="699" w:author="JAD/Oberthur" w:date="2013-09-17T18:45:00Z"/>
                <w:rFonts w:eastAsia="Batang"/>
                <w:lang w:eastAsia="ko-KR"/>
              </w:rPr>
            </w:pPr>
            <w:ins w:id="700" w:author="JAD/Oberthur" w:date="2013-09-17T18:45:00Z">
              <w:r w:rsidRPr="003B0EF7">
                <w:rPr>
                  <w:rFonts w:eastAsia="Batang"/>
                  <w:lang w:eastAsia="ko-KR"/>
                </w:rPr>
                <w:t>Get</w:t>
              </w:r>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RDefault="00F759B2" w:rsidP="001F7FF4">
            <w:pPr>
              <w:keepNext/>
              <w:keepLines/>
              <w:numPr>
                <w:ins w:id="701" w:author="JAD/Oberthur" w:date="2013-09-17T18:45:00Z"/>
              </w:numPr>
              <w:spacing w:before="0"/>
              <w:jc w:val="center"/>
              <w:rPr>
                <w:ins w:id="702" w:author="JAD/Oberthur" w:date="2013-09-17T18:45:00Z"/>
                <w:rFonts w:eastAsia="Batang"/>
                <w:lang w:eastAsia="ko-KR"/>
              </w:rPr>
            </w:pPr>
          </w:p>
        </w:tc>
      </w:tr>
      <w:tr w:rsidR="00F759B2" w:rsidRPr="00F759B2" w:rsidTr="001F7FF4">
        <w:trPr>
          <w:cantSplit/>
          <w:trHeight w:val="436"/>
          <w:ins w:id="703" w:author="JAD/Oberthur" w:date="2013-09-17T18:45:00Z"/>
        </w:trPr>
        <w:tc>
          <w:tcPr>
            <w:tcW w:w="720" w:type="dxa"/>
            <w:tcBorders>
              <w:top w:val="single" w:sz="4" w:space="0" w:color="FFFFFF"/>
              <w:left w:val="single" w:sz="4" w:space="0" w:color="FFFFFF"/>
              <w:bottom w:val="single" w:sz="4" w:space="0" w:color="FFFFFF"/>
              <w:right w:val="single" w:sz="4" w:space="0" w:color="FFFFFF"/>
            </w:tcBorders>
          </w:tcPr>
          <w:p w:rsidR="00F759B2" w:rsidRPr="003B0EF7" w:rsidRDefault="00F759B2" w:rsidP="001F7FF4">
            <w:pPr>
              <w:keepNext/>
              <w:keepLines/>
              <w:numPr>
                <w:ins w:id="704" w:author="JAD/Oberthur" w:date="2013-09-17T18:45:00Z"/>
              </w:numPr>
              <w:spacing w:before="0"/>
              <w:jc w:val="center"/>
              <w:rPr>
                <w:ins w:id="705" w:author="JAD/Oberthur" w:date="2013-09-17T18:45: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F759B2" w:rsidRPr="003B6E2F" w:rsidRDefault="00F759B2" w:rsidP="001F7FF4">
            <w:pPr>
              <w:numPr>
                <w:ins w:id="706" w:author="JAD/Oberthur" w:date="2013-09-17T18:45:00Z"/>
              </w:numPr>
              <w:rPr>
                <w:ins w:id="707" w:author="JAD/Oberthur" w:date="2013-09-17T18:45:00Z"/>
                <w:lang w:val="fr-FR" w:eastAsia="ko-KR"/>
              </w:rPr>
            </w:pPr>
            <w:ins w:id="708" w:author="JAD/Oberthur" w:date="2013-09-17T18:45:00Z">
              <w:r w:rsidRPr="003B6E2F">
                <w:t xml:space="preserve">This node specifies the security mode of SSL/TLS. </w:t>
              </w:r>
              <w:r w:rsidRPr="003B6E2F">
                <w:rPr>
                  <w:lang w:val="fr-FR" w:eastAsia="ko-KR"/>
                </w:rPr>
                <w:t>For example, PSK mode, X509 mode.</w:t>
              </w:r>
            </w:ins>
          </w:p>
          <w:p w:rsidR="00F759B2" w:rsidRPr="003B6E2F" w:rsidRDefault="00F759B2" w:rsidP="001F7FF4">
            <w:pPr>
              <w:numPr>
                <w:ins w:id="709" w:author="JAD/Oberthur" w:date="2013-09-17T18:45:00Z"/>
              </w:numPr>
              <w:rPr>
                <w:ins w:id="710" w:author="JAD/Oberthur" w:date="2013-09-17T18:45:00Z"/>
                <w:lang w:val="fr-FR" w:eastAsia="ko-KR"/>
              </w:rPr>
            </w:pPr>
          </w:p>
        </w:tc>
      </w:tr>
      <w:tr w:rsidR="00F759B2" w:rsidRPr="003B6E2F" w:rsidTr="00D103D7">
        <w:trPr>
          <w:cantSplit/>
          <w:trHeight w:val="320"/>
          <w:ins w:id="711" w:author="R03" w:date="2013-09-17T21:39:00Z"/>
        </w:trPr>
        <w:tc>
          <w:tcPr>
            <w:tcW w:w="10266" w:type="dxa"/>
            <w:gridSpan w:val="6"/>
            <w:tcBorders>
              <w:top w:val="single" w:sz="4" w:space="0" w:color="FFFFFF"/>
              <w:left w:val="single" w:sz="4" w:space="0" w:color="FFFFFF"/>
              <w:bottom w:val="single" w:sz="4" w:space="0" w:color="FFFFFF"/>
              <w:right w:val="single" w:sz="4" w:space="0" w:color="FFFFFF"/>
            </w:tcBorders>
          </w:tcPr>
          <w:p w:rsidR="00F759B2" w:rsidRPr="00F759B2" w:rsidRDefault="00F759B2" w:rsidP="00D103D7">
            <w:pPr>
              <w:keepNext/>
              <w:keepLines/>
              <w:numPr>
                <w:ins w:id="712" w:author="JAD/Oberthur" w:date="2013-09-17T18:41:00Z"/>
              </w:numPr>
              <w:spacing w:before="0"/>
              <w:rPr>
                <w:ins w:id="713" w:author="JAD/Oberthur" w:date="2013-09-17T18:41:00Z"/>
                <w:b/>
                <w:sz w:val="22"/>
                <w:szCs w:val="22"/>
                <w:lang w:val="fr-FR"/>
                <w:rPrChange w:id="714" w:author="Unknown">
                  <w:rPr>
                    <w:ins w:id="715" w:author="JAD/Oberthur" w:date="2013-09-17T18:41:00Z"/>
                    <w:b/>
                    <w:szCs w:val="22"/>
                  </w:rPr>
                </w:rPrChange>
              </w:rPr>
            </w:pPr>
          </w:p>
          <w:p w:rsidR="00F759B2" w:rsidRPr="00F759B2" w:rsidRDefault="00F759B2" w:rsidP="00D103D7">
            <w:pPr>
              <w:keepNext/>
              <w:keepLines/>
              <w:numPr>
                <w:ins w:id="716" w:author="JAD/Oberthur" w:date="2013-09-17T18:41:00Z"/>
              </w:numPr>
              <w:spacing w:before="0"/>
              <w:rPr>
                <w:ins w:id="717" w:author="JAD/Oberthur" w:date="2013-09-17T18:41:00Z"/>
                <w:b/>
                <w:sz w:val="22"/>
                <w:szCs w:val="22"/>
                <w:lang w:val="fr-FR"/>
                <w:rPrChange w:id="718" w:author="Unknown">
                  <w:rPr>
                    <w:ins w:id="719" w:author="JAD/Oberthur" w:date="2013-09-17T18:41:00Z"/>
                    <w:b/>
                    <w:szCs w:val="22"/>
                  </w:rPr>
                </w:rPrChange>
              </w:rPr>
            </w:pPr>
          </w:p>
          <w:p w:rsidR="00F759B2" w:rsidRPr="00F759B2" w:rsidRDefault="00F759B2" w:rsidP="00D103D7">
            <w:pPr>
              <w:keepNext/>
              <w:keepLines/>
              <w:numPr>
                <w:ins w:id="720" w:author="JAD/Oberthur" w:date="2013-09-17T18:41:00Z"/>
              </w:numPr>
              <w:spacing w:before="0"/>
              <w:rPr>
                <w:ins w:id="721" w:author="JAD/Oberthur" w:date="2013-09-17T18:41:00Z"/>
                <w:b/>
                <w:sz w:val="22"/>
                <w:szCs w:val="22"/>
                <w:lang w:val="fr-FR"/>
                <w:rPrChange w:id="722" w:author="Unknown">
                  <w:rPr>
                    <w:ins w:id="723" w:author="JAD/Oberthur" w:date="2013-09-17T18:41:00Z"/>
                    <w:b/>
                    <w:szCs w:val="22"/>
                  </w:rPr>
                </w:rPrChange>
              </w:rPr>
            </w:pPr>
          </w:p>
          <w:p w:rsidR="00F759B2" w:rsidRDefault="00F759B2" w:rsidP="00D103D7">
            <w:pPr>
              <w:keepNext/>
              <w:keepLines/>
              <w:numPr>
                <w:ins w:id="724" w:author="JAD/Oberthur" w:date="2013-09-17T18:41:00Z"/>
              </w:numPr>
              <w:spacing w:before="0"/>
              <w:rPr>
                <w:ins w:id="725" w:author="JAD/Oberthur" w:date="2013-09-17T18:46:00Z"/>
                <w:rFonts w:eastAsia="Batang"/>
                <w:b/>
                <w:lang w:eastAsia="ko-KR"/>
              </w:rPr>
            </w:pPr>
            <w:ins w:id="726" w:author="JAD/Oberthur" w:date="2013-09-17T18:41:00Z">
              <w:r w:rsidRPr="003B6E2F">
                <w:rPr>
                  <w:b/>
                </w:rPr>
                <w:t>&lt;x&gt;/</w:t>
              </w:r>
              <w:r>
                <w:rPr>
                  <w:rFonts w:eastAsia="Batang"/>
                  <w:b/>
                  <w:lang w:eastAsia="ko-KR"/>
                </w:rPr>
                <w:t>Auth/Bootstrap/</w:t>
              </w:r>
            </w:ins>
            <w:ins w:id="727" w:author="JAD/Oberthur" w:date="2013-09-17T19:01:00Z">
              <w:r>
                <w:rPr>
                  <w:rFonts w:eastAsia="Batang"/>
                  <w:b/>
                  <w:lang w:eastAsia="ko-KR"/>
                </w:rPr>
                <w:t>Client</w:t>
              </w:r>
              <w:del w:id="728" w:author="Sramanan" w:date="2013-09-24T04:34:00Z">
                <w:r w:rsidDel="00795758">
                  <w:rPr>
                    <w:rFonts w:eastAsia="Batang"/>
                    <w:b/>
                    <w:lang w:eastAsia="ko-KR"/>
                  </w:rPr>
                  <w:delText>-</w:delText>
                </w:r>
              </w:del>
            </w:ins>
            <w:ins w:id="729" w:author="JAD/Oberthur" w:date="2013-09-17T18:46:00Z">
              <w:r>
                <w:rPr>
                  <w:rFonts w:eastAsia="Batang"/>
                  <w:b/>
                  <w:lang w:eastAsia="ko-KR"/>
                </w:rPr>
                <w:t>PublicKey</w:t>
              </w:r>
              <w:del w:id="730" w:author="Sramanan" w:date="2013-09-24T04:34:00Z">
                <w:r w:rsidDel="00795758">
                  <w:rPr>
                    <w:rFonts w:eastAsia="Batang"/>
                    <w:b/>
                    <w:lang w:eastAsia="ko-KR"/>
                  </w:rPr>
                  <w:delText>-</w:delText>
                </w:r>
              </w:del>
              <w:r>
                <w:rPr>
                  <w:rFonts w:eastAsia="Batang"/>
                  <w:b/>
                  <w:lang w:eastAsia="ko-KR"/>
                </w:rPr>
                <w:t>PSKIdentity</w:t>
              </w:r>
            </w:ins>
          </w:p>
          <w:p w:rsidR="00F759B2" w:rsidRPr="003B6E2F" w:rsidRDefault="00F759B2" w:rsidP="00D103D7">
            <w:pPr>
              <w:keepNext/>
              <w:keepLines/>
              <w:spacing w:before="0"/>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F759B2" w:rsidRPr="003B6E2F" w:rsidTr="00A6671A">
              <w:trPr>
                <w:ins w:id="731" w:author="JAD/Oberthur" w:date="2013-09-17T18:50: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32" w:author="JAD/Oberthur" w:date="2013-09-17T18:50:00Z"/>
                    </w:numPr>
                    <w:spacing w:before="0"/>
                    <w:jc w:val="center"/>
                    <w:rPr>
                      <w:ins w:id="733" w:author="JAD/Oberthur" w:date="2013-09-17T18:50:00Z"/>
                      <w:rFonts w:ascii="Arial" w:eastAsia="Batang" w:hAnsi="Arial" w:cs="Arial"/>
                      <w:b/>
                      <w:sz w:val="18"/>
                      <w:szCs w:val="18"/>
                      <w:lang w:eastAsia="ko-KR"/>
                    </w:rPr>
                  </w:pPr>
                  <w:ins w:id="734" w:author="JAD/Oberthur" w:date="2013-09-17T18:50: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35" w:author="JAD/Oberthur" w:date="2013-09-17T18:50:00Z"/>
                    </w:numPr>
                    <w:spacing w:before="0"/>
                    <w:jc w:val="center"/>
                    <w:rPr>
                      <w:ins w:id="736" w:author="JAD/Oberthur" w:date="2013-09-17T18:50:00Z"/>
                      <w:rFonts w:ascii="Arial" w:eastAsia="Batang" w:hAnsi="Arial" w:cs="Arial"/>
                      <w:b/>
                      <w:sz w:val="18"/>
                      <w:szCs w:val="18"/>
                      <w:lang w:eastAsia="ko-KR"/>
                    </w:rPr>
                  </w:pPr>
                  <w:ins w:id="737" w:author="JAD/Oberthur" w:date="2013-09-17T18:50: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38" w:author="JAD/Oberthur" w:date="2013-09-17T18:50:00Z"/>
                    </w:numPr>
                    <w:spacing w:before="0"/>
                    <w:jc w:val="center"/>
                    <w:rPr>
                      <w:ins w:id="739" w:author="JAD/Oberthur" w:date="2013-09-17T18:50:00Z"/>
                      <w:rFonts w:ascii="Arial" w:eastAsia="Batang" w:hAnsi="Arial" w:cs="Arial"/>
                      <w:b/>
                      <w:sz w:val="18"/>
                      <w:szCs w:val="18"/>
                      <w:lang w:eastAsia="ko-KR"/>
                    </w:rPr>
                  </w:pPr>
                  <w:ins w:id="740" w:author="JAD/Oberthur" w:date="2013-09-17T18:50: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41" w:author="JAD/Oberthur" w:date="2013-09-17T18:50:00Z"/>
                    </w:numPr>
                    <w:spacing w:before="0"/>
                    <w:jc w:val="center"/>
                    <w:rPr>
                      <w:ins w:id="742" w:author="JAD/Oberthur" w:date="2013-09-17T18:50:00Z"/>
                      <w:rFonts w:ascii="Arial" w:eastAsia="Batang" w:hAnsi="Arial" w:cs="Arial"/>
                      <w:b/>
                      <w:sz w:val="18"/>
                      <w:szCs w:val="18"/>
                      <w:lang w:eastAsia="ko-KR"/>
                    </w:rPr>
                  </w:pPr>
                  <w:ins w:id="743" w:author="JAD/Oberthur" w:date="2013-09-17T18:50:00Z">
                    <w:r w:rsidRPr="00A6671A">
                      <w:rPr>
                        <w:rFonts w:ascii="Arial" w:eastAsia="Batang" w:hAnsi="Arial" w:cs="Arial"/>
                        <w:b/>
                        <w:sz w:val="18"/>
                        <w:szCs w:val="18"/>
                        <w:lang w:eastAsia="ko-KR"/>
                      </w:rPr>
                      <w:t>Min. Access Types</w:t>
                    </w:r>
                  </w:ins>
                </w:p>
              </w:tc>
            </w:tr>
            <w:tr w:rsidR="00F759B2" w:rsidRPr="003B6E2F" w:rsidTr="00A6671A">
              <w:trPr>
                <w:ins w:id="744" w:author="JAD/Oberthur" w:date="2013-09-17T18:50: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45" w:author="JAD/Oberthur" w:date="2013-09-17T18:50:00Z"/>
                    </w:numPr>
                    <w:spacing w:before="0"/>
                    <w:jc w:val="center"/>
                    <w:rPr>
                      <w:ins w:id="746" w:author="JAD/Oberthur" w:date="2013-09-17T18:50:00Z"/>
                      <w:rFonts w:eastAsia="Batang"/>
                      <w:lang w:eastAsia="ko-KR"/>
                    </w:rPr>
                  </w:pPr>
                  <w:ins w:id="747" w:author="JAD/Oberthur" w:date="2013-09-17T18:50: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48" w:author="JAD/Oberthur" w:date="2013-09-17T18:50:00Z"/>
                    </w:numPr>
                    <w:spacing w:before="0"/>
                    <w:jc w:val="center"/>
                    <w:rPr>
                      <w:ins w:id="749" w:author="JAD/Oberthur" w:date="2013-09-17T18:50:00Z"/>
                      <w:rFonts w:eastAsia="Batang"/>
                      <w:lang w:eastAsia="ko-KR"/>
                    </w:rPr>
                  </w:pPr>
                  <w:ins w:id="750" w:author="JAD/Oberthur" w:date="2013-09-17T18:50: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51" w:author="JAD/Oberthur" w:date="2013-09-17T18:50:00Z"/>
                    </w:numPr>
                    <w:spacing w:before="0"/>
                    <w:jc w:val="center"/>
                    <w:rPr>
                      <w:ins w:id="752" w:author="JAD/Oberthur" w:date="2013-09-17T18:50:00Z"/>
                      <w:rFonts w:eastAsia="Batang"/>
                      <w:lang w:eastAsia="ko-KR"/>
                    </w:rPr>
                  </w:pPr>
                  <w:ins w:id="753"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54" w:author="JAD/Oberthur" w:date="2013-09-17T18:50:00Z"/>
                    </w:numPr>
                    <w:spacing w:before="0"/>
                    <w:jc w:val="center"/>
                    <w:rPr>
                      <w:ins w:id="755" w:author="JAD/Oberthur" w:date="2013-09-17T18:50:00Z"/>
                      <w:rFonts w:eastAsia="Batang"/>
                      <w:lang w:eastAsia="ko-KR"/>
                    </w:rPr>
                  </w:pPr>
                  <w:ins w:id="756" w:author="JAD/Oberthur" w:date="2013-09-17T18:50:00Z">
                    <w:r w:rsidRPr="00A6671A">
                      <w:rPr>
                        <w:rFonts w:eastAsia="Batang"/>
                        <w:lang w:eastAsia="ko-KR"/>
                      </w:rPr>
                      <w:t>No Get</w:t>
                    </w:r>
                  </w:ins>
                </w:p>
              </w:tc>
            </w:tr>
          </w:tbl>
          <w:p w:rsidR="00F759B2" w:rsidRPr="003B6E2F" w:rsidRDefault="00F759B2" w:rsidP="00D103D7">
            <w:pPr>
              <w:keepNext/>
              <w:keepLines/>
              <w:numPr>
                <w:ins w:id="757" w:author="JAD/Oberthur" w:date="2013-09-17T18:47:00Z"/>
              </w:numPr>
              <w:spacing w:before="0"/>
              <w:rPr>
                <w:ins w:id="758" w:author="JAD/Oberthur" w:date="2013-09-17T18:41:00Z"/>
                <w:b/>
              </w:rPr>
            </w:pPr>
          </w:p>
          <w:p w:rsidR="00F759B2" w:rsidRPr="00F759B2" w:rsidRDefault="00F759B2" w:rsidP="00F759B2">
            <w:pPr>
              <w:keepNext/>
              <w:keepLines/>
              <w:numPr>
                <w:ins w:id="759" w:author="JAD/Oberthur" w:date="2013-09-17T18:42:00Z"/>
              </w:numPr>
              <w:spacing w:before="0"/>
              <w:ind w:left="709"/>
              <w:rPr>
                <w:ins w:id="760" w:author="JAD/Oberthur" w:date="2013-09-17T18:42:00Z"/>
                <w:sz w:val="22"/>
                <w:szCs w:val="22"/>
                <w:rPrChange w:id="761" w:author="JAD/Oberthur" w:date="2013-09-17T18:52:00Z">
                  <w:rPr>
                    <w:ins w:id="762" w:author="JAD/Oberthur" w:date="2013-09-17T18:42:00Z"/>
                    <w:b/>
                    <w:szCs w:val="22"/>
                  </w:rPr>
                </w:rPrChange>
              </w:rPr>
              <w:pPrChange w:id="763" w:author="JAD/Oberthur" w:date="2013-09-17T18:52:00Z">
                <w:pPr>
                  <w:keepNext/>
                  <w:keepLines/>
                  <w:spacing w:before="0"/>
                </w:pPr>
              </w:pPrChange>
            </w:pPr>
            <w:ins w:id="764" w:author="JAD/Oberthur" w:date="2013-09-17T18:51:00Z">
              <w:r w:rsidRPr="003B6E2F">
                <w:t xml:space="preserve">This node </w:t>
              </w:r>
            </w:ins>
            <w:ins w:id="765" w:author="JAD/Oberthur" w:date="2013-09-17T18:59:00Z">
              <w:r w:rsidRPr="003B6E2F">
                <w:t>is the placeholder of</w:t>
              </w:r>
            </w:ins>
            <w:ins w:id="766" w:author="JAD/Oberthur" w:date="2013-09-17T19:00:00Z">
              <w:r w:rsidRPr="003B6E2F">
                <w:t xml:space="preserve"> the</w:t>
              </w:r>
            </w:ins>
            <w:ins w:id="767" w:author="JAD/Oberthur" w:date="2013-09-17T18:51:00Z">
              <w:r w:rsidRPr="003B6E2F">
                <w:t xml:space="preserve"> </w:t>
              </w:r>
            </w:ins>
            <w:ins w:id="768" w:author="JAD/Oberthur" w:date="2013-09-17T19:00:00Z">
              <w:r w:rsidRPr="003B6E2F">
                <w:t>Client’s Certificate (X509 Certificate mode) or PSK Identity (PSK mode)</w:t>
              </w:r>
            </w:ins>
          </w:p>
          <w:p w:rsidR="00F759B2" w:rsidRPr="00F759B2" w:rsidRDefault="00F759B2" w:rsidP="00CE4D2F">
            <w:pPr>
              <w:keepNext/>
              <w:keepLines/>
              <w:numPr>
                <w:ins w:id="769" w:author="JAD/Oberthur" w:date="2013-09-18T11:16:00Z"/>
              </w:numPr>
              <w:spacing w:before="0"/>
              <w:rPr>
                <w:ins w:id="770" w:author="JAD/Oberthur" w:date="2013-09-18T11:16:00Z"/>
                <w:b/>
                <w:sz w:val="22"/>
                <w:szCs w:val="22"/>
                <w:rPrChange w:id="771" w:author="Unknown">
                  <w:rPr>
                    <w:ins w:id="772" w:author="JAD/Oberthur" w:date="2013-09-18T11:16:00Z"/>
                    <w:b/>
                    <w:szCs w:val="22"/>
                    <w:lang w:val="fr-FR"/>
                  </w:rPr>
                </w:rPrChange>
              </w:rPr>
            </w:pPr>
          </w:p>
          <w:p w:rsidR="00F759B2" w:rsidRPr="003B6E2F" w:rsidRDefault="00F759B2" w:rsidP="006C29DC">
            <w:pPr>
              <w:keepNext/>
              <w:keepLines/>
              <w:numPr>
                <w:ins w:id="773" w:author="JAD/Oberthur" w:date="2013-09-18T11:16:00Z"/>
              </w:numPr>
              <w:spacing w:before="0"/>
              <w:rPr>
                <w:ins w:id="774" w:author="JAD/Oberthur" w:date="2013-09-18T11:16:00Z"/>
              </w:rPr>
            </w:pPr>
            <w:ins w:id="775" w:author="JAD/Oberthur" w:date="2013-09-18T11:16:00Z">
              <w:r w:rsidRPr="003B6E2F">
                <w:t>The format of this node is defined in section 12.2.1.</w:t>
              </w:r>
            </w:ins>
          </w:p>
          <w:p w:rsidR="00F759B2" w:rsidRPr="003B6E2F" w:rsidRDefault="00F759B2" w:rsidP="00CE4D2F">
            <w:pPr>
              <w:keepNext/>
              <w:keepLines/>
              <w:numPr>
                <w:ins w:id="776" w:author="JAD/Oberthur" w:date="2013-09-17T19:02:00Z"/>
              </w:numPr>
              <w:spacing w:before="0"/>
              <w:rPr>
                <w:ins w:id="777" w:author="JAD/Oberthur" w:date="2013-09-17T19:02:00Z"/>
                <w:b/>
              </w:rPr>
            </w:pPr>
          </w:p>
          <w:p w:rsidR="00F759B2" w:rsidRDefault="00F759B2" w:rsidP="00CE4D2F">
            <w:pPr>
              <w:keepNext/>
              <w:keepLines/>
              <w:numPr>
                <w:ins w:id="778" w:author="JAD/Oberthur" w:date="2013-09-17T19:02:00Z"/>
              </w:numPr>
              <w:spacing w:before="0"/>
              <w:rPr>
                <w:ins w:id="779" w:author="JAD/Oberthur" w:date="2013-09-17T19:02:00Z"/>
                <w:rFonts w:eastAsia="Batang"/>
                <w:b/>
                <w:lang w:eastAsia="ko-KR"/>
              </w:rPr>
            </w:pPr>
            <w:ins w:id="780" w:author="JAD/Oberthur" w:date="2013-09-17T19:02:00Z">
              <w:r w:rsidRPr="003B6E2F">
                <w:rPr>
                  <w:b/>
                </w:rPr>
                <w:t>&lt;x&gt;/</w:t>
              </w:r>
              <w:r>
                <w:rPr>
                  <w:rFonts w:eastAsia="Batang"/>
                  <w:b/>
                  <w:lang w:eastAsia="ko-KR"/>
                </w:rPr>
                <w:t>Auth/Bootstrap/Server</w:t>
              </w:r>
              <w:del w:id="781" w:author="Sramanan" w:date="2013-09-24T04:34:00Z">
                <w:r w:rsidDel="00795758">
                  <w:rPr>
                    <w:rFonts w:eastAsia="Batang"/>
                    <w:b/>
                    <w:lang w:eastAsia="ko-KR"/>
                  </w:rPr>
                  <w:delText>-</w:delText>
                </w:r>
              </w:del>
              <w:r>
                <w:rPr>
                  <w:rFonts w:eastAsia="Batang"/>
                  <w:b/>
                  <w:lang w:eastAsia="ko-KR"/>
                </w:rPr>
                <w:t>PublicKey</w:t>
              </w:r>
              <w:del w:id="782" w:author="Sramanan" w:date="2013-09-24T04:34:00Z">
                <w:r w:rsidDel="00795758">
                  <w:rPr>
                    <w:rFonts w:eastAsia="Batang"/>
                    <w:b/>
                    <w:lang w:eastAsia="ko-KR"/>
                  </w:rPr>
                  <w:delText>-</w:delText>
                </w:r>
              </w:del>
              <w:r>
                <w:rPr>
                  <w:rFonts w:eastAsia="Batang"/>
                  <w:b/>
                  <w:lang w:eastAsia="ko-KR"/>
                </w:rPr>
                <w:t>PSKIdentity</w:t>
              </w:r>
            </w:ins>
          </w:p>
          <w:p w:rsidR="00F759B2" w:rsidRPr="003B6E2F" w:rsidRDefault="00F759B2" w:rsidP="00CE4D2F">
            <w:pPr>
              <w:keepNext/>
              <w:keepLines/>
              <w:numPr>
                <w:ins w:id="783" w:author="JAD/Oberthur" w:date="2013-09-17T19:02:00Z"/>
              </w:numPr>
              <w:spacing w:before="0"/>
              <w:rPr>
                <w:ins w:id="784" w:author="JAD/Oberthur" w:date="2013-09-17T19:02:00Z"/>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F759B2" w:rsidRPr="003B6E2F" w:rsidTr="00A6671A">
              <w:trPr>
                <w:ins w:id="785" w:author="JAD/Oberthur" w:date="2013-09-17T19:02: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86" w:author="JAD/Oberthur" w:date="2013-09-17T19:02:00Z"/>
                    </w:numPr>
                    <w:spacing w:before="0"/>
                    <w:jc w:val="center"/>
                    <w:rPr>
                      <w:ins w:id="787" w:author="JAD/Oberthur" w:date="2013-09-17T19:02:00Z"/>
                      <w:rFonts w:ascii="Arial" w:eastAsia="Batang" w:hAnsi="Arial" w:cs="Arial"/>
                      <w:b/>
                      <w:sz w:val="18"/>
                      <w:szCs w:val="18"/>
                      <w:lang w:eastAsia="ko-KR"/>
                    </w:rPr>
                  </w:pPr>
                  <w:ins w:id="788" w:author="JAD/Oberthur" w:date="2013-09-17T19:02: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89" w:author="JAD/Oberthur" w:date="2013-09-17T19:02:00Z"/>
                    </w:numPr>
                    <w:spacing w:before="0"/>
                    <w:jc w:val="center"/>
                    <w:rPr>
                      <w:ins w:id="790" w:author="JAD/Oberthur" w:date="2013-09-17T19:02:00Z"/>
                      <w:rFonts w:ascii="Arial" w:eastAsia="Batang" w:hAnsi="Arial" w:cs="Arial"/>
                      <w:b/>
                      <w:sz w:val="18"/>
                      <w:szCs w:val="18"/>
                      <w:lang w:eastAsia="ko-KR"/>
                    </w:rPr>
                  </w:pPr>
                  <w:ins w:id="791" w:author="JAD/Oberthur" w:date="2013-09-17T19:02: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92" w:author="JAD/Oberthur" w:date="2013-09-17T19:02:00Z"/>
                    </w:numPr>
                    <w:spacing w:before="0"/>
                    <w:jc w:val="center"/>
                    <w:rPr>
                      <w:ins w:id="793" w:author="JAD/Oberthur" w:date="2013-09-17T19:02:00Z"/>
                      <w:rFonts w:ascii="Arial" w:eastAsia="Batang" w:hAnsi="Arial" w:cs="Arial"/>
                      <w:b/>
                      <w:sz w:val="18"/>
                      <w:szCs w:val="18"/>
                      <w:lang w:eastAsia="ko-KR"/>
                    </w:rPr>
                  </w:pPr>
                  <w:ins w:id="794" w:author="JAD/Oberthur" w:date="2013-09-17T19:02: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95" w:author="JAD/Oberthur" w:date="2013-09-17T19:02:00Z"/>
                    </w:numPr>
                    <w:spacing w:before="0"/>
                    <w:jc w:val="center"/>
                    <w:rPr>
                      <w:ins w:id="796" w:author="JAD/Oberthur" w:date="2013-09-17T19:02:00Z"/>
                      <w:rFonts w:ascii="Arial" w:eastAsia="Batang" w:hAnsi="Arial" w:cs="Arial"/>
                      <w:b/>
                      <w:sz w:val="18"/>
                      <w:szCs w:val="18"/>
                      <w:lang w:eastAsia="ko-KR"/>
                    </w:rPr>
                  </w:pPr>
                  <w:ins w:id="797" w:author="JAD/Oberthur" w:date="2013-09-17T19:02:00Z">
                    <w:r w:rsidRPr="00A6671A">
                      <w:rPr>
                        <w:rFonts w:ascii="Arial" w:eastAsia="Batang" w:hAnsi="Arial" w:cs="Arial"/>
                        <w:b/>
                        <w:sz w:val="18"/>
                        <w:szCs w:val="18"/>
                        <w:lang w:eastAsia="ko-KR"/>
                      </w:rPr>
                      <w:t>Min. Access Types</w:t>
                    </w:r>
                  </w:ins>
                </w:p>
              </w:tc>
            </w:tr>
            <w:tr w:rsidR="00F759B2" w:rsidRPr="003B6E2F" w:rsidTr="00A6671A">
              <w:trPr>
                <w:ins w:id="798" w:author="JAD/Oberthur" w:date="2013-09-17T19:02: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799" w:author="JAD/Oberthur" w:date="2013-09-17T19:02:00Z"/>
                    </w:numPr>
                    <w:spacing w:before="0"/>
                    <w:jc w:val="center"/>
                    <w:rPr>
                      <w:ins w:id="800" w:author="JAD/Oberthur" w:date="2013-09-17T19:02:00Z"/>
                      <w:rFonts w:eastAsia="Batang"/>
                      <w:lang w:eastAsia="ko-KR"/>
                    </w:rPr>
                  </w:pPr>
                  <w:ins w:id="801" w:author="JAD/Oberthur" w:date="2013-09-17T19:02: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02" w:author="JAD/Oberthur" w:date="2013-09-17T19:02:00Z"/>
                    </w:numPr>
                    <w:spacing w:before="0"/>
                    <w:jc w:val="center"/>
                    <w:rPr>
                      <w:ins w:id="803" w:author="JAD/Oberthur" w:date="2013-09-17T19:02:00Z"/>
                      <w:rFonts w:eastAsia="Batang"/>
                      <w:lang w:eastAsia="ko-KR"/>
                    </w:rPr>
                  </w:pPr>
                  <w:ins w:id="804" w:author="JAD/Oberthur" w:date="2013-09-17T19:02: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05" w:author="JAD/Oberthur" w:date="2013-09-17T19:02:00Z"/>
                    </w:numPr>
                    <w:spacing w:before="0"/>
                    <w:jc w:val="center"/>
                    <w:rPr>
                      <w:ins w:id="806" w:author="JAD/Oberthur" w:date="2013-09-17T19:02:00Z"/>
                      <w:rFonts w:eastAsia="Batang"/>
                      <w:lang w:eastAsia="ko-KR"/>
                    </w:rPr>
                  </w:pPr>
                  <w:ins w:id="807"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08" w:author="JAD/Oberthur" w:date="2013-09-17T19:02:00Z"/>
                    </w:numPr>
                    <w:spacing w:before="0"/>
                    <w:jc w:val="center"/>
                    <w:rPr>
                      <w:ins w:id="809" w:author="JAD/Oberthur" w:date="2013-09-17T19:02:00Z"/>
                      <w:rFonts w:eastAsia="Batang"/>
                      <w:lang w:eastAsia="ko-KR"/>
                    </w:rPr>
                  </w:pPr>
                  <w:ins w:id="810" w:author="JAD/Oberthur" w:date="2013-09-17T19:02:00Z">
                    <w:r w:rsidRPr="00A6671A">
                      <w:rPr>
                        <w:rFonts w:eastAsia="Batang"/>
                        <w:lang w:eastAsia="ko-KR"/>
                      </w:rPr>
                      <w:t>No Get</w:t>
                    </w:r>
                  </w:ins>
                </w:p>
              </w:tc>
            </w:tr>
          </w:tbl>
          <w:p w:rsidR="00F759B2" w:rsidRPr="003B6E2F" w:rsidRDefault="00F759B2" w:rsidP="00CE4D2F">
            <w:pPr>
              <w:keepNext/>
              <w:keepLines/>
              <w:numPr>
                <w:ins w:id="811" w:author="JAD/Oberthur" w:date="2013-09-17T19:02:00Z"/>
              </w:numPr>
              <w:spacing w:before="0"/>
              <w:rPr>
                <w:ins w:id="812" w:author="JAD/Oberthur" w:date="2013-09-17T19:02:00Z"/>
                <w:b/>
              </w:rPr>
            </w:pPr>
          </w:p>
          <w:p w:rsidR="00F759B2" w:rsidRPr="003B6E2F" w:rsidRDefault="00F759B2" w:rsidP="00CE4D2F">
            <w:pPr>
              <w:keepNext/>
              <w:keepLines/>
              <w:numPr>
                <w:ins w:id="813" w:author="JAD/Oberthur" w:date="2013-09-17T19:02:00Z"/>
              </w:numPr>
              <w:spacing w:before="0"/>
              <w:ind w:left="709"/>
              <w:rPr>
                <w:ins w:id="814" w:author="JAD/Oberthur" w:date="2013-09-18T10:44:00Z"/>
              </w:rPr>
            </w:pPr>
            <w:ins w:id="815" w:author="JAD/Oberthur" w:date="2013-09-17T19:02:00Z">
              <w:r w:rsidRPr="003B6E2F">
                <w:t>This node is the placeholder of the Server’s Certificate (X509 Certificate mode) or PSK Identity (PSK mode)</w:t>
              </w:r>
            </w:ins>
          </w:p>
          <w:p w:rsidR="00F759B2" w:rsidRDefault="00F759B2" w:rsidP="00F759B2">
            <w:pPr>
              <w:keepNext/>
              <w:keepLines/>
              <w:numPr>
                <w:ins w:id="816" w:author="JAD/Oberthur" w:date="2013-09-17T19:03:00Z"/>
              </w:numPr>
              <w:spacing w:before="0"/>
              <w:rPr>
                <w:ins w:id="817" w:author="JAD/Oberthur" w:date="2013-09-17T19:03:00Z"/>
              </w:rPr>
              <w:pPrChange w:id="818" w:author="JAD/Oberthur" w:date="2013-09-18T10:44:00Z">
                <w:pPr>
                  <w:keepNext/>
                  <w:keepLines/>
                  <w:spacing w:before="0"/>
                  <w:ind w:left="709"/>
                </w:pPr>
              </w:pPrChange>
            </w:pPr>
          </w:p>
          <w:p w:rsidR="00F759B2" w:rsidRPr="003B6E2F" w:rsidRDefault="00F759B2" w:rsidP="00A271D1">
            <w:pPr>
              <w:keepNext/>
              <w:keepLines/>
              <w:numPr>
                <w:ins w:id="819" w:author="JAD/Oberthur" w:date="2013-09-18T10:44:00Z"/>
              </w:numPr>
              <w:spacing w:before="0"/>
              <w:rPr>
                <w:ins w:id="820" w:author="JAD/Oberthur" w:date="2013-09-18T10:44:00Z"/>
              </w:rPr>
            </w:pPr>
            <w:ins w:id="821" w:author="JAD/Oberthur" w:date="2013-09-18T10:44:00Z">
              <w:r w:rsidRPr="003B6E2F">
                <w:t>The format of this node is defined in section 12.2.1.</w:t>
              </w:r>
            </w:ins>
          </w:p>
          <w:p w:rsidR="00F759B2" w:rsidRPr="00F759B2" w:rsidRDefault="00F759B2" w:rsidP="00CE4D2F">
            <w:pPr>
              <w:keepNext/>
              <w:keepLines/>
              <w:numPr>
                <w:ins w:id="822" w:author="JAD/Oberthur" w:date="2013-09-17T19:03:00Z"/>
              </w:numPr>
              <w:spacing w:before="0"/>
              <w:rPr>
                <w:ins w:id="823" w:author="JAD/Oberthur" w:date="2013-09-17T19:03:00Z"/>
                <w:b/>
                <w:sz w:val="22"/>
                <w:szCs w:val="22"/>
                <w:rPrChange w:id="824" w:author="Unknown">
                  <w:rPr>
                    <w:ins w:id="825" w:author="JAD/Oberthur" w:date="2013-09-17T19:03:00Z"/>
                    <w:b/>
                    <w:szCs w:val="22"/>
                    <w:lang w:val="fr-FR"/>
                  </w:rPr>
                </w:rPrChange>
              </w:rPr>
            </w:pPr>
          </w:p>
          <w:p w:rsidR="00F759B2" w:rsidRDefault="00F759B2" w:rsidP="00CE4D2F">
            <w:pPr>
              <w:keepNext/>
              <w:keepLines/>
              <w:numPr>
                <w:ins w:id="826" w:author="JAD/Oberthur" w:date="2013-09-17T19:03:00Z"/>
              </w:numPr>
              <w:spacing w:before="0"/>
              <w:rPr>
                <w:ins w:id="827" w:author="JAD/Oberthur" w:date="2013-09-17T19:03:00Z"/>
                <w:rFonts w:eastAsia="Batang"/>
                <w:b/>
                <w:lang w:eastAsia="ko-KR"/>
              </w:rPr>
            </w:pPr>
            <w:ins w:id="828" w:author="JAD/Oberthur" w:date="2013-09-17T19:03:00Z">
              <w:r w:rsidRPr="003B6E2F">
                <w:rPr>
                  <w:b/>
                </w:rPr>
                <w:t>&lt;x&gt;/</w:t>
              </w:r>
              <w:r>
                <w:rPr>
                  <w:rFonts w:eastAsia="Batang"/>
                  <w:b/>
                  <w:lang w:eastAsia="ko-KR"/>
                </w:rPr>
                <w:t>Auth/Bootstrap/</w:t>
              </w:r>
            </w:ins>
            <w:ins w:id="829" w:author="JAD/Oberthur" w:date="2013-09-18T10:29:00Z">
              <w:r>
                <w:rPr>
                  <w:rFonts w:eastAsia="Batang"/>
                  <w:b/>
                  <w:lang w:eastAsia="ko-KR"/>
                </w:rPr>
                <w:t>Client</w:t>
              </w:r>
            </w:ins>
            <w:ins w:id="830" w:author="JAD/Oberthur" w:date="2013-09-17T19:03:00Z">
              <w:r>
                <w:rPr>
                  <w:rFonts w:eastAsia="Batang"/>
                  <w:b/>
                  <w:lang w:eastAsia="ko-KR"/>
                </w:rPr>
                <w:t>SecretKey</w:t>
              </w:r>
            </w:ins>
          </w:p>
          <w:p w:rsidR="00F759B2" w:rsidRPr="003B6E2F" w:rsidRDefault="00F759B2" w:rsidP="00CE4D2F">
            <w:pPr>
              <w:keepNext/>
              <w:keepLines/>
              <w:numPr>
                <w:ins w:id="831" w:author="JAD/Oberthur" w:date="2013-09-17T19:03:00Z"/>
              </w:numPr>
              <w:spacing w:before="0"/>
              <w:rPr>
                <w:ins w:id="832" w:author="JAD/Oberthur" w:date="2013-09-17T19:03:00Z"/>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276"/>
              <w:gridCol w:w="2410"/>
              <w:gridCol w:w="1984"/>
            </w:tblGrid>
            <w:tr w:rsidR="00F759B2" w:rsidRPr="003B6E2F" w:rsidTr="00A6671A">
              <w:trPr>
                <w:ins w:id="833" w:author="JAD/Oberthur" w:date="2013-09-17T19:03: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34" w:author="JAD/Oberthur" w:date="2013-09-17T19:03:00Z"/>
                    </w:numPr>
                    <w:spacing w:before="0"/>
                    <w:jc w:val="center"/>
                    <w:rPr>
                      <w:ins w:id="835" w:author="JAD/Oberthur" w:date="2013-09-17T19:03:00Z"/>
                      <w:rFonts w:ascii="Arial" w:eastAsia="Batang" w:hAnsi="Arial" w:cs="Arial"/>
                      <w:b/>
                      <w:sz w:val="18"/>
                      <w:szCs w:val="18"/>
                      <w:lang w:eastAsia="ko-KR"/>
                    </w:rPr>
                  </w:pPr>
                  <w:ins w:id="836" w:author="JAD/Oberthur" w:date="2013-09-17T19:03:00Z">
                    <w:r w:rsidRPr="00A6671A">
                      <w:rPr>
                        <w:rFonts w:ascii="Arial" w:eastAsia="Batang" w:hAnsi="Arial" w:cs="Arial"/>
                        <w:b/>
                        <w:sz w:val="18"/>
                        <w:szCs w:val="18"/>
                        <w:lang w:eastAsia="ko-KR"/>
                      </w:rPr>
                      <w:t>Status</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37" w:author="JAD/Oberthur" w:date="2013-09-17T19:03:00Z"/>
                    </w:numPr>
                    <w:spacing w:before="0"/>
                    <w:jc w:val="center"/>
                    <w:rPr>
                      <w:ins w:id="838" w:author="JAD/Oberthur" w:date="2013-09-17T19:03:00Z"/>
                      <w:rFonts w:ascii="Arial" w:eastAsia="Batang" w:hAnsi="Arial" w:cs="Arial"/>
                      <w:b/>
                      <w:sz w:val="18"/>
                      <w:szCs w:val="18"/>
                      <w:lang w:eastAsia="ko-KR"/>
                    </w:rPr>
                  </w:pPr>
                  <w:ins w:id="839" w:author="JAD/Oberthur" w:date="2013-09-17T19:03:00Z">
                    <w:r w:rsidRPr="00A6671A">
                      <w:rPr>
                        <w:rFonts w:ascii="Arial" w:eastAsia="Batang" w:hAnsi="Arial" w:cs="Arial"/>
                        <w:b/>
                        <w:sz w:val="18"/>
                        <w:szCs w:val="18"/>
                        <w:lang w:eastAsia="ko-KR"/>
                      </w:rPr>
                      <w:t>Occurrence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40" w:author="JAD/Oberthur" w:date="2013-09-17T19:03:00Z"/>
                    </w:numPr>
                    <w:spacing w:before="0"/>
                    <w:jc w:val="center"/>
                    <w:rPr>
                      <w:ins w:id="841" w:author="JAD/Oberthur" w:date="2013-09-17T19:03:00Z"/>
                      <w:rFonts w:ascii="Arial" w:eastAsia="Batang" w:hAnsi="Arial" w:cs="Arial"/>
                      <w:b/>
                      <w:sz w:val="18"/>
                      <w:szCs w:val="18"/>
                      <w:lang w:eastAsia="ko-KR"/>
                    </w:rPr>
                  </w:pPr>
                  <w:ins w:id="842" w:author="JAD/Oberthur" w:date="2013-09-17T19:03:00Z">
                    <w:r w:rsidRPr="00A6671A">
                      <w:rPr>
                        <w:rFonts w:ascii="Arial" w:eastAsia="Batang" w:hAnsi="Arial" w:cs="Arial"/>
                        <w:b/>
                        <w:sz w:val="18"/>
                        <w:szCs w:val="18"/>
                        <w:lang w:eastAsia="ko-KR"/>
                      </w:rPr>
                      <w:t>Format</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43" w:author="JAD/Oberthur" w:date="2013-09-17T19:03:00Z"/>
                    </w:numPr>
                    <w:spacing w:before="0"/>
                    <w:jc w:val="center"/>
                    <w:rPr>
                      <w:ins w:id="844" w:author="JAD/Oberthur" w:date="2013-09-17T19:03:00Z"/>
                      <w:rFonts w:ascii="Arial" w:eastAsia="Batang" w:hAnsi="Arial" w:cs="Arial"/>
                      <w:b/>
                      <w:sz w:val="18"/>
                      <w:szCs w:val="18"/>
                      <w:lang w:eastAsia="ko-KR"/>
                    </w:rPr>
                  </w:pPr>
                  <w:ins w:id="845" w:author="JAD/Oberthur" w:date="2013-09-17T19:03:00Z">
                    <w:r w:rsidRPr="00A6671A">
                      <w:rPr>
                        <w:rFonts w:ascii="Arial" w:eastAsia="Batang" w:hAnsi="Arial" w:cs="Arial"/>
                        <w:b/>
                        <w:sz w:val="18"/>
                        <w:szCs w:val="18"/>
                        <w:lang w:eastAsia="ko-KR"/>
                      </w:rPr>
                      <w:t>Min. Access Types</w:t>
                    </w:r>
                  </w:ins>
                </w:p>
              </w:tc>
            </w:tr>
            <w:tr w:rsidR="00F759B2" w:rsidRPr="003B6E2F" w:rsidTr="00A6671A">
              <w:trPr>
                <w:ins w:id="846" w:author="JAD/Oberthur" w:date="2013-09-17T19:03:00Z"/>
              </w:trPr>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47" w:author="JAD/Oberthur" w:date="2013-09-17T19:03:00Z"/>
                    </w:numPr>
                    <w:spacing w:before="0"/>
                    <w:jc w:val="center"/>
                    <w:rPr>
                      <w:ins w:id="848" w:author="JAD/Oberthur" w:date="2013-09-17T19:03:00Z"/>
                      <w:rFonts w:eastAsia="Batang"/>
                      <w:lang w:eastAsia="ko-KR"/>
                    </w:rPr>
                  </w:pPr>
                  <w:ins w:id="849" w:author="JAD/Oberthur" w:date="2013-09-17T19:03:00Z">
                    <w:r w:rsidRPr="00A6671A">
                      <w:rPr>
                        <w:rFonts w:eastAsia="Batang"/>
                        <w:lang w:eastAsia="ko-KR"/>
                      </w:rPr>
                      <w:t>Required</w:t>
                    </w:r>
                  </w:ins>
                </w:p>
              </w:tc>
              <w:tc>
                <w:tcPr>
                  <w:tcW w:w="1276"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50" w:author="JAD/Oberthur" w:date="2013-09-17T19:03:00Z"/>
                    </w:numPr>
                    <w:spacing w:before="0"/>
                    <w:jc w:val="center"/>
                    <w:rPr>
                      <w:ins w:id="851" w:author="JAD/Oberthur" w:date="2013-09-17T19:03:00Z"/>
                      <w:rFonts w:eastAsia="Batang"/>
                      <w:lang w:eastAsia="ko-KR"/>
                    </w:rPr>
                  </w:pPr>
                  <w:ins w:id="852" w:author="JAD/Oberthur" w:date="2013-09-17T19:03:00Z">
                    <w:r w:rsidRPr="00A6671A">
                      <w:rPr>
                        <w:rFonts w:eastAsia="Batang"/>
                        <w:lang w:eastAsia="ko-KR"/>
                      </w:rPr>
                      <w:t>One</w:t>
                    </w:r>
                  </w:ins>
                </w:p>
              </w:tc>
              <w:tc>
                <w:tcPr>
                  <w:tcW w:w="2410"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53" w:author="JAD/Oberthur" w:date="2013-09-17T19:03:00Z"/>
                    </w:numPr>
                    <w:spacing w:before="0"/>
                    <w:jc w:val="center"/>
                    <w:rPr>
                      <w:ins w:id="854" w:author="JAD/Oberthur" w:date="2013-09-17T19:03:00Z"/>
                      <w:rFonts w:eastAsia="Batang"/>
                      <w:lang w:eastAsia="ko-KR"/>
                    </w:rPr>
                  </w:pPr>
                  <w:ins w:id="855" w:author="JAD/Oberthur" w:date="2013-09-18T10:28:00Z">
                    <w:r w:rsidRPr="00A6671A">
                      <w:rPr>
                        <w:rFonts w:eastAsia="Batang"/>
                        <w:lang w:eastAsia="ko-KR"/>
                      </w:rPr>
                      <w:t>bin</w:t>
                    </w:r>
                  </w:ins>
                </w:p>
              </w:tc>
              <w:tc>
                <w:tcPr>
                  <w:tcW w:w="1984" w:type="dxa"/>
                  <w:tcBorders>
                    <w:top w:val="single" w:sz="4" w:space="0" w:color="auto"/>
                    <w:left w:val="single" w:sz="4" w:space="0" w:color="auto"/>
                    <w:bottom w:val="single" w:sz="4" w:space="0" w:color="auto"/>
                    <w:right w:val="single" w:sz="4" w:space="0" w:color="auto"/>
                  </w:tcBorders>
                  <w:vAlign w:val="center"/>
                </w:tcPr>
                <w:p w:rsidR="00F759B2" w:rsidRPr="00A6671A" w:rsidRDefault="00F759B2" w:rsidP="00A6671A">
                  <w:pPr>
                    <w:keepNext/>
                    <w:keepLines/>
                    <w:numPr>
                      <w:ins w:id="856" w:author="JAD/Oberthur" w:date="2013-09-17T19:03:00Z"/>
                    </w:numPr>
                    <w:spacing w:before="0"/>
                    <w:jc w:val="center"/>
                    <w:rPr>
                      <w:ins w:id="857" w:author="JAD/Oberthur" w:date="2013-09-17T19:03:00Z"/>
                      <w:rFonts w:eastAsia="Batang"/>
                      <w:lang w:eastAsia="ko-KR"/>
                    </w:rPr>
                  </w:pPr>
                  <w:ins w:id="858" w:author="JAD/Oberthur" w:date="2013-09-17T19:03:00Z">
                    <w:r w:rsidRPr="00A6671A">
                      <w:rPr>
                        <w:rFonts w:eastAsia="Batang"/>
                        <w:lang w:eastAsia="ko-KR"/>
                      </w:rPr>
                      <w:t>No Get</w:t>
                    </w:r>
                  </w:ins>
                </w:p>
              </w:tc>
            </w:tr>
          </w:tbl>
          <w:p w:rsidR="00F759B2" w:rsidRPr="003B6E2F" w:rsidRDefault="00F759B2" w:rsidP="00CE4D2F">
            <w:pPr>
              <w:keepNext/>
              <w:keepLines/>
              <w:numPr>
                <w:ins w:id="859" w:author="JAD/Oberthur" w:date="2013-09-17T19:03:00Z"/>
              </w:numPr>
              <w:spacing w:before="0"/>
              <w:rPr>
                <w:ins w:id="860" w:author="JAD/Oberthur" w:date="2013-09-17T19:03:00Z"/>
                <w:b/>
              </w:rPr>
            </w:pPr>
          </w:p>
          <w:p w:rsidR="00F759B2" w:rsidRPr="003B6E2F" w:rsidRDefault="00F759B2" w:rsidP="00CE4D2F">
            <w:pPr>
              <w:keepNext/>
              <w:keepLines/>
              <w:numPr>
                <w:ins w:id="861" w:author="JAD/Oberthur" w:date="2013-09-17T19:03:00Z"/>
              </w:numPr>
              <w:spacing w:before="0"/>
              <w:ind w:left="709"/>
              <w:rPr>
                <w:ins w:id="862" w:author="JAD/Oberthur" w:date="2013-09-17T19:03:00Z"/>
              </w:rPr>
            </w:pPr>
            <w:ins w:id="863" w:author="JAD/Oberthur" w:date="2013-09-17T19:03:00Z">
              <w:r w:rsidRPr="003B6E2F">
                <w:t xml:space="preserve">This node is the placeholder of the </w:t>
              </w:r>
            </w:ins>
            <w:ins w:id="864" w:author="JAD/Oberthur" w:date="2013-09-18T10:30:00Z">
              <w:r w:rsidRPr="003B6E2F">
                <w:t xml:space="preserve">DM Client </w:t>
              </w:r>
            </w:ins>
            <w:ins w:id="865" w:author="JAD/Oberthur" w:date="2013-09-17T19:06:00Z">
              <w:r w:rsidRPr="003B6E2F">
                <w:t>secret key</w:t>
              </w:r>
            </w:ins>
            <w:ins w:id="866" w:author="JAD/Oberthur" w:date="2013-09-17T19:07:00Z">
              <w:r w:rsidRPr="003B6E2F">
                <w:t>.</w:t>
              </w:r>
            </w:ins>
            <w:ins w:id="867" w:author="JAD/Oberthur" w:date="2013-09-17T19:06:00Z">
              <w:r w:rsidRPr="003B6E2F">
                <w:t xml:space="preserve"> (Pre Shared Key in PSK mode or  Private key </w:t>
              </w:r>
            </w:ins>
            <w:ins w:id="868" w:author="JAD/Oberthur" w:date="2013-09-17T19:07:00Z">
              <w:r w:rsidRPr="003B6E2F">
                <w:t>in X509 mode</w:t>
              </w:r>
            </w:ins>
            <w:ins w:id="869" w:author="JAD/Oberthur" w:date="2013-09-17T19:03:00Z">
              <w:r w:rsidRPr="003B6E2F">
                <w:t>)</w:t>
              </w:r>
            </w:ins>
          </w:p>
          <w:p w:rsidR="00F759B2" w:rsidRPr="003B6E2F" w:rsidRDefault="00F759B2" w:rsidP="00CE4D2F">
            <w:pPr>
              <w:keepNext/>
              <w:keepLines/>
              <w:numPr>
                <w:ins w:id="870" w:author="JAD/Oberthur" w:date="2013-09-17T19:03:00Z"/>
              </w:numPr>
              <w:spacing w:before="0"/>
              <w:ind w:left="709"/>
              <w:rPr>
                <w:ins w:id="871" w:author="JAD/Oberthur" w:date="2013-09-17T19:02:00Z"/>
              </w:rPr>
            </w:pPr>
          </w:p>
          <w:p w:rsidR="00F759B2" w:rsidRPr="003B6E2F" w:rsidRDefault="00F759B2" w:rsidP="00D103D7">
            <w:pPr>
              <w:keepNext/>
              <w:keepLines/>
              <w:numPr>
                <w:ins w:id="872" w:author="JAD/Oberthur" w:date="2013-09-17T18:41:00Z"/>
              </w:numPr>
              <w:spacing w:before="0"/>
              <w:rPr>
                <w:ins w:id="873" w:author="JAD/Oberthur" w:date="2013-09-17T18:41:00Z"/>
              </w:rPr>
            </w:pPr>
            <w:ins w:id="874" w:author="JAD/Oberthur" w:date="2013-09-18T10:40:00Z">
              <w:r w:rsidRPr="003B6E2F">
                <w:t>The format of th</w:t>
              </w:r>
            </w:ins>
            <w:ins w:id="875" w:author="JAD/Oberthur" w:date="2013-09-18T10:43:00Z">
              <w:r w:rsidRPr="003B6E2F">
                <w:t>is node is defined in section 12.2.1</w:t>
              </w:r>
            </w:ins>
            <w:ins w:id="876" w:author="JAD/Oberthur" w:date="2013-09-18T10:44:00Z">
              <w:r w:rsidRPr="003B6E2F">
                <w:t>.</w:t>
              </w:r>
            </w:ins>
          </w:p>
          <w:p w:rsidR="00F759B2" w:rsidRPr="003B0EF7" w:rsidRDefault="00F759B2" w:rsidP="00D103D7">
            <w:pPr>
              <w:keepNext/>
              <w:keepLines/>
              <w:spacing w:before="0"/>
              <w:rPr>
                <w:ins w:id="877" w:author="R03" w:date="2013-09-17T21:39:00Z"/>
                <w:rFonts w:eastAsia="Batang"/>
                <w:b/>
                <w:lang w:eastAsia="ko-KR"/>
              </w:rPr>
            </w:pPr>
            <w:ins w:id="878" w:author="R03" w:date="2013-09-17T21:39:00Z">
              <w:del w:id="879" w:author="JAD/Oberthur" w:date="2013-09-17T19:10:00Z">
                <w:r w:rsidRPr="003B6E2F" w:rsidDel="00560839">
                  <w:rPr>
                    <w:b/>
                  </w:rPr>
                  <w:delText>&lt;x&gt;/</w:delText>
                </w:r>
                <w:r w:rsidDel="00560839">
                  <w:rPr>
                    <w:rFonts w:eastAsia="Batang"/>
                    <w:b/>
                    <w:lang w:eastAsia="ko-KR"/>
                  </w:rPr>
                  <w:delText>Auth/Bootstrap/Data</w:delText>
                </w:r>
              </w:del>
            </w:ins>
          </w:p>
        </w:tc>
      </w:tr>
      <w:tr w:rsidR="00F759B2" w:rsidRPr="003B6E2F" w:rsidDel="00560839" w:rsidTr="00D103D7">
        <w:trPr>
          <w:cantSplit/>
          <w:trHeight w:hRule="exact" w:val="240"/>
          <w:ins w:id="880" w:author="R03" w:date="2013-09-17T21:39:00Z"/>
          <w:del w:id="881"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Del="00560839" w:rsidRDefault="00F759B2" w:rsidP="008F0A66">
            <w:pPr>
              <w:rPr>
                <w:ins w:id="882" w:author="R03" w:date="2013-09-17T21:39:00Z"/>
                <w:del w:id="883" w:author="JAD/Oberthur" w:date="2013-09-17T19:0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884" w:author="R03" w:date="2013-09-17T21:39:00Z"/>
                <w:del w:id="885" w:author="JAD/Oberthur" w:date="2013-09-17T19:09:00Z"/>
                <w:rFonts w:ascii="Arial" w:eastAsia="Batang" w:hAnsi="Arial" w:cs="Arial"/>
                <w:b/>
                <w:sz w:val="18"/>
                <w:szCs w:val="18"/>
                <w:lang w:eastAsia="ko-KR"/>
              </w:rPr>
            </w:pPr>
            <w:ins w:id="886" w:author="R03" w:date="2013-09-17T21:39:00Z">
              <w:del w:id="887" w:author="JAD/Oberthur" w:date="2013-09-17T19:09:00Z">
                <w:r w:rsidRPr="003B0EF7" w:rsidDel="00560839">
                  <w:rPr>
                    <w:rFonts w:ascii="Arial" w:eastAsia="Batang" w:hAnsi="Arial" w:cs="Arial"/>
                    <w:b/>
                    <w:sz w:val="18"/>
                    <w:szCs w:val="18"/>
                    <w:lang w:eastAsia="ko-KR"/>
                  </w:rPr>
                  <w:delText>Status</w:delText>
                </w:r>
              </w:del>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888" w:author="R03" w:date="2013-09-17T21:39:00Z"/>
                <w:del w:id="889" w:author="JAD/Oberthur" w:date="2013-09-17T19:09:00Z"/>
                <w:rFonts w:ascii="Arial" w:eastAsia="Batang" w:hAnsi="Arial" w:cs="Arial"/>
                <w:b/>
                <w:sz w:val="18"/>
                <w:szCs w:val="18"/>
                <w:lang w:eastAsia="ko-KR"/>
              </w:rPr>
            </w:pPr>
            <w:ins w:id="890" w:author="R03" w:date="2013-09-17T21:39:00Z">
              <w:del w:id="891" w:author="JAD/Oberthur" w:date="2013-09-17T19:09:00Z">
                <w:r w:rsidRPr="003B0EF7" w:rsidDel="00560839">
                  <w:rPr>
                    <w:rFonts w:ascii="Arial" w:eastAsia="Batang" w:hAnsi="Arial" w:cs="Arial"/>
                    <w:b/>
                    <w:sz w:val="18"/>
                    <w:szCs w:val="18"/>
                    <w:lang w:eastAsia="ko-KR"/>
                  </w:rPr>
                  <w:delText>Occurrence</w:delText>
                </w:r>
              </w:del>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892" w:author="R03" w:date="2013-09-17T21:39:00Z"/>
                <w:del w:id="893" w:author="JAD/Oberthur" w:date="2013-09-17T19:09:00Z"/>
                <w:rFonts w:ascii="Arial" w:eastAsia="Batang" w:hAnsi="Arial" w:cs="Arial"/>
                <w:b/>
                <w:sz w:val="18"/>
                <w:szCs w:val="18"/>
                <w:lang w:eastAsia="ko-KR"/>
              </w:rPr>
            </w:pPr>
            <w:ins w:id="894" w:author="R03" w:date="2013-09-17T21:39:00Z">
              <w:del w:id="895" w:author="JAD/Oberthur" w:date="2013-09-17T19:09:00Z">
                <w:r w:rsidRPr="003B0EF7" w:rsidDel="00560839">
                  <w:rPr>
                    <w:rFonts w:ascii="Arial" w:eastAsia="Batang" w:hAnsi="Arial" w:cs="Arial"/>
                    <w:b/>
                    <w:sz w:val="18"/>
                    <w:szCs w:val="18"/>
                    <w:lang w:eastAsia="ko-KR"/>
                  </w:rPr>
                  <w:delText>Format</w:delText>
                </w:r>
              </w:del>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896" w:author="R03" w:date="2013-09-17T21:39:00Z"/>
                <w:del w:id="897" w:author="JAD/Oberthur" w:date="2013-09-17T19:09:00Z"/>
                <w:rFonts w:ascii="Arial" w:eastAsia="Batang" w:hAnsi="Arial" w:cs="Arial"/>
                <w:b/>
                <w:sz w:val="18"/>
                <w:szCs w:val="18"/>
                <w:lang w:eastAsia="ko-KR"/>
              </w:rPr>
            </w:pPr>
            <w:ins w:id="898" w:author="R03" w:date="2013-09-17T21:39:00Z">
              <w:del w:id="899" w:author="JAD/Oberthur" w:date="2013-09-17T19:09:00Z">
                <w:r w:rsidRPr="003B0EF7" w:rsidDel="00560839">
                  <w:rPr>
                    <w:rFonts w:ascii="Arial" w:eastAsia="Batang" w:hAnsi="Arial" w:cs="Arial"/>
                    <w:b/>
                    <w:sz w:val="18"/>
                    <w:szCs w:val="18"/>
                    <w:lang w:eastAsia="ko-KR"/>
                  </w:rPr>
                  <w:delText>Min. Access Types</w:delText>
                </w:r>
              </w:del>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Del="00560839" w:rsidRDefault="00F759B2" w:rsidP="008F0A66">
            <w:pPr>
              <w:rPr>
                <w:ins w:id="900" w:author="R03" w:date="2013-09-17T21:39:00Z"/>
                <w:del w:id="901" w:author="JAD/Oberthur" w:date="2013-09-17T19:09:00Z"/>
                <w:rFonts w:ascii="Arial" w:eastAsia="Batang" w:hAnsi="Arial" w:cs="Arial"/>
                <w:sz w:val="18"/>
                <w:szCs w:val="18"/>
                <w:lang w:eastAsia="ko-KR"/>
              </w:rPr>
            </w:pPr>
          </w:p>
        </w:tc>
      </w:tr>
      <w:tr w:rsidR="00F759B2" w:rsidRPr="003B6E2F" w:rsidDel="00560839" w:rsidTr="00D103D7">
        <w:trPr>
          <w:cantSplit/>
          <w:trHeight w:hRule="exact" w:val="280"/>
          <w:ins w:id="902" w:author="R03" w:date="2013-09-17T21:39:00Z"/>
          <w:del w:id="903"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Del="00560839" w:rsidRDefault="00F759B2" w:rsidP="008F0A66">
            <w:pPr>
              <w:rPr>
                <w:ins w:id="904" w:author="R03" w:date="2013-09-17T21:39:00Z"/>
                <w:del w:id="905" w:author="JAD/Oberthur" w:date="2013-09-17T19:09:00Z"/>
                <w:rFonts w:eastAsia="Batang"/>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759B2" w:rsidRPr="003B0EF7" w:rsidDel="00560839" w:rsidRDefault="00F759B2" w:rsidP="008F0A66">
            <w:pPr>
              <w:rPr>
                <w:ins w:id="906" w:author="R03" w:date="2013-09-17T21:39:00Z"/>
                <w:del w:id="907" w:author="JAD/Oberthur" w:date="2013-09-17T19:09:00Z"/>
                <w:rFonts w:eastAsia="Batang"/>
                <w:lang w:eastAsia="ko-KR"/>
              </w:rPr>
            </w:pPr>
            <w:ins w:id="908" w:author="R03" w:date="2013-09-17T21:39:00Z">
              <w:del w:id="909" w:author="JAD/Oberthur" w:date="2013-09-17T19:09:00Z">
                <w:r w:rsidDel="00560839">
                  <w:rPr>
                    <w:rFonts w:eastAsia="Batang"/>
                    <w:lang w:eastAsia="ko-KR"/>
                  </w:rPr>
                  <w:delText>Required</w:delText>
                </w:r>
              </w:del>
            </w:ins>
          </w:p>
        </w:tc>
        <w:tc>
          <w:tcPr>
            <w:tcW w:w="1328" w:type="dxa"/>
            <w:tcBorders>
              <w:top w:val="single" w:sz="4" w:space="0" w:color="000000"/>
              <w:left w:val="single" w:sz="4" w:space="0" w:color="000000"/>
              <w:bottom w:val="single" w:sz="4" w:space="0" w:color="000000"/>
              <w:right w:val="single" w:sz="4" w:space="0" w:color="000000"/>
            </w:tcBorders>
            <w:vAlign w:val="center"/>
          </w:tcPr>
          <w:p w:rsidR="00F759B2" w:rsidRPr="003B0EF7" w:rsidDel="00560839" w:rsidRDefault="00F759B2" w:rsidP="008F0A66">
            <w:pPr>
              <w:rPr>
                <w:ins w:id="910" w:author="R03" w:date="2013-09-17T21:39:00Z"/>
                <w:del w:id="911" w:author="JAD/Oberthur" w:date="2013-09-17T19:09:00Z"/>
                <w:rFonts w:eastAsia="Batang"/>
                <w:lang w:eastAsia="ko-KR"/>
              </w:rPr>
            </w:pPr>
            <w:ins w:id="912" w:author="R03" w:date="2013-09-17T21:39:00Z">
              <w:del w:id="913" w:author="JAD/Oberthur" w:date="2013-09-17T19:09:00Z">
                <w:r w:rsidRPr="003B0EF7" w:rsidDel="00560839">
                  <w:rPr>
                    <w:rFonts w:eastAsia="Batang"/>
                    <w:lang w:eastAsia="ko-KR"/>
                  </w:rPr>
                  <w:delText>One</w:delText>
                </w:r>
              </w:del>
            </w:ins>
          </w:p>
        </w:tc>
        <w:tc>
          <w:tcPr>
            <w:tcW w:w="2312" w:type="dxa"/>
            <w:tcBorders>
              <w:top w:val="single" w:sz="4" w:space="0" w:color="000000"/>
              <w:left w:val="single" w:sz="4" w:space="0" w:color="000000"/>
              <w:bottom w:val="single" w:sz="4" w:space="0" w:color="000000"/>
              <w:right w:val="single" w:sz="4" w:space="0" w:color="000000"/>
            </w:tcBorders>
            <w:vAlign w:val="center"/>
          </w:tcPr>
          <w:p w:rsidR="00F759B2" w:rsidRPr="003B0EF7" w:rsidDel="00560839" w:rsidRDefault="00F759B2" w:rsidP="008F0A66">
            <w:pPr>
              <w:rPr>
                <w:ins w:id="914" w:author="R03" w:date="2013-09-17T21:39:00Z"/>
                <w:del w:id="915" w:author="JAD/Oberthur" w:date="2013-09-17T19:09:00Z"/>
                <w:rFonts w:eastAsia="Batang"/>
                <w:lang w:eastAsia="ko-KR"/>
              </w:rPr>
            </w:pPr>
            <w:ins w:id="916" w:author="R03" w:date="2013-09-17T21:39:00Z">
              <w:del w:id="917" w:author="JAD/Oberthur" w:date="2013-09-17T19:09:00Z">
                <w:r w:rsidDel="00560839">
                  <w:rPr>
                    <w:rFonts w:eastAsia="Batang"/>
                    <w:lang w:eastAsia="ko-KR"/>
                  </w:rPr>
                  <w:delText>bin</w:delText>
                </w:r>
              </w:del>
            </w:ins>
          </w:p>
        </w:tc>
        <w:tc>
          <w:tcPr>
            <w:tcW w:w="2079" w:type="dxa"/>
            <w:tcBorders>
              <w:top w:val="single" w:sz="4" w:space="0" w:color="000000"/>
              <w:left w:val="single" w:sz="4" w:space="0" w:color="000000"/>
              <w:bottom w:val="single" w:sz="4" w:space="0" w:color="000000"/>
              <w:right w:val="single" w:sz="4" w:space="0" w:color="000000"/>
            </w:tcBorders>
            <w:vAlign w:val="center"/>
          </w:tcPr>
          <w:p w:rsidR="00F759B2" w:rsidRPr="003B0EF7" w:rsidDel="00560839" w:rsidRDefault="00F759B2" w:rsidP="008F0A66">
            <w:pPr>
              <w:rPr>
                <w:ins w:id="918" w:author="R03" w:date="2013-09-17T21:39:00Z"/>
                <w:del w:id="919" w:author="JAD/Oberthur" w:date="2013-09-17T19:09:00Z"/>
                <w:rFonts w:eastAsia="Batang"/>
                <w:lang w:eastAsia="ko-KR"/>
              </w:rPr>
            </w:pPr>
            <w:ins w:id="920" w:author="R03" w:date="2013-09-17T21:39:00Z">
              <w:del w:id="921" w:author="JAD/Oberthur" w:date="2013-09-17T19:09:00Z">
                <w:r w:rsidRPr="003B0EF7" w:rsidDel="00560839">
                  <w:rPr>
                    <w:rFonts w:eastAsia="Batang"/>
                    <w:lang w:eastAsia="ko-KR"/>
                  </w:rPr>
                  <w:delText>Get</w:delText>
                </w:r>
              </w:del>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Del="00560839" w:rsidRDefault="00F759B2" w:rsidP="008F0A66">
            <w:pPr>
              <w:rPr>
                <w:ins w:id="922" w:author="R03" w:date="2013-09-17T21:39:00Z"/>
                <w:del w:id="923" w:author="JAD/Oberthur" w:date="2013-09-17T19:09:00Z"/>
                <w:rFonts w:eastAsia="Batang"/>
                <w:lang w:eastAsia="ko-KR"/>
              </w:rPr>
            </w:pPr>
          </w:p>
        </w:tc>
      </w:tr>
      <w:tr w:rsidR="00F759B2" w:rsidRPr="003B6E2F" w:rsidDel="00560839" w:rsidTr="00D103D7">
        <w:trPr>
          <w:cantSplit/>
          <w:trHeight w:val="436"/>
          <w:ins w:id="924" w:author="R03" w:date="2013-09-17T21:39:00Z"/>
          <w:del w:id="925" w:author="JAD/Oberthur" w:date="2013-09-17T19:09:00Z"/>
        </w:trPr>
        <w:tc>
          <w:tcPr>
            <w:tcW w:w="720" w:type="dxa"/>
            <w:tcBorders>
              <w:top w:val="single" w:sz="4" w:space="0" w:color="FFFFFF"/>
              <w:left w:val="single" w:sz="4" w:space="0" w:color="FFFFFF"/>
              <w:bottom w:val="single" w:sz="4" w:space="0" w:color="FFFFFF"/>
              <w:right w:val="single" w:sz="4" w:space="0" w:color="FFFFFF"/>
            </w:tcBorders>
          </w:tcPr>
          <w:p w:rsidR="00F759B2" w:rsidRPr="003B0EF7" w:rsidDel="00560839" w:rsidRDefault="00F759B2" w:rsidP="008F0A66">
            <w:pPr>
              <w:rPr>
                <w:ins w:id="926" w:author="R03" w:date="2013-09-17T21:39:00Z"/>
                <w:del w:id="927" w:author="JAD/Oberthur" w:date="2013-09-17T19:09:00Z"/>
                <w:rFonts w:eastAsia="Batang"/>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F759B2" w:rsidRPr="003B6E2F" w:rsidDel="00560839" w:rsidRDefault="00F759B2" w:rsidP="008F0A66">
            <w:pPr>
              <w:rPr>
                <w:ins w:id="928" w:author="R03" w:date="2013-09-17T21:39:00Z"/>
                <w:del w:id="929" w:author="JAD/Oberthur" w:date="2013-09-17T19:09:00Z"/>
              </w:rPr>
            </w:pPr>
            <w:ins w:id="930" w:author="R03" w:date="2013-09-17T21:39:00Z">
              <w:del w:id="931" w:author="JAD/Oberthur" w:date="2013-09-17T19:09:00Z">
                <w:r w:rsidRPr="003B6E2F" w:rsidDel="00560839">
                  <w:delText xml:space="preserve">This node specifies the authentication </w:delText>
                </w:r>
                <w:r w:rsidRPr="003B6E2F" w:rsidDel="00560839">
                  <w:rPr>
                    <w:lang w:eastAsia="ko-KR"/>
                  </w:rPr>
                  <w:delText>data</w:delText>
                </w:r>
                <w:r w:rsidRPr="003B6E2F" w:rsidDel="00560839">
                  <w:delText xml:space="preserve"> used for </w:delText>
                </w:r>
              </w:del>
            </w:ins>
            <w:ins w:id="932" w:author="R03" w:date="2013-09-17T21:41:00Z">
              <w:del w:id="933" w:author="JAD/Oberthur" w:date="2013-09-17T19:09:00Z">
                <w:r w:rsidRPr="003B6E2F" w:rsidDel="00560839">
                  <w:rPr>
                    <w:lang w:eastAsia="ko-KR"/>
                  </w:rPr>
                  <w:delText>the Bootstrap security</w:delText>
                </w:r>
              </w:del>
            </w:ins>
            <w:ins w:id="934" w:author="R03" w:date="2013-09-17T21:39:00Z">
              <w:del w:id="935" w:author="JAD/Oberthur" w:date="2013-09-17T19:09:00Z">
                <w:r w:rsidRPr="003B6E2F" w:rsidDel="00560839">
                  <w:delText xml:space="preserve">. </w:delText>
                </w:r>
                <w:r w:rsidRPr="003B6E2F" w:rsidDel="00560839">
                  <w:rPr>
                    <w:lang w:eastAsia="ko-KR"/>
                  </w:rPr>
                  <w:delText xml:space="preserve">For example, this node can store the certificate or the public key for the DM Client, which can be used for the </w:delText>
                </w:r>
              </w:del>
            </w:ins>
            <w:ins w:id="936" w:author="R03" w:date="2013-09-17T21:41:00Z">
              <w:del w:id="937" w:author="JAD/Oberthur" w:date="2013-09-17T19:09:00Z">
                <w:r w:rsidRPr="003B6E2F" w:rsidDel="00560839">
                  <w:rPr>
                    <w:lang w:eastAsia="ko-KR"/>
                  </w:rPr>
                  <w:delText>Bootstrap security.</w:delText>
                </w:r>
              </w:del>
            </w:ins>
          </w:p>
        </w:tc>
      </w:tr>
    </w:tbl>
    <w:p w:rsidR="00F759B2" w:rsidDel="00560839" w:rsidRDefault="00F759B2" w:rsidP="008F0A66">
      <w:pPr>
        <w:rPr>
          <w:ins w:id="938" w:author="R03" w:date="2013-09-17T21:39:00Z"/>
          <w:del w:id="939" w:author="JAD/Oberthur" w:date="2013-09-17T19:09:00Z"/>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328"/>
        <w:gridCol w:w="2312"/>
        <w:gridCol w:w="2079"/>
        <w:gridCol w:w="2600"/>
      </w:tblGrid>
      <w:tr w:rsidR="00F759B2" w:rsidRPr="003B6E2F" w:rsidDel="00560839" w:rsidTr="00D103D7">
        <w:trPr>
          <w:cantSplit/>
          <w:trHeight w:val="320"/>
          <w:ins w:id="940" w:author="R03" w:date="2013-09-17T21:39:00Z"/>
          <w:del w:id="941" w:author="JAD/Oberthur" w:date="2013-09-17T19:09:00Z"/>
        </w:trPr>
        <w:tc>
          <w:tcPr>
            <w:tcW w:w="10266" w:type="dxa"/>
            <w:gridSpan w:val="6"/>
            <w:tcBorders>
              <w:top w:val="single" w:sz="4" w:space="0" w:color="FFFFFF"/>
              <w:left w:val="single" w:sz="4" w:space="0" w:color="FFFFFF"/>
              <w:bottom w:val="single" w:sz="4" w:space="0" w:color="FFFFFF"/>
              <w:right w:val="single" w:sz="4" w:space="0" w:color="FFFFFF"/>
            </w:tcBorders>
          </w:tcPr>
          <w:p w:rsidR="00F759B2" w:rsidRPr="003B6E2F" w:rsidDel="00560839" w:rsidRDefault="00F759B2" w:rsidP="008F0A66">
            <w:pPr>
              <w:rPr>
                <w:ins w:id="942" w:author="R03" w:date="2013-09-17T21:39:00Z"/>
                <w:del w:id="943" w:author="JAD/Oberthur" w:date="2013-09-17T19:09:00Z"/>
                <w:rFonts w:eastAsia="Batang"/>
                <w:b/>
                <w:sz w:val="22"/>
                <w:szCs w:val="22"/>
                <w:lang w:eastAsia="ko-KR"/>
              </w:rPr>
            </w:pPr>
            <w:ins w:id="944" w:author="R03" w:date="2013-09-17T21:39:00Z">
              <w:del w:id="945" w:author="JAD/Oberthur" w:date="2013-09-17T19:09:00Z">
                <w:r w:rsidRPr="003B6E2F" w:rsidDel="00560839">
                  <w:rPr>
                    <w:b/>
                    <w:sz w:val="22"/>
                    <w:szCs w:val="22"/>
                  </w:rPr>
                  <w:delText>&lt;x&gt;/</w:delText>
                </w:r>
                <w:r w:rsidRPr="003B6E2F" w:rsidDel="00560839">
                  <w:rPr>
                    <w:rFonts w:eastAsia="Batang"/>
                    <w:b/>
                    <w:sz w:val="22"/>
                    <w:szCs w:val="22"/>
                    <w:lang w:eastAsia="ko-KR"/>
                  </w:rPr>
                  <w:delText>Auth/Bootstrap/Secret</w:delText>
                </w:r>
              </w:del>
            </w:ins>
          </w:p>
        </w:tc>
      </w:tr>
      <w:tr w:rsidR="00F759B2" w:rsidRPr="003B6E2F" w:rsidDel="00560839" w:rsidTr="00D103D7">
        <w:trPr>
          <w:cantSplit/>
          <w:trHeight w:hRule="exact" w:val="240"/>
          <w:ins w:id="946" w:author="R03" w:date="2013-09-17T21:39:00Z"/>
          <w:del w:id="947"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F759B2" w:rsidRPr="003B0EF7" w:rsidDel="00560839" w:rsidRDefault="00F759B2" w:rsidP="008F0A66">
            <w:pPr>
              <w:rPr>
                <w:ins w:id="948" w:author="R03" w:date="2013-09-17T21:39:00Z"/>
                <w:del w:id="949" w:author="JAD/Oberthur" w:date="2013-09-17T19:09:00Z"/>
                <w:rFonts w:ascii="Arial" w:eastAsia="Batang" w:hAnsi="Arial" w:cs="Arial"/>
                <w:sz w:val="18"/>
                <w:szCs w:val="18"/>
                <w:lang w:eastAsia="ko-KR"/>
              </w:rPr>
            </w:pPr>
          </w:p>
        </w:tc>
        <w:tc>
          <w:tcPr>
            <w:tcW w:w="12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950" w:author="R03" w:date="2013-09-17T21:39:00Z"/>
                <w:del w:id="951" w:author="JAD/Oberthur" w:date="2013-09-17T19:09:00Z"/>
                <w:rFonts w:ascii="Arial" w:eastAsia="Batang" w:hAnsi="Arial" w:cs="Arial"/>
                <w:b/>
                <w:sz w:val="18"/>
                <w:szCs w:val="18"/>
                <w:lang w:eastAsia="ko-KR"/>
              </w:rPr>
            </w:pPr>
            <w:ins w:id="952" w:author="R03" w:date="2013-09-17T21:39:00Z">
              <w:del w:id="953" w:author="JAD/Oberthur" w:date="2013-09-17T19:09:00Z">
                <w:r w:rsidRPr="003B0EF7" w:rsidDel="00560839">
                  <w:rPr>
                    <w:rFonts w:ascii="Arial" w:eastAsia="Batang" w:hAnsi="Arial" w:cs="Arial"/>
                    <w:b/>
                    <w:sz w:val="18"/>
                    <w:szCs w:val="18"/>
                    <w:lang w:eastAsia="ko-KR"/>
                  </w:rPr>
                  <w:delText>Status</w:delText>
                </w:r>
              </w:del>
            </w:ins>
          </w:p>
        </w:tc>
        <w:tc>
          <w:tcPr>
            <w:tcW w:w="13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954" w:author="R03" w:date="2013-09-17T21:39:00Z"/>
                <w:del w:id="955" w:author="JAD/Oberthur" w:date="2013-09-17T19:09:00Z"/>
                <w:rFonts w:ascii="Arial" w:eastAsia="Batang" w:hAnsi="Arial" w:cs="Arial"/>
                <w:b/>
                <w:sz w:val="18"/>
                <w:szCs w:val="18"/>
                <w:lang w:eastAsia="ko-KR"/>
              </w:rPr>
            </w:pPr>
            <w:ins w:id="956" w:author="R03" w:date="2013-09-17T21:39:00Z">
              <w:del w:id="957" w:author="JAD/Oberthur" w:date="2013-09-17T19:09:00Z">
                <w:r w:rsidRPr="003B0EF7" w:rsidDel="00560839">
                  <w:rPr>
                    <w:rFonts w:ascii="Arial" w:eastAsia="Batang" w:hAnsi="Arial" w:cs="Arial"/>
                    <w:b/>
                    <w:sz w:val="18"/>
                    <w:szCs w:val="18"/>
                    <w:lang w:eastAsia="ko-KR"/>
                  </w:rPr>
                  <w:delText>Occurrence</w:delText>
                </w:r>
              </w:del>
            </w:ins>
          </w:p>
        </w:tc>
        <w:tc>
          <w:tcPr>
            <w:tcW w:w="23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958" w:author="R03" w:date="2013-09-17T21:39:00Z"/>
                <w:del w:id="959" w:author="JAD/Oberthur" w:date="2013-09-17T19:09:00Z"/>
                <w:rFonts w:ascii="Arial" w:eastAsia="Batang" w:hAnsi="Arial" w:cs="Arial"/>
                <w:b/>
                <w:sz w:val="18"/>
                <w:szCs w:val="18"/>
                <w:lang w:eastAsia="ko-KR"/>
              </w:rPr>
            </w:pPr>
            <w:ins w:id="960" w:author="R03" w:date="2013-09-17T21:39:00Z">
              <w:del w:id="961" w:author="JAD/Oberthur" w:date="2013-09-17T19:09:00Z">
                <w:r w:rsidRPr="003B0EF7" w:rsidDel="00560839">
                  <w:rPr>
                    <w:rFonts w:ascii="Arial" w:eastAsia="Batang" w:hAnsi="Arial" w:cs="Arial"/>
                    <w:b/>
                    <w:sz w:val="18"/>
                    <w:szCs w:val="18"/>
                    <w:lang w:eastAsia="ko-KR"/>
                  </w:rPr>
                  <w:delText>Format</w:delText>
                </w:r>
              </w:del>
            </w:ins>
          </w:p>
        </w:tc>
        <w:tc>
          <w:tcPr>
            <w:tcW w:w="207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759B2" w:rsidRPr="003B0EF7" w:rsidDel="00560839" w:rsidRDefault="00F759B2" w:rsidP="008F0A66">
            <w:pPr>
              <w:rPr>
                <w:ins w:id="962" w:author="R03" w:date="2013-09-17T21:39:00Z"/>
                <w:del w:id="963" w:author="JAD/Oberthur" w:date="2013-09-17T19:09:00Z"/>
                <w:rFonts w:ascii="Arial" w:eastAsia="Batang" w:hAnsi="Arial" w:cs="Arial"/>
                <w:b/>
                <w:sz w:val="18"/>
                <w:szCs w:val="18"/>
                <w:lang w:eastAsia="ko-KR"/>
              </w:rPr>
            </w:pPr>
            <w:ins w:id="964" w:author="R03" w:date="2013-09-17T21:39:00Z">
              <w:del w:id="965" w:author="JAD/Oberthur" w:date="2013-09-17T19:09:00Z">
                <w:r w:rsidRPr="003B0EF7" w:rsidDel="00560839">
                  <w:rPr>
                    <w:rFonts w:ascii="Arial" w:eastAsia="Batang" w:hAnsi="Arial" w:cs="Arial"/>
                    <w:b/>
                    <w:sz w:val="18"/>
                    <w:szCs w:val="18"/>
                    <w:lang w:eastAsia="ko-KR"/>
                  </w:rPr>
                  <w:delText>Min. Access Types</w:delText>
                </w:r>
              </w:del>
            </w:ins>
          </w:p>
        </w:tc>
        <w:tc>
          <w:tcPr>
            <w:tcW w:w="2600" w:type="dxa"/>
            <w:tcBorders>
              <w:top w:val="single" w:sz="4" w:space="0" w:color="FFFFFF"/>
              <w:left w:val="single" w:sz="4" w:space="0" w:color="000000"/>
              <w:bottom w:val="single" w:sz="4" w:space="0" w:color="FFFFFF"/>
              <w:right w:val="single" w:sz="4" w:space="0" w:color="FFFFFF"/>
            </w:tcBorders>
          </w:tcPr>
          <w:p w:rsidR="00F759B2" w:rsidRPr="003B0EF7" w:rsidDel="00560839" w:rsidRDefault="00F759B2" w:rsidP="008F0A66">
            <w:pPr>
              <w:rPr>
                <w:ins w:id="966" w:author="R03" w:date="2013-09-17T21:39:00Z"/>
                <w:del w:id="967" w:author="JAD/Oberthur" w:date="2013-09-17T19:09:00Z"/>
                <w:rFonts w:ascii="Arial" w:eastAsia="Batang" w:hAnsi="Arial" w:cs="Arial"/>
                <w:sz w:val="18"/>
                <w:szCs w:val="18"/>
                <w:lang w:eastAsia="ko-KR"/>
              </w:rPr>
            </w:pPr>
          </w:p>
        </w:tc>
      </w:tr>
      <w:tr w:rsidR="00F759B2" w:rsidRPr="003B6E2F" w:rsidDel="00560839" w:rsidTr="00D103D7">
        <w:trPr>
          <w:cantSplit/>
          <w:trHeight w:hRule="exact" w:val="280"/>
          <w:ins w:id="968" w:author="R03" w:date="2013-09-17T21:39:00Z"/>
          <w:del w:id="969" w:author="JAD/Oberthur" w:date="2013-09-17T19:09:00Z"/>
        </w:trPr>
        <w:tc>
          <w:tcPr>
            <w:tcW w:w="720" w:type="dxa"/>
            <w:tcBorders>
              <w:top w:val="single" w:sz="4" w:space="0" w:color="FFFFFF"/>
              <w:left w:val="single" w:sz="4" w:space="0" w:color="FFFFFF"/>
              <w:bottom w:val="single" w:sz="4" w:space="0" w:color="FFFFFF"/>
              <w:right w:val="single" w:sz="4" w:space="0" w:color="000000"/>
            </w:tcBorders>
          </w:tcPr>
          <w:p w:rsidR="00F759B2" w:rsidRPr="003B6E2F" w:rsidDel="00560839" w:rsidRDefault="00F759B2" w:rsidP="008F0A66">
            <w:pPr>
              <w:rPr>
                <w:ins w:id="970" w:author="R03" w:date="2013-09-17T21:39:00Z"/>
                <w:del w:id="971" w:author="JAD/Oberthur" w:date="2013-09-17T19:09:00Z"/>
                <w:rFonts w:eastAsia="Batang"/>
                <w:sz w:val="22"/>
                <w:szCs w:val="22"/>
                <w:lang w:eastAsia="ko-KR"/>
              </w:rPr>
            </w:pPr>
          </w:p>
        </w:tc>
        <w:tc>
          <w:tcPr>
            <w:tcW w:w="1227" w:type="dxa"/>
            <w:tcBorders>
              <w:top w:val="single" w:sz="4" w:space="0" w:color="000000"/>
              <w:left w:val="single" w:sz="4" w:space="0" w:color="000000"/>
              <w:bottom w:val="single" w:sz="4" w:space="0" w:color="000000"/>
              <w:right w:val="single" w:sz="4" w:space="0" w:color="000000"/>
            </w:tcBorders>
            <w:vAlign w:val="center"/>
          </w:tcPr>
          <w:p w:rsidR="00F759B2" w:rsidRPr="003B6E2F" w:rsidDel="00560839" w:rsidRDefault="00F759B2" w:rsidP="008F0A66">
            <w:pPr>
              <w:rPr>
                <w:ins w:id="972" w:author="R03" w:date="2013-09-17T21:39:00Z"/>
                <w:del w:id="973" w:author="JAD/Oberthur" w:date="2013-09-17T19:09:00Z"/>
                <w:rFonts w:eastAsia="Batang"/>
                <w:sz w:val="22"/>
                <w:szCs w:val="22"/>
                <w:lang w:eastAsia="ko-KR"/>
              </w:rPr>
            </w:pPr>
            <w:ins w:id="974" w:author="R03" w:date="2013-09-17T21:39:00Z">
              <w:del w:id="975" w:author="JAD/Oberthur" w:date="2013-09-17T19:09:00Z">
                <w:r w:rsidRPr="003B6E2F" w:rsidDel="00560839">
                  <w:rPr>
                    <w:rFonts w:eastAsia="Batang"/>
                    <w:sz w:val="22"/>
                    <w:szCs w:val="22"/>
                    <w:lang w:eastAsia="ko-KR"/>
                  </w:rPr>
                  <w:delText>Required</w:delText>
                </w:r>
              </w:del>
            </w:ins>
          </w:p>
        </w:tc>
        <w:tc>
          <w:tcPr>
            <w:tcW w:w="1328" w:type="dxa"/>
            <w:tcBorders>
              <w:top w:val="single" w:sz="4" w:space="0" w:color="000000"/>
              <w:left w:val="single" w:sz="4" w:space="0" w:color="000000"/>
              <w:bottom w:val="single" w:sz="4" w:space="0" w:color="000000"/>
              <w:right w:val="single" w:sz="4" w:space="0" w:color="000000"/>
            </w:tcBorders>
            <w:vAlign w:val="center"/>
          </w:tcPr>
          <w:p w:rsidR="00F759B2" w:rsidRPr="003B6E2F" w:rsidDel="00560839" w:rsidRDefault="00F759B2" w:rsidP="008F0A66">
            <w:pPr>
              <w:rPr>
                <w:ins w:id="976" w:author="R03" w:date="2013-09-17T21:39:00Z"/>
                <w:del w:id="977" w:author="JAD/Oberthur" w:date="2013-09-17T19:09:00Z"/>
                <w:rFonts w:eastAsia="Batang"/>
                <w:sz w:val="22"/>
                <w:szCs w:val="22"/>
                <w:lang w:eastAsia="ko-KR"/>
              </w:rPr>
            </w:pPr>
            <w:ins w:id="978" w:author="R03" w:date="2013-09-17T21:39:00Z">
              <w:del w:id="979" w:author="JAD/Oberthur" w:date="2013-09-17T19:09:00Z">
                <w:r w:rsidRPr="003B6E2F" w:rsidDel="00560839">
                  <w:rPr>
                    <w:rFonts w:eastAsia="Batang"/>
                    <w:sz w:val="22"/>
                    <w:szCs w:val="22"/>
                    <w:lang w:eastAsia="ko-KR"/>
                  </w:rPr>
                  <w:delText>One</w:delText>
                </w:r>
              </w:del>
            </w:ins>
          </w:p>
        </w:tc>
        <w:tc>
          <w:tcPr>
            <w:tcW w:w="2312" w:type="dxa"/>
            <w:tcBorders>
              <w:top w:val="single" w:sz="4" w:space="0" w:color="000000"/>
              <w:left w:val="single" w:sz="4" w:space="0" w:color="000000"/>
              <w:bottom w:val="single" w:sz="4" w:space="0" w:color="000000"/>
              <w:right w:val="single" w:sz="4" w:space="0" w:color="000000"/>
            </w:tcBorders>
            <w:vAlign w:val="center"/>
          </w:tcPr>
          <w:p w:rsidR="00F759B2" w:rsidRPr="003B6E2F" w:rsidDel="00560839" w:rsidRDefault="00F759B2" w:rsidP="008F0A66">
            <w:pPr>
              <w:rPr>
                <w:ins w:id="980" w:author="R03" w:date="2013-09-17T21:39:00Z"/>
                <w:del w:id="981" w:author="JAD/Oberthur" w:date="2013-09-17T19:09:00Z"/>
                <w:rFonts w:eastAsia="Batang"/>
                <w:sz w:val="22"/>
                <w:szCs w:val="22"/>
                <w:lang w:eastAsia="ko-KR"/>
              </w:rPr>
            </w:pPr>
            <w:ins w:id="982" w:author="R03" w:date="2013-09-17T21:39:00Z">
              <w:del w:id="983" w:author="JAD/Oberthur" w:date="2013-09-17T19:09:00Z">
                <w:r w:rsidRPr="003B6E2F" w:rsidDel="00560839">
                  <w:rPr>
                    <w:rFonts w:eastAsia="Batang"/>
                    <w:sz w:val="22"/>
                    <w:szCs w:val="22"/>
                    <w:lang w:eastAsia="ko-KR"/>
                  </w:rPr>
                  <w:delText>bin</w:delText>
                </w:r>
              </w:del>
            </w:ins>
          </w:p>
        </w:tc>
        <w:tc>
          <w:tcPr>
            <w:tcW w:w="2079" w:type="dxa"/>
            <w:tcBorders>
              <w:top w:val="single" w:sz="4" w:space="0" w:color="000000"/>
              <w:left w:val="single" w:sz="4" w:space="0" w:color="000000"/>
              <w:bottom w:val="single" w:sz="4" w:space="0" w:color="000000"/>
              <w:right w:val="single" w:sz="4" w:space="0" w:color="000000"/>
            </w:tcBorders>
            <w:vAlign w:val="center"/>
          </w:tcPr>
          <w:p w:rsidR="00F759B2" w:rsidRPr="003B6E2F" w:rsidDel="00560839" w:rsidRDefault="00F759B2" w:rsidP="008F0A66">
            <w:pPr>
              <w:rPr>
                <w:ins w:id="984" w:author="R03" w:date="2013-09-17T21:39:00Z"/>
                <w:del w:id="985" w:author="JAD/Oberthur" w:date="2013-09-17T19:09:00Z"/>
                <w:rFonts w:eastAsia="Batang"/>
                <w:sz w:val="22"/>
                <w:szCs w:val="22"/>
                <w:lang w:eastAsia="ko-KR"/>
              </w:rPr>
            </w:pPr>
            <w:ins w:id="986" w:author="R03" w:date="2013-09-17T21:39:00Z">
              <w:del w:id="987" w:author="JAD/Oberthur" w:date="2013-09-17T19:09:00Z">
                <w:r w:rsidRPr="003B6E2F" w:rsidDel="00560839">
                  <w:rPr>
                    <w:rFonts w:eastAsia="Batang"/>
                    <w:sz w:val="22"/>
                    <w:szCs w:val="22"/>
                    <w:lang w:eastAsia="ko-KR"/>
                  </w:rPr>
                  <w:delText>No Get</w:delText>
                </w:r>
              </w:del>
            </w:ins>
          </w:p>
        </w:tc>
        <w:tc>
          <w:tcPr>
            <w:tcW w:w="2600" w:type="dxa"/>
            <w:tcBorders>
              <w:top w:val="single" w:sz="4" w:space="0" w:color="FFFFFF"/>
              <w:left w:val="single" w:sz="4" w:space="0" w:color="000000"/>
              <w:bottom w:val="single" w:sz="4" w:space="0" w:color="FFFFFF"/>
              <w:right w:val="single" w:sz="4" w:space="0" w:color="FFFFFF"/>
            </w:tcBorders>
          </w:tcPr>
          <w:p w:rsidR="00F759B2" w:rsidRPr="003B6E2F" w:rsidDel="00560839" w:rsidRDefault="00F759B2" w:rsidP="008F0A66">
            <w:pPr>
              <w:rPr>
                <w:ins w:id="988" w:author="R03" w:date="2013-09-17T21:39:00Z"/>
                <w:del w:id="989" w:author="JAD/Oberthur" w:date="2013-09-17T19:09:00Z"/>
                <w:rFonts w:eastAsia="Batang"/>
                <w:sz w:val="22"/>
                <w:szCs w:val="22"/>
                <w:lang w:eastAsia="ko-KR"/>
              </w:rPr>
            </w:pPr>
          </w:p>
        </w:tc>
      </w:tr>
      <w:tr w:rsidR="00F759B2" w:rsidRPr="003B6E2F" w:rsidDel="00560839" w:rsidTr="00D103D7">
        <w:trPr>
          <w:cantSplit/>
          <w:trHeight w:val="436"/>
          <w:ins w:id="990" w:author="R03" w:date="2013-09-17T21:39:00Z"/>
          <w:del w:id="991" w:author="JAD/Oberthur" w:date="2013-09-17T19:09:00Z"/>
        </w:trPr>
        <w:tc>
          <w:tcPr>
            <w:tcW w:w="720" w:type="dxa"/>
            <w:tcBorders>
              <w:top w:val="single" w:sz="4" w:space="0" w:color="FFFFFF"/>
              <w:left w:val="single" w:sz="4" w:space="0" w:color="FFFFFF"/>
              <w:bottom w:val="single" w:sz="4" w:space="0" w:color="FFFFFF"/>
              <w:right w:val="single" w:sz="4" w:space="0" w:color="FFFFFF"/>
            </w:tcBorders>
          </w:tcPr>
          <w:p w:rsidR="00F759B2" w:rsidRPr="003B6E2F" w:rsidDel="00560839" w:rsidRDefault="00F759B2" w:rsidP="008F0A66">
            <w:pPr>
              <w:rPr>
                <w:ins w:id="992" w:author="R03" w:date="2013-09-17T21:39:00Z"/>
                <w:del w:id="993" w:author="JAD/Oberthur" w:date="2013-09-17T19:09:00Z"/>
                <w:rFonts w:eastAsia="Batang"/>
                <w:sz w:val="22"/>
                <w:szCs w:val="22"/>
                <w:lang w:eastAsia="ko-KR"/>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tcPr>
          <w:p w:rsidR="00F759B2" w:rsidRPr="003B6E2F" w:rsidDel="00560839" w:rsidRDefault="00F759B2" w:rsidP="008F0A66">
            <w:pPr>
              <w:rPr>
                <w:ins w:id="994" w:author="R03" w:date="2013-09-17T21:39:00Z"/>
                <w:del w:id="995" w:author="JAD/Oberthur" w:date="2013-09-17T19:09:00Z"/>
                <w:sz w:val="22"/>
                <w:szCs w:val="22"/>
              </w:rPr>
            </w:pPr>
            <w:ins w:id="996" w:author="R03" w:date="2013-09-17T21:39:00Z">
              <w:del w:id="997" w:author="JAD/Oberthur" w:date="2013-09-17T19:09:00Z">
                <w:r w:rsidRPr="003B6E2F" w:rsidDel="00560839">
                  <w:rPr>
                    <w:sz w:val="22"/>
                    <w:szCs w:val="22"/>
                  </w:rPr>
                  <w:delText xml:space="preserve">This node specifies the authentication secret </w:delText>
                </w:r>
                <w:r w:rsidRPr="003B6E2F" w:rsidDel="00560839">
                  <w:rPr>
                    <w:sz w:val="22"/>
                    <w:szCs w:val="22"/>
                    <w:lang w:eastAsia="ko-KR"/>
                  </w:rPr>
                  <w:delText xml:space="preserve">used for the </w:delText>
                </w:r>
              </w:del>
            </w:ins>
            <w:ins w:id="998" w:author="R03" w:date="2013-09-17T21:41:00Z">
              <w:del w:id="999" w:author="JAD/Oberthur" w:date="2013-09-17T19:09:00Z">
                <w:r w:rsidRPr="003B6E2F" w:rsidDel="00560839">
                  <w:rPr>
                    <w:sz w:val="22"/>
                    <w:szCs w:val="22"/>
                    <w:lang w:eastAsia="ko-KR"/>
                  </w:rPr>
                  <w:delText xml:space="preserve">Bootstrap </w:delText>
                </w:r>
              </w:del>
            </w:ins>
            <w:ins w:id="1000" w:author="R03" w:date="2013-09-17T21:39:00Z">
              <w:del w:id="1001" w:author="JAD/Oberthur" w:date="2013-09-17T19:09:00Z">
                <w:r w:rsidRPr="003B6E2F" w:rsidDel="00560839">
                  <w:rPr>
                    <w:sz w:val="22"/>
                    <w:szCs w:val="22"/>
                    <w:lang w:eastAsia="ko-KR"/>
                  </w:rPr>
                  <w:delText xml:space="preserve">security. For example, this node can store the private key for the DM Client, which can be used for the </w:delText>
                </w:r>
              </w:del>
            </w:ins>
            <w:ins w:id="1002" w:author="R03" w:date="2013-09-17T21:41:00Z">
              <w:del w:id="1003" w:author="JAD/Oberthur" w:date="2013-09-17T19:09:00Z">
                <w:r w:rsidRPr="003B6E2F" w:rsidDel="00560839">
                  <w:rPr>
                    <w:sz w:val="22"/>
                    <w:szCs w:val="22"/>
                    <w:lang w:eastAsia="ko-KR"/>
                  </w:rPr>
                  <w:delText>Bootstrap</w:delText>
                </w:r>
              </w:del>
            </w:ins>
            <w:ins w:id="1004" w:author="R03" w:date="2013-09-17T21:39:00Z">
              <w:del w:id="1005" w:author="JAD/Oberthur" w:date="2013-09-17T19:09:00Z">
                <w:r w:rsidRPr="003B6E2F" w:rsidDel="00560839">
                  <w:rPr>
                    <w:sz w:val="22"/>
                    <w:szCs w:val="22"/>
                    <w:lang w:eastAsia="ko-KR"/>
                  </w:rPr>
                  <w:delText xml:space="preserve"> security.</w:delText>
                </w:r>
              </w:del>
            </w:ins>
          </w:p>
        </w:tc>
      </w:tr>
    </w:tbl>
    <w:p w:rsidR="00F759B2" w:rsidRDefault="00F759B2" w:rsidP="008F0A66">
      <w:pPr>
        <w:rPr>
          <w:ins w:id="1006" w:author="R03" w:date="2013-09-17T21:39:00Z"/>
          <w:lang w:eastAsia="ko-KR"/>
        </w:rPr>
      </w:pPr>
    </w:p>
    <w:p w:rsidR="00F759B2" w:rsidRDefault="00F759B2" w:rsidP="00A271D1">
      <w:pPr>
        <w:pStyle w:val="AltChangeList"/>
        <w:numPr>
          <w:numberingChange w:id="1007" w:author="JAD/Oberthur" w:date="2013-09-18T11:33:00Z" w:original="Change %1:1:0:: "/>
        </w:numPr>
        <w:rPr>
          <w:ins w:id="1008" w:author="JAD/Oberthur" w:date="2013-09-18T10:50:00Z"/>
          <w:lang w:eastAsia="ko-KR"/>
        </w:rPr>
      </w:pPr>
      <w:ins w:id="1009" w:author="JAD/Oberthur" w:date="2013-09-18T10:50:00Z">
        <w:r>
          <w:rPr>
            <w:lang w:eastAsia="ko-KR"/>
          </w:rPr>
          <w:t xml:space="preserve">Add section 12.2.1 definition of </w:t>
        </w:r>
      </w:ins>
      <w:ins w:id="1010" w:author="JAD/Oberthur" w:date="2013-09-18T10:51:00Z">
        <w:r>
          <w:rPr>
            <w:lang w:eastAsia="ko-KR"/>
          </w:rPr>
          <w:t>secret keys and Identity</w:t>
        </w:r>
      </w:ins>
    </w:p>
    <w:p w:rsidR="00F759B2" w:rsidRPr="00A8686C" w:rsidRDefault="00F759B2" w:rsidP="00A8686C">
      <w:pPr>
        <w:pStyle w:val="Heading3"/>
        <w:numPr>
          <w:ins w:id="1011" w:author="JAD/Oberthur" w:date="2013-09-18T10:51:00Z"/>
        </w:numPr>
        <w:rPr>
          <w:ins w:id="1012" w:author="JAD/Oberthur" w:date="2013-09-18T10:51:00Z"/>
          <w:lang w:val="en-GB"/>
        </w:rPr>
      </w:pPr>
      <w:bookmarkStart w:id="1013" w:name="_Toc366778655"/>
      <w:ins w:id="1014" w:author="JAD/Oberthur" w:date="2013-09-18T10:52:00Z">
        <w:r w:rsidRPr="00A8686C">
          <w:rPr>
            <w:lang w:val="en-GB"/>
          </w:rPr>
          <w:t xml:space="preserve">12.2.1 </w:t>
        </w:r>
      </w:ins>
      <w:ins w:id="1015" w:author="JAD/Oberthur" w:date="2013-09-18T10:51:00Z">
        <w:r w:rsidRPr="00A8686C">
          <w:rPr>
            <w:lang w:val="en-GB"/>
          </w:rPr>
          <w:t xml:space="preserve">Security Key </w:t>
        </w:r>
      </w:ins>
      <w:ins w:id="1016" w:author="JAD/Oberthur" w:date="2013-09-18T10:52:00Z">
        <w:r w:rsidRPr="00A8686C">
          <w:rPr>
            <w:lang w:val="en-GB"/>
          </w:rPr>
          <w:t>and Identity</w:t>
        </w:r>
      </w:ins>
      <w:ins w:id="1017" w:author="JAD/Oberthur" w:date="2013-09-18T10:51:00Z">
        <w:r w:rsidRPr="00A8686C">
          <w:rPr>
            <w:lang w:val="en-GB"/>
          </w:rPr>
          <w:t xml:space="preserve"> Format</w:t>
        </w:r>
        <w:bookmarkEnd w:id="1013"/>
      </w:ins>
    </w:p>
    <w:p w:rsidR="00F759B2" w:rsidRPr="008E7BB2" w:rsidRDefault="00F759B2" w:rsidP="00A8686C">
      <w:pPr>
        <w:numPr>
          <w:ins w:id="1018" w:author="JAD/Oberthur" w:date="2013-09-18T10:51:00Z"/>
        </w:numPr>
        <w:rPr>
          <w:ins w:id="1019" w:author="JAD/Oberthur" w:date="2013-09-18T10:51:00Z"/>
        </w:rPr>
      </w:pPr>
      <w:ins w:id="1020" w:author="JAD/Oberthur" w:date="2013-09-18T10:51:00Z">
        <w:r w:rsidRPr="008E7BB2">
          <w:t xml:space="preserve">This section defines </w:t>
        </w:r>
        <w:r>
          <w:t>the format of the Secret Key</w:t>
        </w:r>
      </w:ins>
      <w:ins w:id="1021" w:author="JAD/Oberthur" w:date="2013-09-18T10:52:00Z">
        <w:r>
          <w:t>,</w:t>
        </w:r>
      </w:ins>
      <w:ins w:id="1022" w:author="JAD/Oberthur" w:date="2013-09-18T10:51:00Z">
        <w:r w:rsidRPr="008E7BB2">
          <w:t xml:space="preserve"> Public Key and Identity </w:t>
        </w:r>
      </w:ins>
      <w:ins w:id="1023" w:author="JAD/Oberthur" w:date="2013-09-18T10:53:00Z">
        <w:r>
          <w:t>nodes</w:t>
        </w:r>
      </w:ins>
      <w:ins w:id="1024" w:author="JAD/Oberthur" w:date="2013-09-18T10:51:00Z">
        <w:r w:rsidRPr="008E7BB2">
          <w:t xml:space="preserve"> of the </w:t>
        </w:r>
      </w:ins>
      <w:ins w:id="1025" w:author="JAD/Oberthur" w:date="2013-09-18T10:53:00Z">
        <w:r>
          <w:t>DM</w:t>
        </w:r>
      </w:ins>
      <w:ins w:id="1026" w:author="JAD/Oberthur" w:date="2013-09-18T10:51:00Z">
        <w:r w:rsidRPr="008E7BB2">
          <w:t xml:space="preserve"> </w:t>
        </w:r>
      </w:ins>
      <w:ins w:id="1027" w:author="JAD/Oberthur" w:date="2013-09-18T10:54:00Z">
        <w:r>
          <w:t>Account Management Object</w:t>
        </w:r>
      </w:ins>
      <w:ins w:id="1028" w:author="JAD/Oberthur" w:date="2013-09-18T10:51:00Z">
        <w:r w:rsidRPr="008E7BB2">
          <w:t xml:space="preserve">. These </w:t>
        </w:r>
      </w:ins>
      <w:ins w:id="1029" w:author="JAD/Oberthur" w:date="2013-09-18T10:55:00Z">
        <w:r>
          <w:t>nodes</w:t>
        </w:r>
      </w:ins>
      <w:ins w:id="1030" w:author="JAD/Oberthur" w:date="2013-09-18T10:51:00Z">
        <w:r w:rsidRPr="008E7BB2">
          <w:t xml:space="preserve"> are used to configure the security mode and keying material</w:t>
        </w:r>
      </w:ins>
      <w:ins w:id="1031" w:author="JAD/Oberthur" w:date="2013-09-18T10:55:00Z">
        <w:r>
          <w:t>s</w:t>
        </w:r>
      </w:ins>
      <w:ins w:id="1032" w:author="JAD/Oberthur" w:date="2013-09-18T10:51:00Z">
        <w:r w:rsidRPr="008E7BB2">
          <w:t xml:space="preserve"> that a </w:t>
        </w:r>
      </w:ins>
      <w:ins w:id="1033" w:author="JAD/Oberthur" w:date="2013-09-18T10:55:00Z">
        <w:r>
          <w:t xml:space="preserve">DM </w:t>
        </w:r>
      </w:ins>
      <w:ins w:id="1034" w:author="JAD/Oberthur" w:date="2013-09-18T10:51:00Z">
        <w:r>
          <w:t xml:space="preserve">Client uses with a </w:t>
        </w:r>
      </w:ins>
      <w:ins w:id="1035" w:author="JAD/Oberthur" w:date="2013-09-18T10:55:00Z">
        <w:r>
          <w:t xml:space="preserve">DM </w:t>
        </w:r>
      </w:ins>
      <w:ins w:id="1036" w:author="JAD/Oberthur" w:date="2013-09-18T10:51:00Z">
        <w:r w:rsidRPr="008E7BB2">
          <w:t>Server</w:t>
        </w:r>
      </w:ins>
      <w:ins w:id="1037" w:author="JAD/Oberthur" w:date="2013-09-18T10:56:00Z">
        <w:r>
          <w:t xml:space="preserve"> acting as a bootstrap server</w:t>
        </w:r>
      </w:ins>
      <w:ins w:id="1038" w:author="JAD/Oberthur" w:date="2013-09-18T10:51:00Z">
        <w:r>
          <w:t>. Th</w:t>
        </w:r>
      </w:ins>
      <w:ins w:id="1039" w:author="JAD/Oberthur" w:date="2013-09-18T10:56:00Z">
        <w:r>
          <w:t>ose nodes</w:t>
        </w:r>
      </w:ins>
      <w:ins w:id="1040" w:author="JAD/Oberthur" w:date="2013-09-18T10:51:00Z">
        <w:r>
          <w:t xml:space="preserve"> are configured </w:t>
        </w:r>
      </w:ins>
      <w:ins w:id="1041" w:author="JAD/Oberthur" w:date="2013-09-18T10:56:00Z">
        <w:r>
          <w:t>i</w:t>
        </w:r>
      </w:ins>
      <w:ins w:id="1042" w:author="JAD/Oberthur" w:date="2013-09-18T10:51:00Z">
        <w:r w:rsidRPr="008E7BB2">
          <w:t xml:space="preserve">n the </w:t>
        </w:r>
      </w:ins>
      <w:ins w:id="1043" w:author="JAD/Oberthur" w:date="2013-09-18T10:56:00Z">
        <w:r>
          <w:t xml:space="preserve">DM </w:t>
        </w:r>
      </w:ins>
      <w:ins w:id="1044" w:author="JAD/Oberthur" w:date="2013-09-18T10:51:00Z">
        <w:r w:rsidRPr="008E7BB2">
          <w:t>Client using one of the Bootstrap me</w:t>
        </w:r>
        <w:r>
          <w:t xml:space="preserve">chanisms described in Section </w:t>
        </w:r>
      </w:ins>
      <w:ins w:id="1045" w:author="JAD/Oberthur" w:date="2013-09-18T10:58:00Z">
        <w:r>
          <w:t>8</w:t>
        </w:r>
      </w:ins>
      <w:ins w:id="1046" w:author="JAD/Oberthur" w:date="2013-09-18T10:51:00Z">
        <w:r w:rsidRPr="008E7BB2">
          <w:t>. The use of this keying material for each securit</w:t>
        </w:r>
        <w:r>
          <w:t xml:space="preserve">y mode is defined in Section </w:t>
        </w:r>
      </w:ins>
      <w:ins w:id="1047" w:author="JAD/Oberthur" w:date="2013-09-18T11:01:00Z">
        <w:r>
          <w:t>9.2</w:t>
        </w:r>
      </w:ins>
      <w:ins w:id="1048" w:author="JAD/Oberthur" w:date="2013-09-18T10:51:00Z">
        <w:r w:rsidRPr="008E7BB2">
          <w:t>.</w:t>
        </w:r>
      </w:ins>
    </w:p>
    <w:p w:rsidR="00F759B2" w:rsidRPr="008E7BB2" w:rsidRDefault="00F759B2" w:rsidP="00A8686C">
      <w:pPr>
        <w:pStyle w:val="App4"/>
        <w:numPr>
          <w:ilvl w:val="0"/>
          <w:numId w:val="0"/>
          <w:ins w:id="1049" w:author="JAD/Oberthur" w:date="2013-09-18T10:51:00Z"/>
        </w:numPr>
        <w:ind w:left="1296" w:hanging="1296"/>
        <w:rPr>
          <w:ins w:id="1050" w:author="JAD/Oberthur" w:date="2013-09-18T10:51:00Z"/>
        </w:rPr>
      </w:pPr>
    </w:p>
    <w:p w:rsidR="00F759B2" w:rsidRPr="003E1651" w:rsidRDefault="00F759B2" w:rsidP="003E1651">
      <w:pPr>
        <w:pStyle w:val="Heading4"/>
        <w:numPr>
          <w:ins w:id="1051" w:author="JAD/Oberthur" w:date="2013-09-18T10:51:00Z"/>
        </w:numPr>
        <w:rPr>
          <w:ins w:id="1052" w:author="JAD/Oberthur" w:date="2013-09-18T10:51:00Z"/>
          <w:b w:val="0"/>
          <w:lang w:val="en-GB"/>
        </w:rPr>
      </w:pPr>
      <w:ins w:id="1053" w:author="JAD/Oberthur" w:date="2013-09-18T11:03:00Z">
        <w:r w:rsidRPr="003E1651">
          <w:rPr>
            <w:b w:val="0"/>
            <w:lang w:val="en-GB"/>
          </w:rPr>
          <w:t>12.2.1.1</w:t>
        </w:r>
      </w:ins>
      <w:ins w:id="1054" w:author="JAD/Oberthur" w:date="2013-09-18T11:05:00Z">
        <w:r>
          <w:rPr>
            <w:b w:val="0"/>
            <w:lang w:val="en-GB"/>
          </w:rPr>
          <w:t xml:space="preserve"> </w:t>
        </w:r>
      </w:ins>
      <w:ins w:id="1055" w:author="JAD/Oberthur" w:date="2013-09-18T10:51:00Z">
        <w:r w:rsidRPr="003E1651">
          <w:rPr>
            <w:b w:val="0"/>
            <w:lang w:val="en-GB"/>
          </w:rPr>
          <w:t>Pre-Shared Key (PSK) Mode</w:t>
        </w:r>
      </w:ins>
    </w:p>
    <w:p w:rsidR="00F759B2" w:rsidRPr="008E7BB2" w:rsidRDefault="00F759B2" w:rsidP="00A8686C">
      <w:pPr>
        <w:numPr>
          <w:ins w:id="1056" w:author="JAD/Oberthur" w:date="2013-09-18T10:51:00Z"/>
        </w:numPr>
        <w:rPr>
          <w:ins w:id="1057" w:author="JAD/Oberthur" w:date="2013-09-18T10:51:00Z"/>
        </w:rPr>
      </w:pPr>
      <w:ins w:id="1058" w:author="JAD/Oberthur" w:date="2013-09-18T10:51:00Z">
        <w:r w:rsidRPr="008E7BB2">
          <w:t xml:space="preserve">The PSK is a binary shared secret key between the Client and Server of the appropriate length for the Cipher Suite used [RFC4279]. This key is composed of a </w:t>
        </w:r>
        <w:r>
          <w:t>sequence</w:t>
        </w:r>
        <w:r w:rsidRPr="008E7BB2">
          <w:t xml:space="preserve"> of binary bytes in the </w:t>
        </w:r>
      </w:ins>
      <w:ins w:id="1059" w:author="JAD/Oberthur" w:date="2013-09-18T11:12:00Z">
        <w:r>
          <w:t>Client</w:t>
        </w:r>
      </w:ins>
      <w:ins w:id="1060" w:author="JAD/Oberthur" w:date="2013-09-18T10:51:00Z">
        <w:r>
          <w:t>Secret</w:t>
        </w:r>
        <w:r w:rsidRPr="008E7BB2">
          <w:t xml:space="preserve">Key </w:t>
        </w:r>
      </w:ins>
      <w:ins w:id="1061" w:author="JAD/Oberthur" w:date="2013-09-18T11:03:00Z">
        <w:r>
          <w:t>node</w:t>
        </w:r>
      </w:ins>
      <w:ins w:id="1062" w:author="JAD/Oberthur" w:date="2013-09-18T10:51:00Z">
        <w:r w:rsidRPr="008E7BB2">
          <w:t xml:space="preserve">. </w:t>
        </w:r>
      </w:ins>
    </w:p>
    <w:p w:rsidR="00F759B2" w:rsidRPr="008E7BB2" w:rsidRDefault="00F759B2" w:rsidP="00A8686C">
      <w:pPr>
        <w:numPr>
          <w:ins w:id="1063" w:author="JAD/Oberthur" w:date="2013-09-18T10:51:00Z"/>
        </w:numPr>
        <w:rPr>
          <w:ins w:id="1064" w:author="JAD/Oberthur" w:date="2013-09-18T10:51:00Z"/>
        </w:rPr>
      </w:pPr>
      <w:ins w:id="1065" w:author="JAD/Oberthur" w:date="2013-09-18T10:51:00Z">
        <w:r w:rsidRPr="008E7BB2">
          <w:t xml:space="preserve">The corresponding PSK Identity for this PSK is stored in the </w:t>
        </w:r>
      </w:ins>
      <w:ins w:id="1066" w:author="JAD/Oberthur" w:date="2013-09-18T11:10:00Z">
        <w:r w:rsidRPr="003E1651">
          <w:rPr>
            <w:rFonts w:eastAsia="Batang"/>
            <w:lang w:eastAsia="ko-KR"/>
          </w:rPr>
          <w:t>Client-PublicKey-PSKIdentity</w:t>
        </w:r>
        <w:r>
          <w:t xml:space="preserve"> </w:t>
        </w:r>
      </w:ins>
      <w:ins w:id="1067" w:author="JAD/Oberthur" w:date="2013-09-18T11:04:00Z">
        <w:r>
          <w:t>node</w:t>
        </w:r>
      </w:ins>
      <w:ins w:id="1068" w:author="JAD/Oberthur" w:date="2013-09-18T10:51:00Z">
        <w:r w:rsidRPr="008E7BB2">
          <w:t>. The PSK Identity is simply stored as a UTF-8 String as per [RFC4279]. Clients and Servers MUST support a PSK Identity of at least 128 bytes in length as required by [RFC4279].</w:t>
        </w:r>
      </w:ins>
    </w:p>
    <w:p w:rsidR="00F759B2" w:rsidRPr="008F0A66" w:rsidRDefault="00F759B2" w:rsidP="00104EFA">
      <w:pPr>
        <w:pStyle w:val="AltNormal"/>
        <w:rPr>
          <w:ins w:id="1069" w:author="R03" w:date="2013-09-17T21:33:00Z"/>
          <w:lang w:eastAsia="ko-KR"/>
        </w:rPr>
      </w:pPr>
    </w:p>
    <w:p w:rsidR="00F759B2" w:rsidRPr="00F759B2" w:rsidRDefault="00F759B2" w:rsidP="003E1651">
      <w:pPr>
        <w:pStyle w:val="Heading4"/>
        <w:numPr>
          <w:ins w:id="1070" w:author="JAD/Oberthur" w:date="2013-09-18T10:59:00Z"/>
        </w:numPr>
        <w:rPr>
          <w:ins w:id="1071" w:author="JAD/Oberthur" w:date="2013-09-18T10:59:00Z"/>
          <w:b w:val="0"/>
          <w:lang w:val="en-GB"/>
          <w:rPrChange w:id="1072" w:author="Unknown">
            <w:rPr>
              <w:ins w:id="1073" w:author="JAD/Oberthur" w:date="2013-09-18T10:59:00Z"/>
              <w:b w:val="0"/>
            </w:rPr>
          </w:rPrChange>
        </w:rPr>
      </w:pPr>
      <w:ins w:id="1074" w:author="JAD/Oberthur" w:date="2013-09-18T11:06:00Z">
        <w:r w:rsidRPr="00F759B2">
          <w:rPr>
            <w:b w:val="0"/>
            <w:lang w:val="en-GB"/>
            <w:rPrChange w:id="1075" w:author="JAD/Oberthur" w:date="2013-09-18T15:47:00Z">
              <w:rPr>
                <w:b w:val="0"/>
                <w:color w:val="3300FF"/>
              </w:rPr>
            </w:rPrChange>
          </w:rPr>
          <w:t xml:space="preserve">12.2.1.2 </w:t>
        </w:r>
      </w:ins>
      <w:ins w:id="1076" w:author="JAD/Oberthur" w:date="2013-09-18T10:59:00Z">
        <w:r w:rsidRPr="00F759B2">
          <w:rPr>
            <w:b w:val="0"/>
            <w:lang w:val="en-GB"/>
            <w:rPrChange w:id="1077" w:author="JAD/Oberthur" w:date="2013-09-18T15:47:00Z">
              <w:rPr>
                <w:b w:val="0"/>
                <w:color w:val="3300FF"/>
              </w:rPr>
            </w:rPrChange>
          </w:rPr>
          <w:t>Certificate Mode</w:t>
        </w:r>
      </w:ins>
    </w:p>
    <w:p w:rsidR="00F759B2" w:rsidRDefault="00F759B2" w:rsidP="00A8686C">
      <w:pPr>
        <w:numPr>
          <w:ins w:id="1078" w:author="JAD/Oberthur" w:date="2013-09-18T10:59:00Z"/>
        </w:numPr>
        <w:rPr>
          <w:ins w:id="1079" w:author="JAD/Oberthur" w:date="2013-09-18T10:59:00Z"/>
        </w:rPr>
      </w:pPr>
      <w:ins w:id="1080" w:author="JAD/Oberthur" w:date="2013-09-18T10:59:00Z">
        <w:r w:rsidRPr="008E7BB2">
          <w:t xml:space="preserve">The Certificate mode requires an X.509v3 Certificate along with a matching private key. The private key is stored in the </w:t>
        </w:r>
      </w:ins>
      <w:ins w:id="1081" w:author="JAD/Oberthur" w:date="2013-09-18T11:13:00Z">
        <w:r>
          <w:t>Client</w:t>
        </w:r>
      </w:ins>
      <w:ins w:id="1082" w:author="JAD/Oberthur" w:date="2013-09-18T10:59:00Z">
        <w:r w:rsidRPr="008E7BB2">
          <w:t xml:space="preserve">ecretKey </w:t>
        </w:r>
      </w:ins>
      <w:ins w:id="1083" w:author="JAD/Oberthur" w:date="2013-09-18T11:06:00Z">
        <w:r>
          <w:t>node</w:t>
        </w:r>
      </w:ins>
      <w:ins w:id="1084" w:author="JAD/Oberthur" w:date="2013-09-18T10:59:00Z">
        <w:r w:rsidRPr="008E7BB2">
          <w:t xml:space="preserve">. The Certificate is simply represented as binary X.509v3 in the value of the </w:t>
        </w:r>
      </w:ins>
      <w:ins w:id="1085" w:author="JAD/Oberthur" w:date="2013-09-18T11:11:00Z">
        <w:r w:rsidRPr="003E1651">
          <w:rPr>
            <w:rFonts w:eastAsia="Batang"/>
            <w:lang w:eastAsia="ko-KR"/>
          </w:rPr>
          <w:t>Client-PublicKey-PSKIdentity</w:t>
        </w:r>
        <w:r>
          <w:t xml:space="preserve"> </w:t>
        </w:r>
      </w:ins>
      <w:ins w:id="1086" w:author="JAD/Oberthur" w:date="2013-09-18T11:07:00Z">
        <w:r>
          <w:t>node</w:t>
        </w:r>
      </w:ins>
      <w:ins w:id="1087" w:author="JAD/Oberthur" w:date="2013-09-18T10:59:00Z">
        <w:r>
          <w:t>.</w:t>
        </w:r>
      </w:ins>
    </w:p>
    <w:p w:rsidR="00F759B2" w:rsidRDefault="00F759B2" w:rsidP="00104EFA">
      <w:pPr>
        <w:pStyle w:val="AltNormal"/>
        <w:rPr>
          <w:ins w:id="1088" w:author="SKP" w:date="2013-09-02T09:35:00Z"/>
          <w:lang w:eastAsia="ko-KR"/>
        </w:rPr>
      </w:pPr>
    </w:p>
    <w:p w:rsidR="00F759B2" w:rsidRDefault="00F759B2" w:rsidP="003E47D8">
      <w:pPr>
        <w:pStyle w:val="AltChangeList"/>
        <w:rPr>
          <w:lang w:eastAsia="ko-KR"/>
        </w:rPr>
      </w:pPr>
      <w:r>
        <w:rPr>
          <w:lang w:eastAsia="ko-KR"/>
        </w:rPr>
        <w:t>Descriptions for this change here</w:t>
      </w:r>
    </w:p>
    <w:p w:rsidR="00F759B2" w:rsidRPr="00434C6F" w:rsidRDefault="00F759B2" w:rsidP="001D19AE">
      <w:pPr>
        <w:pStyle w:val="Heading2"/>
        <w:numPr>
          <w:ilvl w:val="1"/>
          <w:numId w:val="0"/>
        </w:numPr>
        <w:tabs>
          <w:tab w:val="num" w:pos="864"/>
        </w:tabs>
        <w:ind w:left="864" w:hanging="864"/>
      </w:pPr>
      <w:bookmarkStart w:id="1089" w:name="_Ref364781920"/>
      <w:bookmarkStart w:id="1090" w:name="_Ref364781935"/>
      <w:bookmarkStart w:id="1091" w:name="_Toc364785280"/>
      <w:r>
        <w:rPr>
          <w:lang w:eastAsia="ko-KR"/>
        </w:rPr>
        <w:t xml:space="preserve">8.4 </w:t>
      </w:r>
      <w:r w:rsidRPr="00434C6F">
        <w:t>Server initiated bootstrap</w:t>
      </w:r>
      <w:bookmarkEnd w:id="1089"/>
      <w:bookmarkEnd w:id="1090"/>
      <w:bookmarkEnd w:id="1091"/>
    </w:p>
    <w:p w:rsidR="00F759B2" w:rsidRPr="00434C6F" w:rsidRDefault="00F759B2" w:rsidP="001D19AE">
      <w:r w:rsidRPr="00434C6F">
        <w:t xml:space="preserve">In this scenario, </w:t>
      </w:r>
      <w:r>
        <w:t xml:space="preserve">upon manufacturing a Device, it packaged and leaves </w:t>
      </w:r>
      <w:r w:rsidRPr="00434C6F">
        <w:t>in a clean empty state</w:t>
      </w:r>
      <w:r>
        <w:t xml:space="preserve"> from the factory</w:t>
      </w:r>
      <w:r w:rsidRPr="00434C6F">
        <w:t xml:space="preserve">. Once a user acquires </w:t>
      </w:r>
      <w:r>
        <w:t>the</w:t>
      </w:r>
      <w:r w:rsidRPr="00434C6F">
        <w:t xml:space="preserve"> Device and personalizes it</w:t>
      </w:r>
      <w:r>
        <w:t xml:space="preserve"> (</w:t>
      </w:r>
      <w:r w:rsidRPr="00434C6F">
        <w:t>e.g. by inserting a S</w:t>
      </w:r>
      <w:r>
        <w:t>martcard)</w:t>
      </w:r>
      <w:r w:rsidRPr="00434C6F">
        <w:t xml:space="preserve">, the prerequisites for this process are in place. The problem is </w:t>
      </w:r>
      <w:r>
        <w:t>how</w:t>
      </w:r>
      <w:r w:rsidRPr="00434C6F">
        <w:t xml:space="preserve"> to inform the DM Server of the identity, address or phone number of the </w:t>
      </w:r>
      <w:r>
        <w:t>D</w:t>
      </w:r>
      <w:r w:rsidRPr="00434C6F">
        <w:t>evice</w:t>
      </w:r>
      <w:r>
        <w:t>.</w:t>
      </w:r>
      <w:r w:rsidRPr="00434C6F">
        <w:t xml:space="preserve"> </w:t>
      </w:r>
      <w:r>
        <w:t>T</w:t>
      </w:r>
      <w:r w:rsidRPr="00434C6F">
        <w:t xml:space="preserve">his can be </w:t>
      </w:r>
      <w:r>
        <w:t xml:space="preserve">addressed </w:t>
      </w:r>
      <w:r w:rsidRPr="00434C6F">
        <w:t>in many ways</w:t>
      </w:r>
      <w:r>
        <w:t xml:space="preserve"> discussed below</w:t>
      </w:r>
      <w:r w:rsidRPr="00434C6F">
        <w:t xml:space="preserve">. </w:t>
      </w:r>
    </w:p>
    <w:p w:rsidR="00F759B2" w:rsidRPr="00434C6F" w:rsidRDefault="00F759B2" w:rsidP="001D19AE">
      <w:pPr>
        <w:numPr>
          <w:ilvl w:val="0"/>
          <w:numId w:val="21"/>
        </w:numPr>
        <w:spacing w:before="60" w:after="120"/>
      </w:pPr>
      <w:r w:rsidRPr="00434C6F">
        <w:t xml:space="preserve">It could be done at the point-of-sales where a sales system ties in with the management system and delivers the information. </w:t>
      </w:r>
    </w:p>
    <w:p w:rsidR="00F759B2" w:rsidRPr="00434C6F" w:rsidRDefault="00F759B2" w:rsidP="001D19AE">
      <w:pPr>
        <w:numPr>
          <w:ilvl w:val="0"/>
          <w:numId w:val="21"/>
        </w:numPr>
        <w:spacing w:before="60" w:after="120"/>
      </w:pPr>
      <w:r w:rsidRPr="00434C6F">
        <w:t xml:space="preserve">It could be done through a self-service web site where the user enters </w:t>
      </w:r>
      <w:r>
        <w:t>his/</w:t>
      </w:r>
      <w:r w:rsidRPr="00434C6F">
        <w:t>her own phone number</w:t>
      </w:r>
      <w:r>
        <w:t xml:space="preserve"> and this information is delivered to the management system</w:t>
      </w:r>
      <w:r w:rsidRPr="00434C6F">
        <w:t>.</w:t>
      </w:r>
    </w:p>
    <w:p w:rsidR="00F759B2" w:rsidRPr="00434C6F" w:rsidRDefault="00F759B2" w:rsidP="001D19AE">
      <w:pPr>
        <w:numPr>
          <w:ilvl w:val="0"/>
          <w:numId w:val="21"/>
        </w:numPr>
        <w:spacing w:before="60" w:after="120"/>
      </w:pPr>
      <w:r w:rsidRPr="00434C6F">
        <w:t xml:space="preserve">It could be done by the network </w:t>
      </w:r>
      <w:r>
        <w:t xml:space="preserve">when </w:t>
      </w:r>
      <w:r w:rsidRPr="00434C6F">
        <w:t>the Device registers to the network</w:t>
      </w:r>
      <w:r>
        <w:t xml:space="preserve"> for the first time</w:t>
      </w:r>
      <w:r w:rsidRPr="00434C6F">
        <w:t>. When this happens a trigger could be sent from the core network to the DM Server with the Device</w:t>
      </w:r>
      <w:r>
        <w:t>’s number</w:t>
      </w:r>
      <w:r w:rsidRPr="00434C6F">
        <w:t>.</w:t>
      </w:r>
    </w:p>
    <w:p w:rsidR="00F759B2" w:rsidRPr="00434C6F" w:rsidRDefault="00F759B2" w:rsidP="001D19AE">
      <w:pPr>
        <w:numPr>
          <w:ilvl w:val="0"/>
          <w:numId w:val="21"/>
        </w:numPr>
        <w:spacing w:before="60" w:after="120"/>
      </w:pPr>
      <w:r w:rsidRPr="00434C6F">
        <w:t xml:space="preserve">It could be done with a voice prompt system where the user is prompted to key in </w:t>
      </w:r>
      <w:r>
        <w:t>his/</w:t>
      </w:r>
      <w:r w:rsidRPr="00434C6F">
        <w:t>her phone number.</w:t>
      </w:r>
    </w:p>
    <w:p w:rsidR="00F759B2" w:rsidRPr="00434C6F" w:rsidRDefault="00F759B2" w:rsidP="001D19AE">
      <w:r w:rsidRPr="00434C6F">
        <w:t xml:space="preserve">Regardless of how the phone number or Device address reaches the DM Server, the DM Server is now in a position where it can send out a </w:t>
      </w:r>
      <w:r>
        <w:t xml:space="preserve">DM </w:t>
      </w:r>
      <w:r w:rsidRPr="00434C6F">
        <w:t xml:space="preserve">Bootstrap </w:t>
      </w:r>
      <w:r>
        <w:t>to the DM Client</w:t>
      </w:r>
      <w:r w:rsidRPr="00434C6F">
        <w:t xml:space="preserve">. </w:t>
      </w:r>
    </w:p>
    <w:p w:rsidR="00F759B2" w:rsidRDefault="00F759B2" w:rsidP="001D19AE">
      <w:pPr>
        <w:rPr>
          <w:lang w:eastAsia="ko-KR"/>
        </w:rPr>
      </w:pPr>
      <w:r>
        <w:t>The</w:t>
      </w:r>
      <w:r w:rsidRPr="00434C6F">
        <w:t xml:space="preserve"> DM Clients </w:t>
      </w:r>
      <w:r>
        <w:t xml:space="preserve">SHOULD </w:t>
      </w:r>
      <w:r w:rsidRPr="00434C6F">
        <w:t xml:space="preserve">accept Bootstrap Messages only from </w:t>
      </w:r>
      <w:r>
        <w:t>trusted</w:t>
      </w:r>
      <w:r w:rsidRPr="00434C6F">
        <w:t xml:space="preserve"> </w:t>
      </w:r>
      <w:r>
        <w:rPr>
          <w:lang w:eastAsia="ko-KR"/>
        </w:rPr>
        <w:t>DM Servers, and the DM Server MUST send the Bootstrap Message to the DM Client using a secure channel.</w:t>
      </w:r>
    </w:p>
    <w:p w:rsidR="00F759B2" w:rsidRDefault="00F759B2" w:rsidP="001D19AE">
      <w:pPr>
        <w:numPr>
          <w:ins w:id="1092" w:author="JAD/Oberthur" w:date="2013-09-18T15:44:00Z"/>
        </w:numPr>
        <w:jc w:val="center"/>
        <w:rPr>
          <w:ins w:id="1093" w:author="JAD/Oberthur" w:date="2013-09-18T15:44:00Z"/>
          <w:lang w:eastAsia="ko-KR"/>
        </w:rPr>
      </w:pPr>
      <w:r>
        <w:rPr>
          <w:rStyle w:val="Strong"/>
          <w:b w:val="0"/>
          <w:bCs/>
        </w:rPr>
        <w:t>T</w:t>
      </w:r>
      <w:r>
        <w:t xml:space="preserve">he DM Server MUST support this mechanism. </w:t>
      </w:r>
      <w:r>
        <w:rPr>
          <w:rStyle w:val="Strong"/>
          <w:b w:val="0"/>
          <w:bCs/>
        </w:rPr>
        <w:t>T</w:t>
      </w:r>
      <w:r>
        <w:t>he DM Client SHOULD support this mechanism.</w:t>
      </w:r>
      <w:r>
        <w:fldChar w:fldCharType="begin"/>
      </w:r>
      <w:r>
        <w:instrText xml:space="preserve"> REF _Ref303177277 \h </w:instrText>
      </w:r>
      <w:r>
        <w:fldChar w:fldCharType="separate"/>
      </w:r>
    </w:p>
    <w:p w:rsidR="00F759B2" w:rsidDel="00C11686" w:rsidRDefault="00F759B2" w:rsidP="001D19AE">
      <w:pPr>
        <w:rPr>
          <w:del w:id="1094" w:author="JAD/Oberthur" w:date="2013-09-17T18:42:00Z"/>
          <w:lang w:eastAsia="ko-KR"/>
        </w:rPr>
      </w:pPr>
      <w:ins w:id="1095" w:author="JAD/Oberthur" w:date="2013-09-18T15:44:00Z">
        <w:r w:rsidRPr="00434C6F">
          <w:t xml:space="preserve">Figure </w:t>
        </w:r>
        <w:r>
          <w:rPr>
            <w:noProof/>
          </w:rPr>
          <w:t>1</w:t>
        </w:r>
      </w:ins>
    </w:p>
    <w:p w:rsidR="00F759B2" w:rsidRPr="00434C6F" w:rsidRDefault="00F759B2" w:rsidP="001D19AE">
      <w:del w:id="1096" w:author="JAD/Oberthur" w:date="2013-09-17T18:42:00Z">
        <w:r w:rsidRPr="00434C6F" w:rsidDel="00C11686">
          <w:delText xml:space="preserve">Figure </w:delText>
        </w:r>
        <w:r w:rsidDel="00C11686">
          <w:rPr>
            <w:noProof/>
          </w:rPr>
          <w:delText>10</w:delText>
        </w:r>
      </w:del>
      <w:r>
        <w:fldChar w:fldCharType="end"/>
      </w:r>
      <w:r w:rsidRPr="00434C6F">
        <w:t xml:space="preserve"> gives an overview of this scenario.</w:t>
      </w:r>
    </w:p>
    <w:p w:rsidR="00F759B2" w:rsidRPr="00434C6F" w:rsidRDefault="00F759B2" w:rsidP="001D19AE"/>
    <w:p w:rsidR="00F759B2" w:rsidRDefault="00F759B2" w:rsidP="001D19AE">
      <w:pPr>
        <w:jc w:val="center"/>
        <w:rPr>
          <w:lang w:eastAsia="ko-KR"/>
        </w:rPr>
      </w:pPr>
      <w:r w:rsidRPr="00AB0EC7">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8" o:spid="_x0000_i1026" type="#_x0000_t75" alt="Server Initiated BootStrap_S" style="width:433.5pt;height:350.25pt;visibility:visible">
            <v:imagedata r:id="rId7" o:title=""/>
          </v:shape>
        </w:pict>
      </w:r>
      <w:bookmarkStart w:id="1097" w:name="_Ref303177277"/>
    </w:p>
    <w:p w:rsidR="00F759B2" w:rsidRPr="00434C6F" w:rsidRDefault="00F759B2" w:rsidP="001D19AE">
      <w:pPr>
        <w:pStyle w:val="Caption"/>
      </w:pPr>
      <w:bookmarkStart w:id="1098" w:name="_Toc336982074"/>
      <w:bookmarkStart w:id="1099" w:name="_Toc364785366"/>
      <w:r w:rsidRPr="00434C6F">
        <w:t xml:space="preserve">Figure </w:t>
      </w:r>
      <w:fldSimple w:instr=" SEQ Figure \* ARABIC ">
        <w:ins w:id="1100" w:author="JAD/Oberthur" w:date="2013-09-18T15:44:00Z">
          <w:r>
            <w:rPr>
              <w:noProof/>
            </w:rPr>
            <w:t>1</w:t>
          </w:r>
        </w:ins>
        <w:del w:id="1101" w:author="JAD/Oberthur" w:date="2013-09-17T18:42:00Z">
          <w:r w:rsidDel="00C11686">
            <w:rPr>
              <w:noProof/>
            </w:rPr>
            <w:delText>10</w:delText>
          </w:r>
        </w:del>
      </w:fldSimple>
      <w:bookmarkEnd w:id="1097"/>
      <w:r w:rsidRPr="00434C6F">
        <w:t>: Server initiated bootstrap</w:t>
      </w:r>
      <w:bookmarkEnd w:id="1098"/>
      <w:bookmarkEnd w:id="1099"/>
    </w:p>
    <w:p w:rsidR="00F759B2" w:rsidRDefault="00F759B2" w:rsidP="001D19AE">
      <w:pPr>
        <w:rPr>
          <w:lang w:val="en-US" w:eastAsia="ko-KR"/>
        </w:rPr>
      </w:pPr>
      <w:ins w:id="1102" w:author="LGE" w:date="2013-09-02T09:44:00Z">
        <w:r>
          <w:rPr>
            <w:lang w:val="en-US" w:eastAsia="ko-KR"/>
          </w:rPr>
          <w:t xml:space="preserve">The </w:t>
        </w:r>
      </w:ins>
      <w:ins w:id="1103" w:author="JAD/Oberthur" w:date="2013-09-18T10:33:00Z">
        <w:r>
          <w:rPr>
            <w:lang w:val="en-US" w:eastAsia="ko-KR"/>
          </w:rPr>
          <w:t xml:space="preserve">transmission of the </w:t>
        </w:r>
      </w:ins>
      <w:ins w:id="1104" w:author="LGE" w:date="2013-09-02T09:44:00Z">
        <w:r>
          <w:rPr>
            <w:lang w:val="en-US" w:eastAsia="ko-KR"/>
          </w:rPr>
          <w:t>Bootstrap Message MUST be secure</w:t>
        </w:r>
      </w:ins>
      <w:ins w:id="1105" w:author="LGE" w:date="2013-09-02T09:46:00Z">
        <w:r>
          <w:rPr>
            <w:lang w:val="en-US" w:eastAsia="ko-KR"/>
          </w:rPr>
          <w:t>d</w:t>
        </w:r>
      </w:ins>
      <w:ins w:id="1106" w:author="LGE" w:date="2013-09-02T09:44:00Z">
        <w:r>
          <w:rPr>
            <w:lang w:val="en-US" w:eastAsia="ko-KR"/>
          </w:rPr>
          <w:t xml:space="preserve"> by using one of security mechanisms described in the section </w:t>
        </w:r>
      </w:ins>
      <w:del w:id="1107" w:author="LGE" w:date="2013-09-02T09:43:00Z">
        <w:r w:rsidDel="00BC1F46">
          <w:rPr>
            <w:lang w:val="en-US" w:eastAsia="ko-KR"/>
          </w:rPr>
          <w:delText>Note: the security for the s</w:delText>
        </w:r>
      </w:del>
      <w:del w:id="1108" w:author="LGE" w:date="2013-09-02T09:44:00Z">
        <w:r w:rsidDel="00BC1F46">
          <w:rPr>
            <w:lang w:val="en-US" w:eastAsia="ko-KR"/>
          </w:rPr>
          <w:delText xml:space="preserve">erver initiated bootstrap </w:delText>
        </w:r>
      </w:del>
      <w:del w:id="1109" w:author="LGE" w:date="2013-09-02T09:43:00Z">
        <w:r w:rsidDel="00BC1F46">
          <w:rPr>
            <w:lang w:val="en-US" w:eastAsia="ko-KR"/>
          </w:rPr>
          <w:delText>is FFS.</w:delText>
        </w:r>
      </w:del>
      <w:ins w:id="1110" w:author="LGE" w:date="2013-09-02T09:46:00Z">
        <w:r>
          <w:rPr>
            <w:lang w:val="en-US" w:eastAsia="ko-KR"/>
          </w:rPr>
          <w:t>9.</w:t>
        </w:r>
        <w:del w:id="1111" w:author="R03" w:date="2013-09-17T21:30:00Z">
          <w:r w:rsidDel="001E4467">
            <w:rPr>
              <w:lang w:val="en-US" w:eastAsia="ko-KR"/>
            </w:rPr>
            <w:delText>1</w:delText>
          </w:r>
        </w:del>
      </w:ins>
      <w:ins w:id="1112" w:author="R03" w:date="2013-09-17T21:30:00Z">
        <w:r>
          <w:rPr>
            <w:lang w:val="en-US" w:eastAsia="ko-KR"/>
          </w:rPr>
          <w:t>3</w:t>
        </w:r>
      </w:ins>
      <w:ins w:id="1113" w:author="LGE" w:date="2013-09-02T09:46:00Z">
        <w:r>
          <w:rPr>
            <w:lang w:val="en-US" w:eastAsia="ko-KR"/>
          </w:rPr>
          <w:t>.</w:t>
        </w:r>
      </w:ins>
    </w:p>
    <w:p w:rsidR="00F759B2" w:rsidRDefault="00F759B2" w:rsidP="00104EFA">
      <w:pPr>
        <w:pStyle w:val="AltNormal"/>
        <w:numPr>
          <w:ins w:id="1114" w:author="JAD/Oberthur" w:date="2013-09-18T11:28:00Z"/>
        </w:numPr>
        <w:rPr>
          <w:ins w:id="1115" w:author="JAD/Oberthur" w:date="2013-09-18T11:28:00Z"/>
          <w:lang w:val="en-US" w:eastAsia="ko-KR"/>
        </w:rPr>
      </w:pPr>
    </w:p>
    <w:p w:rsidR="00F759B2" w:rsidRDefault="00F759B2" w:rsidP="00607B24">
      <w:pPr>
        <w:pStyle w:val="AltChangeList"/>
        <w:numPr>
          <w:ins w:id="1116" w:author="JAD/Oberthur" w:date="2013-09-18T11:28:00Z"/>
        </w:numPr>
        <w:rPr>
          <w:ins w:id="1117" w:author="JAD/Oberthur" w:date="2013-09-18T11:29:00Z"/>
          <w:lang w:eastAsia="ko-KR"/>
        </w:rPr>
      </w:pPr>
      <w:ins w:id="1118" w:author="JAD/Oberthur" w:date="2013-09-18T11:29:00Z">
        <w:r>
          <w:rPr>
            <w:lang w:eastAsia="ko-KR"/>
          </w:rPr>
          <w:t>Add Secure Channel in section 8.1 SmartCard</w:t>
        </w:r>
      </w:ins>
      <w:r w:rsidRPr="001F7FF4">
        <w:rPr>
          <w:lang w:eastAsia="ko-KR"/>
        </w:rPr>
        <w:t xml:space="preserve"> </w:t>
      </w:r>
      <w:ins w:id="1119" w:author="JAD/Oberthur" w:date="2013-09-18T11:29:00Z">
        <w:r>
          <w:rPr>
            <w:lang w:eastAsia="ko-KR"/>
          </w:rPr>
          <w:t>Bootstrap</w:t>
        </w:r>
      </w:ins>
    </w:p>
    <w:p w:rsidR="00F759B2" w:rsidRPr="001F7FF4" w:rsidRDefault="00F759B2" w:rsidP="001F7FF4">
      <w:pPr>
        <w:pStyle w:val="Heading2"/>
        <w:rPr>
          <w:lang w:val="en-GB"/>
        </w:rPr>
      </w:pPr>
      <w:bookmarkStart w:id="1120" w:name="_Ref364781866"/>
      <w:bookmarkStart w:id="1121" w:name="_Ref364781877"/>
      <w:bookmarkStart w:id="1122" w:name="_Toc365994772"/>
      <w:r>
        <w:rPr>
          <w:lang w:val="en-GB"/>
        </w:rPr>
        <w:t xml:space="preserve">8.1 </w:t>
      </w:r>
      <w:r w:rsidRPr="001F7FF4">
        <w:rPr>
          <w:lang w:val="en-GB"/>
        </w:rPr>
        <w:t>Smartcard bootstrap</w:t>
      </w:r>
      <w:bookmarkEnd w:id="1120"/>
      <w:bookmarkEnd w:id="1121"/>
      <w:bookmarkEnd w:id="1122"/>
    </w:p>
    <w:p w:rsidR="00F759B2" w:rsidRPr="002A7856" w:rsidRDefault="00F759B2" w:rsidP="001F7FF4">
      <w:pPr>
        <w:rPr>
          <w:rStyle w:val="Strong"/>
          <w:b w:val="0"/>
        </w:rPr>
      </w:pPr>
      <w:r>
        <w:rPr>
          <w:rStyle w:val="Strong"/>
          <w:b w:val="0"/>
        </w:rPr>
        <w:t>I</w:t>
      </w:r>
      <w:r w:rsidRPr="002A7856">
        <w:rPr>
          <w:rStyle w:val="Strong"/>
          <w:b w:val="0"/>
        </w:rPr>
        <w:t xml:space="preserve">f the Device supports a </w:t>
      </w:r>
      <w:r>
        <w:rPr>
          <w:rStyle w:val="Strong"/>
          <w:b w:val="0"/>
        </w:rPr>
        <w:t>S</w:t>
      </w:r>
      <w:r w:rsidRPr="002A7856">
        <w:rPr>
          <w:rStyle w:val="Strong"/>
          <w:b w:val="0"/>
        </w:rPr>
        <w:t xml:space="preserve">martcard, the DM Client MUST support detection, retrieval, and processing of </w:t>
      </w:r>
      <w:r>
        <w:rPr>
          <w:rStyle w:val="Strong"/>
          <w:b w:val="0"/>
        </w:rPr>
        <w:t xml:space="preserve">the DM </w:t>
      </w:r>
      <w:r w:rsidRPr="002A7856">
        <w:rPr>
          <w:rStyle w:val="Strong"/>
          <w:b w:val="0"/>
        </w:rPr>
        <w:t xml:space="preserve">Bootstrap from the </w:t>
      </w:r>
      <w:r>
        <w:rPr>
          <w:rStyle w:val="Strong"/>
          <w:b w:val="0"/>
        </w:rPr>
        <w:t>S</w:t>
      </w:r>
      <w:r w:rsidRPr="002A7856">
        <w:rPr>
          <w:rStyle w:val="Strong"/>
          <w:b w:val="0"/>
        </w:rPr>
        <w:t>martcard</w:t>
      </w:r>
      <w:r>
        <w:rPr>
          <w:rStyle w:val="Strong"/>
          <w:b w:val="0"/>
        </w:rPr>
        <w:t xml:space="preserve"> as described in </w:t>
      </w:r>
      <w:r>
        <w:rPr>
          <w:rStyle w:val="Strong"/>
          <w:b w:val="0"/>
        </w:rPr>
        <w:fldChar w:fldCharType="begin"/>
      </w:r>
      <w:r>
        <w:rPr>
          <w:rStyle w:val="Strong"/>
          <w:b w:val="0"/>
        </w:rPr>
        <w:instrText xml:space="preserve"> REF _Ref303177048 \r \h </w:instrText>
      </w:r>
      <w:r w:rsidRPr="008C5A29">
        <w:rPr>
          <w:rStyle w:val="Strong"/>
        </w:rPr>
      </w:r>
      <w:r>
        <w:rPr>
          <w:rStyle w:val="Strong"/>
          <w:b w:val="0"/>
        </w:rPr>
        <w:fldChar w:fldCharType="separate"/>
      </w:r>
      <w:ins w:id="1123" w:author="JAD/Oberthur" w:date="2013-09-18T15:44:00Z">
        <w:r w:rsidRPr="00F759B2">
          <w:rPr>
            <w:rStyle w:val="Strong"/>
            <w:bCs/>
            <w:rPrChange w:id="1124" w:author="JAD/Oberthur" w:date="2013-09-18T15:47:00Z">
              <w:rPr>
                <w:rStyle w:val="Strong"/>
                <w:bCs/>
                <w:lang w:val="fr-FR"/>
              </w:rPr>
            </w:rPrChange>
          </w:rPr>
          <w:t>Erreur</w:t>
        </w:r>
        <w:r>
          <w:rPr>
            <w:rStyle w:val="Strong"/>
            <w:bCs/>
          </w:rPr>
          <w:t> </w:t>
        </w:r>
        <w:r w:rsidRPr="00F759B2">
          <w:rPr>
            <w:rStyle w:val="Strong"/>
            <w:bCs/>
            <w:rPrChange w:id="1125" w:author="JAD/Oberthur" w:date="2013-09-18T15:47:00Z">
              <w:rPr>
                <w:rStyle w:val="Strong"/>
                <w:bCs/>
                <w:lang w:val="fr-FR"/>
              </w:rPr>
            </w:rPrChange>
          </w:rPr>
          <w:t>! Source du renvoi introuvable.</w:t>
        </w:r>
      </w:ins>
      <w:del w:id="1126" w:author="JAD/Oberthur" w:date="2013-09-18T15:43:00Z">
        <w:r w:rsidDel="00DD4C95">
          <w:rPr>
            <w:rStyle w:val="Strong"/>
            <w:b w:val="0"/>
          </w:rPr>
          <w:delText>Appendix G</w:delText>
        </w:r>
      </w:del>
      <w:r>
        <w:rPr>
          <w:rStyle w:val="Strong"/>
          <w:b w:val="0"/>
        </w:rPr>
        <w:fldChar w:fldCharType="end"/>
      </w:r>
      <w:r w:rsidRPr="002A7856">
        <w:rPr>
          <w:rStyle w:val="Strong"/>
          <w:b w:val="0"/>
        </w:rPr>
        <w:t xml:space="preserve">. The </w:t>
      </w:r>
      <w:r>
        <w:rPr>
          <w:rStyle w:val="Strong"/>
          <w:b w:val="0"/>
        </w:rPr>
        <w:t>Device</w:t>
      </w:r>
      <w:r w:rsidRPr="002A7856">
        <w:rPr>
          <w:rStyle w:val="Strong"/>
          <w:b w:val="0"/>
        </w:rPr>
        <w:t xml:space="preserve"> MAY include configurable security policy to disable </w:t>
      </w:r>
      <w:r>
        <w:rPr>
          <w:rStyle w:val="Strong"/>
          <w:b w:val="0"/>
        </w:rPr>
        <w:t>S</w:t>
      </w:r>
      <w:r w:rsidRPr="002A7856">
        <w:rPr>
          <w:rStyle w:val="Strong"/>
          <w:b w:val="0"/>
        </w:rPr>
        <w:t xml:space="preserve">martcard bootstrap functions. If the </w:t>
      </w:r>
      <w:r>
        <w:rPr>
          <w:rStyle w:val="Strong"/>
          <w:b w:val="0"/>
        </w:rPr>
        <w:t>S</w:t>
      </w:r>
      <w:r w:rsidRPr="002A7856">
        <w:rPr>
          <w:rStyle w:val="Strong"/>
          <w:b w:val="0"/>
        </w:rPr>
        <w:t xml:space="preserve">martcard bootstrap function is enabled (i.e. no security policy is implemented or security policy does not disable </w:t>
      </w:r>
      <w:r>
        <w:rPr>
          <w:rStyle w:val="Strong"/>
          <w:b w:val="0"/>
        </w:rPr>
        <w:t>S</w:t>
      </w:r>
      <w:r w:rsidRPr="002A7856">
        <w:rPr>
          <w:rStyle w:val="Strong"/>
          <w:b w:val="0"/>
        </w:rPr>
        <w:t xml:space="preserve">martcard bootstrap) and the </w:t>
      </w:r>
      <w:r>
        <w:rPr>
          <w:rStyle w:val="Strong"/>
          <w:b w:val="0"/>
        </w:rPr>
        <w:t>S</w:t>
      </w:r>
      <w:r w:rsidRPr="002A7856">
        <w:rPr>
          <w:rStyle w:val="Strong"/>
          <w:b w:val="0"/>
        </w:rPr>
        <w:t xml:space="preserve">martcard has not been rejected by the device (for example, because of a SIM-locking mechanism), the DM Client </w:t>
      </w:r>
      <w:r>
        <w:rPr>
          <w:rStyle w:val="Strong"/>
          <w:b w:val="0"/>
        </w:rPr>
        <w:t>MUST</w:t>
      </w:r>
      <w:r w:rsidRPr="002A7856">
        <w:rPr>
          <w:rStyle w:val="Strong"/>
          <w:b w:val="0"/>
        </w:rPr>
        <w:t xml:space="preserve"> retrieve the </w:t>
      </w:r>
      <w:r>
        <w:rPr>
          <w:rStyle w:val="Strong"/>
          <w:b w:val="0"/>
        </w:rPr>
        <w:t xml:space="preserve">DM </w:t>
      </w:r>
      <w:r w:rsidRPr="002A7856">
        <w:rPr>
          <w:rStyle w:val="Strong"/>
          <w:b w:val="0"/>
        </w:rPr>
        <w:t xml:space="preserve">Bootstrap from the </w:t>
      </w:r>
      <w:r>
        <w:rPr>
          <w:rStyle w:val="Strong"/>
          <w:b w:val="0"/>
        </w:rPr>
        <w:t>S</w:t>
      </w:r>
      <w:r w:rsidRPr="002A7856">
        <w:rPr>
          <w:rStyle w:val="Strong"/>
          <w:b w:val="0"/>
        </w:rPr>
        <w:t xml:space="preserve">martcard when the </w:t>
      </w:r>
      <w:r>
        <w:rPr>
          <w:rStyle w:val="Strong"/>
          <w:b w:val="0"/>
        </w:rPr>
        <w:t>D</w:t>
      </w:r>
      <w:r w:rsidRPr="002A7856">
        <w:rPr>
          <w:rStyle w:val="Strong"/>
          <w:b w:val="0"/>
        </w:rPr>
        <w:t>evice is switched on and apply it.</w:t>
      </w:r>
    </w:p>
    <w:p w:rsidR="00F759B2" w:rsidRDefault="00F759B2" w:rsidP="001F7FF4">
      <w:pPr>
        <w:rPr>
          <w:bCs/>
        </w:rPr>
      </w:pPr>
      <w:r w:rsidRPr="002A7856">
        <w:rPr>
          <w:rStyle w:val="Strong"/>
          <w:b w:val="0"/>
        </w:rPr>
        <w:t xml:space="preserve">The DM Client </w:t>
      </w:r>
      <w:r>
        <w:rPr>
          <w:rStyle w:val="Strong"/>
          <w:b w:val="0"/>
        </w:rPr>
        <w:t>MUST</w:t>
      </w:r>
      <w:r w:rsidRPr="002A7856">
        <w:rPr>
          <w:rStyle w:val="Strong"/>
          <w:b w:val="0"/>
        </w:rPr>
        <w:t xml:space="preserve"> check that the bootstrap data for all DM Servers previously bootstrapped from the </w:t>
      </w:r>
      <w:r>
        <w:rPr>
          <w:rStyle w:val="Strong"/>
          <w:b w:val="0"/>
        </w:rPr>
        <w:t>S</w:t>
      </w:r>
      <w:r w:rsidRPr="002A7856">
        <w:rPr>
          <w:rStyle w:val="Strong"/>
          <w:b w:val="0"/>
        </w:rPr>
        <w:t xml:space="preserve">martcard are still available from the </w:t>
      </w:r>
      <w:r>
        <w:rPr>
          <w:rStyle w:val="Strong"/>
          <w:b w:val="0"/>
        </w:rPr>
        <w:t>S</w:t>
      </w:r>
      <w:r w:rsidRPr="002A7856">
        <w:rPr>
          <w:rStyle w:val="Strong"/>
          <w:b w:val="0"/>
        </w:rPr>
        <w:t xml:space="preserve">martcard when the </w:t>
      </w:r>
      <w:r>
        <w:rPr>
          <w:rStyle w:val="Strong"/>
          <w:b w:val="0"/>
        </w:rPr>
        <w:t>D</w:t>
      </w:r>
      <w:r w:rsidRPr="002A7856">
        <w:rPr>
          <w:rStyle w:val="Strong"/>
          <w:b w:val="0"/>
        </w:rPr>
        <w:t xml:space="preserve">evice is switched on; if not, the information for any DM Servers that were previously bootstrapped from the </w:t>
      </w:r>
      <w:r>
        <w:rPr>
          <w:rStyle w:val="Strong"/>
          <w:b w:val="0"/>
        </w:rPr>
        <w:t>S</w:t>
      </w:r>
      <w:r w:rsidRPr="002A7856">
        <w:rPr>
          <w:rStyle w:val="Strong"/>
          <w:b w:val="0"/>
        </w:rPr>
        <w:t xml:space="preserve">martcard but are no longer stored on the </w:t>
      </w:r>
      <w:r>
        <w:rPr>
          <w:rStyle w:val="Strong"/>
          <w:b w:val="0"/>
        </w:rPr>
        <w:t>S</w:t>
      </w:r>
      <w:r w:rsidRPr="002A7856">
        <w:rPr>
          <w:rStyle w:val="Strong"/>
          <w:b w:val="0"/>
        </w:rPr>
        <w:t xml:space="preserve">martcard </w:t>
      </w:r>
      <w:r>
        <w:rPr>
          <w:rStyle w:val="Strong"/>
          <w:b w:val="0"/>
        </w:rPr>
        <w:t>MUST</w:t>
      </w:r>
      <w:r w:rsidRPr="002A7856">
        <w:rPr>
          <w:rStyle w:val="Strong"/>
          <w:b w:val="0"/>
        </w:rPr>
        <w:t xml:space="preserve"> be removed from the </w:t>
      </w:r>
      <w:r>
        <w:rPr>
          <w:rStyle w:val="Strong"/>
          <w:b w:val="0"/>
        </w:rPr>
        <w:t>DM Tree</w:t>
      </w:r>
      <w:r w:rsidRPr="002A7856">
        <w:rPr>
          <w:rStyle w:val="Strong"/>
          <w:b w:val="0"/>
        </w:rPr>
        <w:t>.</w:t>
      </w:r>
      <w:r>
        <w:rPr>
          <w:rStyle w:val="Strong"/>
          <w:b w:val="0"/>
        </w:rPr>
        <w:t xml:space="preserve"> </w:t>
      </w:r>
    </w:p>
    <w:p w:rsidR="00F759B2" w:rsidRDefault="00F759B2" w:rsidP="001F7FF4">
      <w:pPr>
        <w:numPr>
          <w:ins w:id="1127" w:author="JAD/Oberthur" w:date="2013-09-18T11:33:00Z"/>
        </w:numPr>
        <w:rPr>
          <w:ins w:id="1128" w:author="JAD/Oberthur" w:date="2013-09-18T11:33:00Z"/>
          <w:lang w:eastAsia="ko-KR"/>
        </w:rPr>
      </w:pPr>
      <w:ins w:id="1129" w:author="JAD/Oberthur" w:date="2013-09-18T11:33:00Z">
        <w:r w:rsidRPr="008E7BB2">
          <w:t xml:space="preserve">Due to the sensible nature of the Bootstrap </w:t>
        </w:r>
        <w:r>
          <w:t>I</w:t>
        </w:r>
        <w:r w:rsidRPr="008E7BB2">
          <w:t xml:space="preserve">nformation, a secure channel </w:t>
        </w:r>
        <w:r>
          <w:rPr>
            <w:lang w:eastAsia="ko-KR"/>
          </w:rPr>
          <w:t>SHOULD</w:t>
        </w:r>
        <w:r w:rsidRPr="008E7BB2">
          <w:t xml:space="preserve"> be established between the Smart</w:t>
        </w:r>
        <w:r>
          <w:rPr>
            <w:lang w:eastAsia="ko-KR"/>
          </w:rPr>
          <w:t>c</w:t>
        </w:r>
        <w:r w:rsidRPr="008E7BB2">
          <w:t xml:space="preserve">ard and the </w:t>
        </w:r>
        <w:r>
          <w:t>DM Client</w:t>
        </w:r>
        <w:r w:rsidRPr="008E7BB2">
          <w:t>.</w:t>
        </w:r>
      </w:ins>
    </w:p>
    <w:p w:rsidR="00F759B2" w:rsidRPr="004B25B5" w:rsidRDefault="00F759B2" w:rsidP="001F7FF4">
      <w:pPr>
        <w:numPr>
          <w:ins w:id="1130" w:author="JAD/Oberthur" w:date="2013-09-18T11:33:00Z"/>
        </w:numPr>
        <w:rPr>
          <w:ins w:id="1131" w:author="JAD/Oberthur" w:date="2013-09-18T11:33:00Z"/>
        </w:rPr>
      </w:pPr>
      <w:ins w:id="1132" w:author="JAD/Oberthur" w:date="2013-09-18T11:33:00Z">
        <w:r>
          <w:t xml:space="preserve">When such a secure channel is established between the Smartcard and the </w:t>
        </w:r>
      </w:ins>
      <w:ins w:id="1133" w:author="JAD/Oberthur" w:date="2013-09-18T11:34:00Z">
        <w:r>
          <w:t>DM</w:t>
        </w:r>
      </w:ins>
      <w:ins w:id="1134" w:author="JAD/Oberthur" w:date="2013-09-18T11:33:00Z">
        <w:r>
          <w:t xml:space="preserve"> </w:t>
        </w:r>
      </w:ins>
      <w:ins w:id="1135" w:author="JAD/Oberthur" w:date="2013-09-18T11:34:00Z">
        <w:r>
          <w:t>Client</w:t>
        </w:r>
      </w:ins>
      <w:ins w:id="1136" w:author="JAD/Oberthur" w:date="2013-09-18T11:33:00Z">
        <w:r>
          <w:t xml:space="preserve">, this secure channel SHALL be based on [GLOBALPLATFORM] procedure, mainly described in Appendix </w:t>
        </w:r>
      </w:ins>
      <w:ins w:id="1137" w:author="JAD/Oberthur" w:date="2013-09-18T11:34:00Z">
        <w:r>
          <w:rPr>
            <w:lang w:eastAsia="ko-KR"/>
          </w:rPr>
          <w:t>H</w:t>
        </w:r>
      </w:ins>
      <w:ins w:id="1138" w:author="JAD/Oberthur" w:date="2013-09-18T11:33:00Z">
        <w:r>
          <w:t>.</w:t>
        </w:r>
      </w:ins>
    </w:p>
    <w:p w:rsidR="00F759B2" w:rsidRDefault="00F759B2" w:rsidP="00F759B2">
      <w:pPr>
        <w:pStyle w:val="AltNormal"/>
        <w:numPr>
          <w:ins w:id="1139" w:author="JAD/Oberthur" w:date="2013-09-18T11:35:00Z"/>
        </w:numPr>
        <w:rPr>
          <w:ins w:id="1140" w:author="JAD/Oberthur" w:date="2013-09-18T11:35:00Z"/>
          <w:lang w:eastAsia="ko-KR"/>
        </w:rPr>
        <w:pPrChange w:id="1141" w:author="JAD/Oberthur" w:date="2013-09-18T11:29:00Z">
          <w:pPr>
            <w:pStyle w:val="AltChangeList"/>
          </w:pPr>
        </w:pPrChange>
      </w:pPr>
    </w:p>
    <w:p w:rsidR="00F759B2" w:rsidRDefault="00F759B2" w:rsidP="001F7FF4">
      <w:pPr>
        <w:pStyle w:val="AltChangeList"/>
        <w:numPr>
          <w:ins w:id="1142" w:author="JAD/Oberthur" w:date="2013-09-18T11:35:00Z"/>
        </w:numPr>
        <w:rPr>
          <w:ins w:id="1143" w:author="JAD/Oberthur" w:date="2013-09-18T11:35:00Z"/>
          <w:lang w:eastAsia="ko-KR"/>
        </w:rPr>
      </w:pPr>
      <w:ins w:id="1144" w:author="JAD/Oberthur" w:date="2013-09-18T11:35:00Z">
        <w:r>
          <w:rPr>
            <w:lang w:eastAsia="ko-KR"/>
          </w:rPr>
          <w:t xml:space="preserve">Add </w:t>
        </w:r>
      </w:ins>
      <w:ins w:id="1145" w:author="JAD/Oberthur" w:date="2013-09-18T11:36:00Z">
        <w:r>
          <w:rPr>
            <w:lang w:eastAsia="ko-KR"/>
          </w:rPr>
          <w:t xml:space="preserve">New </w:t>
        </w:r>
      </w:ins>
      <w:ins w:id="1146" w:author="JAD/Oberthur" w:date="2013-09-18T11:35:00Z">
        <w:r>
          <w:rPr>
            <w:lang w:eastAsia="ko-KR"/>
          </w:rPr>
          <w:t>Appendix H</w:t>
        </w:r>
      </w:ins>
    </w:p>
    <w:p w:rsidR="00F759B2" w:rsidRPr="00F759B2" w:rsidRDefault="00F759B2" w:rsidP="00F759B2">
      <w:pPr>
        <w:pStyle w:val="AltNormal"/>
        <w:numPr>
          <w:ins w:id="1147" w:author="JAD/Oberthur" w:date="2013-09-18T11:29:00Z"/>
        </w:numPr>
        <w:rPr>
          <w:ins w:id="1148" w:author="JAD/Oberthur" w:date="2013-09-18T11:28:00Z"/>
          <w:lang w:val="en-US" w:eastAsia="ko-KR"/>
          <w:rPrChange w:id="1149" w:author="JAD/Oberthur" w:date="2013-09-18T11:29:00Z">
            <w:rPr>
              <w:ins w:id="1150" w:author="JAD/Oberthur" w:date="2013-09-18T11:28:00Z"/>
              <w:lang w:val="en-GB" w:eastAsia="ko-KR"/>
            </w:rPr>
          </w:rPrChange>
        </w:rPr>
        <w:pPrChange w:id="1151" w:author="JAD/Oberthur" w:date="2013-09-18T11:29:00Z">
          <w:pPr>
            <w:pStyle w:val="AltChangeList"/>
          </w:pPr>
        </w:pPrChange>
      </w:pPr>
    </w:p>
    <w:p w:rsidR="00F759B2" w:rsidRDefault="00F759B2" w:rsidP="0015370B">
      <w:pPr>
        <w:pStyle w:val="App1"/>
        <w:pageBreakBefore w:val="0"/>
        <w:numPr>
          <w:ilvl w:val="0"/>
          <w:numId w:val="0"/>
        </w:numPr>
      </w:pPr>
      <w:bookmarkStart w:id="1152" w:name="_Toc366778679"/>
      <w:r>
        <w:t xml:space="preserve">Appendix H - Secure channel between Smartcard and Device </w:t>
      </w:r>
      <w:r w:rsidRPr="008E7BB2">
        <w:t xml:space="preserve">Storage </w:t>
      </w:r>
      <w:r>
        <w:t>for secure Bootstrap Data provisioning (Normative)</w:t>
      </w:r>
      <w:bookmarkEnd w:id="1152"/>
    </w:p>
    <w:p w:rsidR="00F759B2" w:rsidRDefault="00F759B2" w:rsidP="001F7FF4">
      <w:r>
        <w:t xml:space="preserve">During DM Bootstrap procedure, sensitive data have to be provisioned in the Device. </w:t>
      </w:r>
    </w:p>
    <w:p w:rsidR="00F759B2" w:rsidRDefault="00F759B2" w:rsidP="001F7FF4">
      <w:r>
        <w:t>When Bootstrap information comes from Smartcard, a secure channel SHOULD be established.  When required this secure channel SHALL follow the following procedure based on [GLOBALPLATFORM][GP SCP03]  which is illustrated below. The Bootstrap information is retrieved from the Smartcard as described in Appendix G when the secure channel is established.</w:t>
      </w:r>
    </w:p>
    <w:p w:rsidR="00F759B2" w:rsidRDefault="00F759B2" w:rsidP="001F7FF4">
      <w:r w:rsidRPr="00F753FA">
        <w:rPr>
          <w:u w:val="single"/>
        </w:rPr>
        <w:t>Pre-requisite</w:t>
      </w:r>
      <w:r>
        <w:t xml:space="preserve"> :  the Smartcard and the device have to share the same static Keys KEY_ENC, KEY_MAC, KEY_DEK as specified in [GLOBALPLATFORM] [GP SCP03] </w:t>
      </w:r>
    </w:p>
    <w:p w:rsidR="00F759B2" w:rsidRDefault="00F759B2" w:rsidP="001F7FF4">
      <w:r>
        <w:t>These keys are provisioned in the device using an out-of-band method.</w:t>
      </w:r>
    </w:p>
    <w:p w:rsidR="00F759B2" w:rsidRDefault="00F759B2" w:rsidP="001F7FF4">
      <w:pPr>
        <w:rPr>
          <w:u w:val="single"/>
        </w:rPr>
      </w:pPr>
      <w:r w:rsidRPr="005F107F">
        <w:rPr>
          <w:u w:val="single"/>
        </w:rPr>
        <w:t xml:space="preserve">The steps </w:t>
      </w:r>
      <w:r>
        <w:rPr>
          <w:u w:val="single"/>
        </w:rPr>
        <w:t xml:space="preserve">for the secure transfer </w:t>
      </w:r>
      <w:r w:rsidRPr="005F107F">
        <w:rPr>
          <w:u w:val="single"/>
        </w:rPr>
        <w:t>are</w:t>
      </w:r>
      <w:r>
        <w:rPr>
          <w:u w:val="single"/>
        </w:rPr>
        <w:t xml:space="preserve"> the following and are </w:t>
      </w:r>
      <w:r w:rsidRPr="005F107F">
        <w:rPr>
          <w:u w:val="single"/>
        </w:rPr>
        <w:t xml:space="preserve">illustrated </w:t>
      </w:r>
      <w:r>
        <w:rPr>
          <w:u w:val="single"/>
        </w:rPr>
        <w:t xml:space="preserve">by the figure </w:t>
      </w:r>
      <w:r w:rsidRPr="005F107F">
        <w:rPr>
          <w:u w:val="single"/>
        </w:rPr>
        <w:t>below</w:t>
      </w:r>
      <w:r>
        <w:rPr>
          <w:u w:val="single"/>
        </w:rPr>
        <w:t xml:space="preserve"> (figure </w:t>
      </w:r>
      <w:ins w:id="1153" w:author="JAD/Oberthur" w:date="2013-09-18T13:03:00Z">
        <w:r>
          <w:rPr>
            <w:u w:val="single"/>
            <w:lang w:eastAsia="ko-KR"/>
          </w:rPr>
          <w:t>XX</w:t>
        </w:r>
      </w:ins>
      <w:r>
        <w:rPr>
          <w:u w:val="single"/>
        </w:rPr>
        <w:t>)</w:t>
      </w:r>
      <w:r w:rsidRPr="005F107F">
        <w:rPr>
          <w:u w:val="single"/>
        </w:rPr>
        <w:t>:</w:t>
      </w:r>
    </w:p>
    <w:p w:rsidR="00F759B2" w:rsidRPr="005F107F" w:rsidRDefault="00F759B2" w:rsidP="001F7FF4">
      <w:pPr>
        <w:numPr>
          <w:ilvl w:val="0"/>
          <w:numId w:val="26"/>
        </w:numPr>
        <w:rPr>
          <w:u w:val="single"/>
        </w:rPr>
      </w:pPr>
      <w:r>
        <w:rPr>
          <w:u w:val="single"/>
        </w:rPr>
        <w:t>The PKSC#15 application used for transferring the Bootstrap information is selected</w:t>
      </w:r>
    </w:p>
    <w:p w:rsidR="00F759B2" w:rsidRDefault="00F759B2" w:rsidP="001F7FF4">
      <w:pPr>
        <w:numPr>
          <w:ilvl w:val="0"/>
          <w:numId w:val="26"/>
        </w:numPr>
      </w:pPr>
      <w:r>
        <w:t>Secure channel (mutual authentication) is established</w:t>
      </w:r>
    </w:p>
    <w:p w:rsidR="00F759B2" w:rsidRDefault="00F759B2" w:rsidP="001F7FF4">
      <w:pPr>
        <w:numPr>
          <w:ilvl w:val="0"/>
          <w:numId w:val="26"/>
        </w:numPr>
      </w:pPr>
      <w:r>
        <w:t>PKCS#15 flow as described in Appendix G takes place for selecting and transferring the Bootstrap file from Smartcard to the device: the sensitive Bootstrap data are transferred encrypted.</w:t>
      </w:r>
      <w:r w:rsidRPr="00623008" w:rsidDel="004269D6">
        <w:t xml:space="preserve"> </w:t>
      </w:r>
    </w:p>
    <w:p w:rsidR="00F759B2" w:rsidRDefault="00F759B2" w:rsidP="000D51DD">
      <w:pPr>
        <w:numPr>
          <w:ins w:id="1154" w:author="JAD/Oberthur" w:date="2013-09-18T11:50:00Z"/>
        </w:numPr>
        <w:rPr>
          <w:ins w:id="1155" w:author="JAD/Oberthur" w:date="2013-09-18T11:50:00Z"/>
        </w:rPr>
      </w:pPr>
    </w:p>
    <w:p w:rsidR="00F759B2" w:rsidRDefault="00F759B2" w:rsidP="000D51DD">
      <w:pPr>
        <w:pStyle w:val="AltChangeList"/>
        <w:rPr>
          <w:lang w:eastAsia="ko-KR"/>
        </w:rPr>
      </w:pPr>
      <w:r>
        <w:rPr>
          <w:lang w:eastAsia="ko-KR"/>
        </w:rPr>
        <w:t>Renumber Appendix H to I</w:t>
      </w:r>
    </w:p>
    <w:p w:rsidR="00F759B2" w:rsidRPr="000D51DD" w:rsidDel="004269D6" w:rsidRDefault="00F759B2" w:rsidP="000D51DD">
      <w:pPr>
        <w:rPr>
          <w:lang w:val="en-US"/>
        </w:rPr>
      </w:pPr>
      <w:r>
        <w:rPr>
          <w:lang w:val="en-US"/>
        </w:rPr>
        <w:t>This change is editorial. There is no reference in the text of the specification to this annex. Inserting an Annex should automatically renumber the annex.</w:t>
      </w:r>
    </w:p>
    <w:p w:rsidR="00F759B2" w:rsidRPr="00F759B2" w:rsidRDefault="00F759B2" w:rsidP="00104EFA">
      <w:pPr>
        <w:pStyle w:val="AltNormal"/>
        <w:rPr>
          <w:lang w:eastAsia="ko-KR"/>
          <w:rPrChange w:id="1156" w:author="Unknown">
            <w:rPr>
              <w:lang w:val="en-US" w:eastAsia="ko-KR"/>
            </w:rPr>
          </w:rPrChange>
        </w:rPr>
      </w:pPr>
      <w:ins w:id="1157" w:author="JAD/Oberthur" w:date="2013-09-18T15:41:00Z">
        <w:r>
          <w:object w:dxaOrig="10145" w:dyaOrig="7659">
            <v:shape id="_x0000_i1027" type="#_x0000_t75" style="width:502.5pt;height:371.25pt" o:ole="">
              <v:imagedata r:id="rId8" o:title=""/>
            </v:shape>
            <o:OLEObject Type="Embed" ProgID="Visio.Drawing.11" ShapeID="_x0000_i1027" DrawAspect="Content" ObjectID="_1441507206" r:id="rId9"/>
          </w:object>
        </w:r>
      </w:ins>
      <w:del w:id="1158" w:author="JAD/Oberthur" w:date="2013-09-18T15:41:00Z">
        <w:r w:rsidDel="00DD4C95">
          <w:object w:dxaOrig="10155" w:dyaOrig="7665">
            <v:shape id="_x0000_i1028" type="#_x0000_t75" style="width:502.5pt;height:379.5pt" o:ole="">
              <v:imagedata r:id="rId10" o:title=""/>
            </v:shape>
            <o:OLEObject Type="Embed" ProgID="Visio.DrawingConvertable.15" ShapeID="_x0000_i1028" DrawAspect="Content" ObjectID="_1441507207" r:id="rId11"/>
          </w:object>
        </w:r>
      </w:del>
    </w:p>
    <w:p w:rsidR="00F759B2" w:rsidRPr="00D53276" w:rsidRDefault="00F759B2" w:rsidP="00F8159F">
      <w:pPr>
        <w:pStyle w:val="Caption"/>
        <w:numPr>
          <w:ins w:id="1159" w:author="JAD/Oberthur" w:date="2013-09-18T11:45:00Z"/>
        </w:numPr>
        <w:rPr>
          <w:ins w:id="1160" w:author="JAD/Oberthur" w:date="2013-09-18T11:45:00Z"/>
          <w:lang w:eastAsia="ko-KR"/>
        </w:rPr>
      </w:pPr>
      <w:bookmarkStart w:id="1161" w:name="_Toc365468513"/>
      <w:ins w:id="1162" w:author="JAD/Oberthur" w:date="2013-09-18T11:45:00Z">
        <w:r>
          <w:t xml:space="preserve">Figure XX </w:t>
        </w:r>
        <w:r>
          <w:rPr>
            <w:lang w:eastAsia="ko-KR"/>
          </w:rPr>
          <w:t xml:space="preserve">: </w:t>
        </w:r>
        <w:r>
          <w:t>Bootstrap Information transfer from Smartcard to the Device using Secure Channel according to [GLOBALPLATFORM] [GP SCP03] [GP AMD_A]</w:t>
        </w:r>
        <w:bookmarkEnd w:id="1161"/>
      </w:ins>
    </w:p>
    <w:p w:rsidR="00F759B2" w:rsidRDefault="00F759B2" w:rsidP="00F8159F">
      <w:pPr>
        <w:pStyle w:val="AltNormal"/>
        <w:numPr>
          <w:ins w:id="1163" w:author="JAD/Oberthur" w:date="2013-09-18T11:45:00Z"/>
        </w:numPr>
        <w:rPr>
          <w:ins w:id="1164" w:author="JAD/Oberthur" w:date="2013-09-18T11:45:00Z"/>
          <w:lang w:val="en-US" w:eastAsia="ko-KR"/>
        </w:rPr>
      </w:pPr>
      <w:ins w:id="1165" w:author="JAD/Oberthur" w:date="2013-09-18T11:45:00Z">
        <w:r>
          <w:rPr>
            <w:lang w:val="en-US" w:eastAsia="ko-KR"/>
          </w:rPr>
          <w:t>Note 1: The INITIALIZE_UPDATE specifies the logical channel to use (CLA: 80H / 83H)</w:t>
        </w:r>
      </w:ins>
    </w:p>
    <w:p w:rsidR="00F759B2" w:rsidRPr="00E851CB" w:rsidRDefault="00F759B2" w:rsidP="00F8159F">
      <w:pPr>
        <w:pStyle w:val="AltNormal"/>
        <w:numPr>
          <w:ins w:id="1166" w:author="JAD/Oberthur" w:date="2013-09-18T11:45:00Z"/>
        </w:numPr>
        <w:rPr>
          <w:ins w:id="1167" w:author="JAD/Oberthur" w:date="2013-09-18T11:45:00Z"/>
          <w:lang w:val="en-US" w:eastAsia="ko-KR"/>
        </w:rPr>
      </w:pPr>
      <w:ins w:id="1168" w:author="JAD/Oberthur" w:date="2013-09-18T11:45:00Z">
        <w:r>
          <w:rPr>
            <w:lang w:val="en-US" w:eastAsia="ko-KR"/>
          </w:rPr>
          <w:t xml:space="preserve">Note 2: The security level  (P1) of the EXTERNAL_AUTH  command </w:t>
        </w:r>
        <w:r w:rsidRPr="00104757">
          <w:rPr>
            <w:lang w:val="en-US" w:eastAsia="ko-KR"/>
          </w:rPr>
          <w:t xml:space="preserve">is </w:t>
        </w:r>
        <w:r w:rsidRPr="00D53276">
          <w:rPr>
            <w:sz w:val="18"/>
            <w:szCs w:val="18"/>
            <w:lang w:val="en-US"/>
          </w:rPr>
          <w:t>C-DECRYPTION, R-ENCRYPTION, C-MAC and R-MAC</w:t>
        </w:r>
        <w:r w:rsidRPr="00104757">
          <w:rPr>
            <w:sz w:val="18"/>
            <w:szCs w:val="18"/>
            <w:lang w:val="en-US"/>
          </w:rPr>
          <w:t xml:space="preserve"> (P1=0x33)</w:t>
        </w:r>
      </w:ins>
    </w:p>
    <w:p w:rsidR="00F759B2" w:rsidRPr="00F759B2" w:rsidRDefault="00F759B2" w:rsidP="00104EFA">
      <w:pPr>
        <w:pStyle w:val="AltNormal"/>
        <w:rPr>
          <w:lang w:val="en-US" w:eastAsia="ko-KR"/>
          <w:rPrChange w:id="1169" w:author="Unknown">
            <w:rPr>
              <w:lang w:eastAsia="ko-KR"/>
            </w:rPr>
          </w:rPrChange>
        </w:rPr>
      </w:pPr>
    </w:p>
    <w:p w:rsidR="00F759B2" w:rsidRDefault="00F759B2" w:rsidP="003E47D8">
      <w:pPr>
        <w:pStyle w:val="AltChangeList"/>
        <w:numPr>
          <w:numberingChange w:id="1170" w:author="JAD/Oberthur" w:date="2013-09-17T18:50:00Z" w:original="Change %1:4:0:: "/>
        </w:numPr>
        <w:rPr>
          <w:lang w:eastAsia="ko-KR"/>
        </w:rPr>
      </w:pPr>
      <w:del w:id="1171" w:author="JAD/Oberthur" w:date="2013-09-18T10:32:00Z">
        <w:r w:rsidDel="00906013">
          <w:rPr>
            <w:lang w:eastAsia="ko-KR"/>
          </w:rPr>
          <w:delText>Descriptions for this change here</w:delText>
        </w:r>
      </w:del>
      <w:ins w:id="1172" w:author="JAD/Oberthur" w:date="2013-09-18T10:32:00Z">
        <w:r>
          <w:rPr>
            <w:lang w:eastAsia="ko-KR"/>
          </w:rPr>
          <w:t>Add normative References</w:t>
        </w:r>
      </w:ins>
    </w:p>
    <w:p w:rsidR="00F759B2" w:rsidRPr="00FD7D76" w:rsidRDefault="00F759B2" w:rsidP="003E47D8">
      <w:pPr>
        <w:pStyle w:val="Heading2"/>
      </w:pPr>
      <w:bookmarkStart w:id="1173" w:name="_Toc51147377"/>
      <w:bookmarkStart w:id="1174" w:name="_Toc315099312"/>
      <w:bookmarkStart w:id="1175" w:name="_Toc317786693"/>
      <w:bookmarkStart w:id="1176" w:name="_Toc317787247"/>
      <w:bookmarkStart w:id="1177" w:name="_Toc317787300"/>
      <w:bookmarkStart w:id="1178" w:name="_Toc319069807"/>
      <w:r>
        <w:rPr>
          <w:lang w:eastAsia="ko-KR"/>
        </w:rPr>
        <w:t xml:space="preserve">2.1 </w:t>
      </w:r>
      <w:r w:rsidRPr="00FD7D76">
        <w:t>Normative References</w:t>
      </w:r>
      <w:bookmarkEnd w:id="1173"/>
      <w:bookmarkEnd w:id="1174"/>
      <w:bookmarkEnd w:id="1175"/>
      <w:bookmarkEnd w:id="1176"/>
      <w:bookmarkEnd w:id="1177"/>
      <w:bookmarkEnd w:id="1178"/>
    </w:p>
    <w:tbl>
      <w:tblPr>
        <w:tblW w:w="0" w:type="auto"/>
        <w:jc w:val="center"/>
        <w:tblLayout w:type="fixed"/>
        <w:tblLook w:val="0000"/>
      </w:tblPr>
      <w:tblGrid>
        <w:gridCol w:w="2165"/>
        <w:gridCol w:w="7937"/>
      </w:tblGrid>
      <w:tr w:rsidR="00F759B2" w:rsidRPr="003B6E2F" w:rsidTr="00AB5B9E">
        <w:trPr>
          <w:trHeight w:val="759"/>
          <w:jc w:val="center"/>
        </w:trPr>
        <w:tc>
          <w:tcPr>
            <w:tcW w:w="2165" w:type="dxa"/>
          </w:tcPr>
          <w:p w:rsidR="00F759B2" w:rsidRPr="003B6E2F" w:rsidRDefault="00F759B2" w:rsidP="003E47D8">
            <w:pPr>
              <w:spacing w:before="60" w:after="60"/>
              <w:rPr>
                <w:b/>
                <w:sz w:val="18"/>
                <w:lang w:val="en-US"/>
              </w:rPr>
            </w:pPr>
            <w:ins w:id="1179" w:author="LGE" w:date="2013-09-02T09:37:00Z">
              <w:r w:rsidRPr="003B6E2F">
                <w:rPr>
                  <w:b/>
                  <w:sz w:val="18"/>
                  <w:lang w:val="en-US"/>
                </w:rPr>
                <w:t>[TS33.223]</w:t>
              </w:r>
            </w:ins>
          </w:p>
        </w:tc>
        <w:tc>
          <w:tcPr>
            <w:tcW w:w="7937" w:type="dxa"/>
          </w:tcPr>
          <w:p w:rsidR="00F759B2" w:rsidRPr="003B6E2F" w:rsidRDefault="00F759B2" w:rsidP="003E47D8">
            <w:pPr>
              <w:pStyle w:val="RefDesc"/>
              <w:rPr>
                <w:lang w:eastAsia="ko-KR"/>
              </w:rPr>
            </w:pPr>
            <w:ins w:id="1180" w:author="LGE" w:date="2013-09-02T09:37:00Z">
              <w:r w:rsidRPr="003B6E2F">
                <w:rPr>
                  <w:lang w:eastAsia="ko-KR"/>
                </w:rPr>
                <w:t>"Generic Bootstrapping Architecture (GBA) Push function</w:t>
              </w:r>
            </w:ins>
            <w:ins w:id="1181" w:author="LGE" w:date="2013-09-02T09:38:00Z">
              <w:r w:rsidRPr="003B6E2F">
                <w:rPr>
                  <w:lang w:eastAsia="ko-KR"/>
                </w:rPr>
                <w:t>"</w:t>
              </w:r>
            </w:ins>
            <w:ins w:id="1182" w:author="LGE" w:date="2013-09-02T09:37:00Z">
              <w:r w:rsidRPr="003B6E2F">
                <w:rPr>
                  <w:lang w:eastAsia="ko-KR"/>
                </w:rPr>
                <w:br/>
              </w:r>
              <w:r w:rsidRPr="003B6E2F">
                <w:rPr>
                  <w:lang w:eastAsia="ko-KR"/>
                </w:rPr>
                <w:fldChar w:fldCharType="begin"/>
              </w:r>
              <w:r w:rsidRPr="003B6E2F">
                <w:rPr>
                  <w:lang w:eastAsia="ko-KR"/>
                </w:rPr>
                <w:instrText>HYPERLINK "http://www.3gpp.org/"</w:instrText>
              </w:r>
              <w:r w:rsidRPr="003B6E2F">
                <w:rPr>
                  <w:lang w:eastAsia="ko-KR"/>
                </w:rPr>
                <w:fldChar w:fldCharType="separate"/>
              </w:r>
              <w:r w:rsidRPr="003B6E2F">
                <w:rPr>
                  <w:lang w:eastAsia="ko-KR"/>
                </w:rPr>
                <w:t>URL:http://www.3gpp.org</w:t>
              </w:r>
              <w:r w:rsidRPr="003B6E2F">
                <w:rPr>
                  <w:lang w:eastAsia="ko-KR"/>
                </w:rPr>
                <w:fldChar w:fldCharType="end"/>
              </w:r>
            </w:ins>
          </w:p>
        </w:tc>
      </w:tr>
      <w:tr w:rsidR="00F759B2" w:rsidRPr="003B6E2F" w:rsidTr="00AB5B9E">
        <w:trPr>
          <w:trHeight w:val="734"/>
          <w:jc w:val="center"/>
        </w:trPr>
        <w:tc>
          <w:tcPr>
            <w:tcW w:w="2165" w:type="dxa"/>
          </w:tcPr>
          <w:p w:rsidR="00F759B2" w:rsidRPr="003B6E2F" w:rsidRDefault="00F759B2" w:rsidP="003E47D8">
            <w:pPr>
              <w:spacing w:before="60" w:after="60"/>
              <w:rPr>
                <w:b/>
                <w:sz w:val="18"/>
                <w:lang w:eastAsia="ko-KR"/>
              </w:rPr>
            </w:pPr>
            <w:ins w:id="1183" w:author="LGE" w:date="2013-09-02T09:38:00Z">
              <w:r w:rsidRPr="003B6E2F">
                <w:rPr>
                  <w:b/>
                  <w:sz w:val="18"/>
                  <w:lang w:eastAsia="ko-KR"/>
                </w:rPr>
                <w:t>[TS33.220]</w:t>
              </w:r>
            </w:ins>
          </w:p>
        </w:tc>
        <w:tc>
          <w:tcPr>
            <w:tcW w:w="7937" w:type="dxa"/>
          </w:tcPr>
          <w:p w:rsidR="00F759B2" w:rsidRPr="003B6E2F" w:rsidRDefault="00F759B2" w:rsidP="00AB5B9E">
            <w:pPr>
              <w:pStyle w:val="RefDesc"/>
              <w:rPr>
                <w:lang w:eastAsia="ko-KR"/>
              </w:rPr>
            </w:pPr>
            <w:ins w:id="1184" w:author="LGE" w:date="2013-09-02T09:38:00Z">
              <w:r w:rsidRPr="003B6E2F">
                <w:rPr>
                  <w:lang w:eastAsia="ko-KR"/>
                </w:rPr>
                <w:t>“Generic Bootstrapping Architecture (GBA)”</w:t>
              </w:r>
              <w:r w:rsidRPr="003B6E2F">
                <w:rPr>
                  <w:lang w:eastAsia="ko-KR"/>
                </w:rPr>
                <w:br/>
              </w:r>
              <w:r w:rsidRPr="003B6E2F">
                <w:rPr>
                  <w:lang w:eastAsia="ko-KR"/>
                </w:rPr>
                <w:fldChar w:fldCharType="begin"/>
              </w:r>
              <w:r w:rsidRPr="003B6E2F">
                <w:rPr>
                  <w:lang w:eastAsia="ko-KR"/>
                </w:rPr>
                <w:instrText>HYPERLINK "http://www.3gpp.org/"</w:instrText>
              </w:r>
              <w:r w:rsidRPr="003B6E2F">
                <w:rPr>
                  <w:lang w:eastAsia="ko-KR"/>
                </w:rPr>
                <w:fldChar w:fldCharType="separate"/>
              </w:r>
              <w:r w:rsidRPr="003B6E2F">
                <w:rPr>
                  <w:lang w:eastAsia="ko-KR"/>
                </w:rPr>
                <w:t>URL:http://www.3gpp.org</w:t>
              </w:r>
              <w:r w:rsidRPr="003B6E2F">
                <w:rPr>
                  <w:lang w:eastAsia="ko-KR"/>
                </w:rPr>
                <w:fldChar w:fldCharType="end"/>
              </w:r>
            </w:ins>
          </w:p>
        </w:tc>
      </w:tr>
      <w:tr w:rsidR="00F759B2" w:rsidRPr="003B6E2F" w:rsidTr="00AB5B9E">
        <w:trPr>
          <w:trHeight w:val="734"/>
          <w:jc w:val="center"/>
          <w:ins w:id="1185" w:author="JAD/Oberthur" w:date="2013-09-18T12:59:00Z"/>
        </w:trPr>
        <w:tc>
          <w:tcPr>
            <w:tcW w:w="2165" w:type="dxa"/>
          </w:tcPr>
          <w:p w:rsidR="00F759B2" w:rsidRPr="003B6E2F" w:rsidRDefault="00F759B2" w:rsidP="003E47D8">
            <w:pPr>
              <w:spacing w:before="60" w:after="60"/>
              <w:rPr>
                <w:ins w:id="1186" w:author="JAD/Oberthur" w:date="2013-09-18T12:59:00Z"/>
                <w:b/>
                <w:sz w:val="18"/>
                <w:lang w:eastAsia="ko-KR"/>
              </w:rPr>
            </w:pPr>
            <w:ins w:id="1187" w:author="JAD/Oberthur" w:date="2013-09-18T12:59:00Z">
              <w:r w:rsidRPr="003B6E2F">
                <w:rPr>
                  <w:b/>
                  <w:sz w:val="18"/>
                  <w:lang w:eastAsia="ko-KR"/>
                </w:rPr>
                <w:t>[GLOBALPLATFORM]</w:t>
              </w:r>
            </w:ins>
          </w:p>
          <w:p w:rsidR="00F759B2" w:rsidRPr="003B6E2F" w:rsidRDefault="00F759B2" w:rsidP="003E47D8">
            <w:pPr>
              <w:numPr>
                <w:ins w:id="1188" w:author="JAD/Oberthur" w:date="2013-09-18T12:59:00Z"/>
              </w:numPr>
              <w:spacing w:before="60" w:after="60"/>
              <w:rPr>
                <w:ins w:id="1189" w:author="JAD/Oberthur" w:date="2013-09-18T12:59:00Z"/>
                <w:b/>
                <w:sz w:val="18"/>
                <w:lang w:eastAsia="ko-KR"/>
              </w:rPr>
            </w:pPr>
            <w:ins w:id="1190" w:author="JAD/Oberthur" w:date="2013-09-18T12:59:00Z">
              <w:r w:rsidRPr="003B6E2F">
                <w:rPr>
                  <w:b/>
                  <w:sz w:val="18"/>
                  <w:lang w:eastAsia="ko-KR"/>
                </w:rPr>
                <w:t>[GP</w:t>
              </w:r>
            </w:ins>
            <w:ins w:id="1191" w:author="JAD/Oberthur" w:date="2013-09-18T13:00:00Z">
              <w:r w:rsidRPr="003B6E2F">
                <w:rPr>
                  <w:b/>
                  <w:sz w:val="18"/>
                  <w:lang w:eastAsia="ko-KR"/>
                </w:rPr>
                <w:t xml:space="preserve"> SCP03]</w:t>
              </w:r>
            </w:ins>
          </w:p>
        </w:tc>
        <w:tc>
          <w:tcPr>
            <w:tcW w:w="7937" w:type="dxa"/>
          </w:tcPr>
          <w:p w:rsidR="00F759B2" w:rsidRPr="00F759B2" w:rsidRDefault="00F759B2" w:rsidP="00AB5B9E">
            <w:pPr>
              <w:pStyle w:val="RefDesc"/>
              <w:keepNext/>
              <w:keepLines/>
              <w:widowControl w:val="0"/>
              <w:numPr>
                <w:ilvl w:val="0"/>
                <w:numId w:val="3"/>
              </w:numPr>
              <w:pBdr>
                <w:top w:val="single" w:sz="6" w:space="1" w:color="FF0000"/>
                <w:left w:val="single" w:sz="6" w:space="4" w:color="FF0000"/>
                <w:bottom w:val="single" w:sz="6" w:space="1" w:color="FF0000"/>
                <w:right w:val="single" w:sz="6" w:space="4" w:color="FF0000"/>
              </w:pBdr>
              <w:tabs>
                <w:tab w:val="clear" w:pos="360"/>
                <w:tab w:val="left" w:pos="1843"/>
              </w:tabs>
              <w:ind w:left="1843" w:hanging="992"/>
              <w:jc w:val="both"/>
              <w:rPr>
                <w:ins w:id="1192" w:author="Sramanan" w:date="2013-09-24T04:09:00Z"/>
                <w:lang w:val="en-GB" w:eastAsia="ko-KR"/>
                <w:rPrChange w:id="1193" w:author="Unknown">
                  <w:rPr>
                    <w:ins w:id="1194" w:author="Sramanan" w:date="2013-09-24T04:09:00Z"/>
                    <w:rFonts w:ascii="Arial" w:hAnsi="Arial"/>
                    <w:b/>
                    <w:color w:val="FF0000"/>
                    <w:lang w:eastAsia="ko-KR"/>
                  </w:rPr>
                </w:rPrChange>
              </w:rPr>
            </w:pPr>
            <w:ins w:id="1195" w:author="Sramanan" w:date="2013-09-24T04:10:00Z">
              <w:r w:rsidRPr="003B6E2F">
                <w:rPr>
                  <w:lang w:eastAsia="ko-KR"/>
                </w:rPr>
                <w:t xml:space="preserve">GlobalPlatform  </w:t>
              </w:r>
              <w:r>
                <w:rPr>
                  <w:lang w:eastAsia="ko-KR"/>
                </w:rPr>
                <w:t>v2.2.1 Jan 2011</w:t>
              </w:r>
            </w:ins>
          </w:p>
          <w:p w:rsidR="00F759B2" w:rsidRPr="003B6E2F" w:rsidRDefault="00F759B2" w:rsidP="00AB5B9E">
            <w:pPr>
              <w:pStyle w:val="RefDesc"/>
              <w:rPr>
                <w:ins w:id="1196" w:author="JAD/Oberthur" w:date="2013-09-18T12:59:00Z"/>
                <w:lang w:eastAsia="ko-KR"/>
              </w:rPr>
            </w:pPr>
            <w:ins w:id="1197" w:author="JAD/Oberthur" w:date="2013-09-18T13:00:00Z">
              <w:r w:rsidRPr="003B6E2F">
                <w:rPr>
                  <w:lang w:eastAsia="ko-KR"/>
                </w:rPr>
                <w:t>“GlobalPlatform  Secure Channel Protocol 03 (SCP 03) Amendment D v1.1 Sept 2009”</w:t>
              </w:r>
            </w:ins>
          </w:p>
        </w:tc>
      </w:tr>
    </w:tbl>
    <w:p w:rsidR="00F759B2" w:rsidRPr="003E47D8" w:rsidRDefault="00F759B2" w:rsidP="007647D8">
      <w:pPr>
        <w:pStyle w:val="AltNormal"/>
        <w:rPr>
          <w:lang w:eastAsia="ko-KR"/>
        </w:rPr>
      </w:pPr>
      <w:ins w:id="1198" w:author="JAD/Oberthur" w:date="2013-09-18T12:58:00Z">
        <w:r>
          <w:rPr>
            <w:lang w:eastAsia="ko-KR"/>
          </w:rPr>
          <w:t>[</w:t>
        </w:r>
      </w:ins>
    </w:p>
    <w:sectPr w:rsidR="00F759B2" w:rsidRPr="003E47D8" w:rsidSect="005203D4">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9B2" w:rsidRDefault="00F759B2">
      <w:r>
        <w:separator/>
      </w:r>
    </w:p>
  </w:endnote>
  <w:endnote w:type="continuationSeparator" w:id="0">
    <w:p w:rsidR="00F759B2" w:rsidRDefault="00F759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MS PGothic">
    <w:panose1 w:val="020B0600070205080204"/>
    <w:charset w:val="80"/>
    <w:family w:val="swiss"/>
    <w:pitch w:val="variable"/>
    <w:sig w:usb0="A00002BF" w:usb1="68C7FCFB" w:usb2="00000010" w:usb3="00000000" w:csb0="0002009F" w:csb1="00000000"/>
  </w:font>
  <w:font w:name="MS Mincho">
    <w:altName w:val="?l?r ??fc"/>
    <w:panose1 w:val="02020609040205080304"/>
    <w:charset w:val="80"/>
    <w:family w:val="modern"/>
    <w:pitch w:val="fixed"/>
    <w:sig w:usb0="A00002BF" w:usb1="68C7FCFB" w:usb2="00000010"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B2" w:rsidRDefault="00F759B2">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ins w:id="1205" w:author="JAD/Oberthur" w:date="2013-09-24T05:53:00Z">
      <w:r>
        <w:rPr>
          <w:rStyle w:val="PageNumber"/>
          <w:rFonts w:cs="Arial"/>
          <w:noProof/>
          <w:sz w:val="18"/>
        </w:rPr>
        <w:t>9</w:t>
      </w:r>
    </w:ins>
    <w:del w:id="1206" w:author="JAD/Oberthur" w:date="2013-09-24T05:43:00Z">
      <w:r w:rsidDel="00CA6356">
        <w:rPr>
          <w:rStyle w:val="PageNumber"/>
          <w:rFonts w:cs="Arial"/>
          <w:noProof/>
          <w:sz w:val="18"/>
        </w:rPr>
        <w:delText>13</w:delText>
      </w:r>
    </w:del>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8C5A29">
      <w:rPr>
        <w:rStyle w:val="PageNumber"/>
        <w:sz w:val="18"/>
      </w:rPr>
    </w:r>
    <w:r>
      <w:rPr>
        <w:rStyle w:val="PageNumber"/>
        <w:rFonts w:cs="Arial"/>
        <w:sz w:val="18"/>
      </w:rPr>
      <w:fldChar w:fldCharType="separate"/>
    </w:r>
    <w:r>
      <w:rPr>
        <w:color w:val="999999"/>
        <w:sz w:val="10"/>
      </w:rPr>
      <w:t>[OMA-Template-ChangeRequest-20100101-I]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B2" w:rsidRDefault="00F759B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759B2" w:rsidRDefault="00F759B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759B2" w:rsidRDefault="00F759B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759B2" w:rsidRDefault="00F759B2">
    <w:pPr>
      <w:pStyle w:val="FtDisclaimer"/>
      <w:ind w:left="144"/>
    </w:pPr>
    <w:r>
      <w:t>THIS DOCUMENT IS PROVIDED ON AN "AS IS" "AS AVAILABLE" AND "WITH ALL FAULTS" BASIS.</w:t>
    </w:r>
  </w:p>
  <w:p w:rsidR="00F759B2" w:rsidRDefault="00F759B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9</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12" w:name="Template"/>
    <w:r>
      <w:rPr>
        <w:color w:val="999999"/>
        <w:sz w:val="10"/>
      </w:rPr>
      <w:t>[OMA-Template-ChangeRequest-20100101-I]</w:t>
    </w:r>
    <w:bookmarkEnd w:id="12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9B2" w:rsidRDefault="00F759B2">
      <w:r>
        <w:separator/>
      </w:r>
    </w:p>
  </w:footnote>
  <w:footnote w:type="continuationSeparator" w:id="0">
    <w:p w:rsidR="00F759B2" w:rsidRDefault="00F75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B2" w:rsidRPr="00F759B2" w:rsidRDefault="00F759B2">
    <w:pPr>
      <w:pStyle w:val="Header"/>
      <w:rPr>
        <w:sz w:val="18"/>
        <w:rPrChange w:id="1199" w:author="Unknown">
          <w:rPr>
            <w:sz w:val="18"/>
            <w:lang w:val="fr-FR"/>
          </w:rPr>
        </w:rPrChange>
      </w:rPr>
    </w:pPr>
    <w:r w:rsidRPr="00F759B2">
      <w:rPr>
        <w:sz w:val="18"/>
        <w:rPrChange w:id="1200" w:author="JAD/Oberthur" w:date="2013-09-17T18:42:00Z">
          <w:rPr>
            <w:sz w:val="18"/>
            <w:lang w:val="fr-FR"/>
          </w:rPr>
        </w:rPrChange>
      </w:rPr>
      <w:t xml:space="preserve">Doc# </w:t>
    </w:r>
    <w:r>
      <w:rPr>
        <w:sz w:val="18"/>
        <w:lang w:val="nl-BE"/>
      </w:rPr>
      <w:fldChar w:fldCharType="begin"/>
    </w:r>
    <w:r>
      <w:rPr>
        <w:sz w:val="18"/>
        <w:lang w:val="nl-BE"/>
      </w:rPr>
      <w:instrText xml:space="preserve"> FILENAME </w:instrText>
    </w:r>
    <w:r>
      <w:rPr>
        <w:sz w:val="18"/>
        <w:lang w:val="nl-BE"/>
      </w:rPr>
      <w:fldChar w:fldCharType="separate"/>
    </w:r>
    <w:ins w:id="1201" w:author="JAD/Oberthur" w:date="2013-09-18T15:44:00Z">
      <w:r>
        <w:rPr>
          <w:noProof/>
          <w:sz w:val="18"/>
          <w:lang w:val="nl-BE"/>
        </w:rPr>
        <w:t>OMA-DM-DMNG-2013-0081R04-CR_Bootstrap_Security.docx</w:t>
      </w:r>
    </w:ins>
    <w:del w:id="1202" w:author="JAD/Oberthur" w:date="2013-09-17T18:42:00Z">
      <w:r w:rsidDel="00C11686">
        <w:rPr>
          <w:noProof/>
          <w:sz w:val="18"/>
          <w:lang w:val="nl-BE"/>
        </w:rPr>
        <w:delText>OMA-Template-ChangeRequest-20091105-I.doc</w:delText>
      </w:r>
    </w:del>
    <w:r>
      <w:rPr>
        <w:sz w:val="18"/>
        <w:lang w:val="nl-BE"/>
      </w:rPr>
      <w:fldChar w:fldCharType="end"/>
    </w: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4" o:spid="_x0000_s2051"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r>
    <w:r w:rsidRPr="00F759B2">
      <w:rPr>
        <w:sz w:val="18"/>
        <w:rPrChange w:id="1203" w:author="JAD/Oberthur" w:date="2013-09-17T18:42:00Z">
          <w:rPr>
            <w:sz w:val="18"/>
            <w:lang w:val="fr-FR"/>
          </w:rPr>
        </w:rPrChange>
      </w:rPr>
      <w:t>Change Request</w:t>
    </w:r>
    <w:r>
      <w:rPr>
        <w:sz w:val="18"/>
      </w:rPr>
      <w:br/>
    </w:r>
  </w:p>
  <w:p w:rsidR="00F759B2" w:rsidRPr="00F759B2" w:rsidRDefault="00F759B2">
    <w:pPr>
      <w:rPr>
        <w:rPrChange w:id="1204" w:author="Unknown">
          <w:rPr>
            <w:lang w:val="fr-FR"/>
          </w:rPr>
        </w:rPrChang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9B2" w:rsidRPr="00F759B2" w:rsidRDefault="00F759B2">
    <w:pPr>
      <w:pStyle w:val="Header"/>
      <w:rPr>
        <w:sz w:val="18"/>
        <w:rPrChange w:id="1207" w:author="Unknown">
          <w:rPr>
            <w:sz w:val="18"/>
            <w:lang w:val="fr-FR"/>
          </w:rPr>
        </w:rPrChange>
      </w:rPr>
    </w:pPr>
    <w:r w:rsidRPr="00F759B2">
      <w:rPr>
        <w:sz w:val="18"/>
        <w:rPrChange w:id="1208" w:author="JAD/Oberthur" w:date="2013-09-17T18:42:00Z">
          <w:rPr>
            <w:sz w:val="18"/>
            <w:lang w:val="fr-FR"/>
          </w:rPr>
        </w:rPrChange>
      </w:rPr>
      <w:t xml:space="preserve">Doc# </w:t>
    </w:r>
    <w:r>
      <w:rPr>
        <w:sz w:val="18"/>
        <w:lang w:val="nl-BE"/>
      </w:rPr>
      <w:fldChar w:fldCharType="begin"/>
    </w:r>
    <w:r>
      <w:rPr>
        <w:sz w:val="18"/>
        <w:lang w:val="nl-BE"/>
      </w:rPr>
      <w:instrText xml:space="preserve"> FILENAME </w:instrText>
    </w:r>
    <w:r>
      <w:rPr>
        <w:sz w:val="18"/>
        <w:lang w:val="nl-BE"/>
      </w:rPr>
      <w:fldChar w:fldCharType="separate"/>
    </w:r>
    <w:ins w:id="1209" w:author="JAD/Oberthur" w:date="2013-09-18T15:44:00Z">
      <w:r>
        <w:rPr>
          <w:noProof/>
          <w:sz w:val="18"/>
          <w:lang w:val="nl-BE"/>
        </w:rPr>
        <w:t>OMA-DM-DMNG-2013-0081R04-CR_Bootstrap_Security.docx</w:t>
      </w:r>
    </w:ins>
    <w:del w:id="1210" w:author="JAD/Oberthur" w:date="2013-09-17T18:42:00Z">
      <w:r w:rsidDel="00C11686">
        <w:rPr>
          <w:noProof/>
          <w:sz w:val="18"/>
          <w:lang w:val="nl-BE"/>
        </w:rPr>
        <w:delText>OMA-Template-ChangeRequest-20100101-I.doc</w:delText>
      </w:r>
    </w:del>
    <w:r>
      <w:rPr>
        <w:sz w:val="18"/>
        <w:lang w:val="nl-BE"/>
      </w:rPr>
      <w:fldChar w:fldCharType="end"/>
    </w: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3" o:spid="_x0000_s2052"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r>
    <w:r w:rsidRPr="00F759B2">
      <w:rPr>
        <w:sz w:val="18"/>
        <w:rPrChange w:id="1211" w:author="JAD/Oberthur" w:date="2013-09-17T18:42:00Z">
          <w:rPr>
            <w:sz w:val="18"/>
            <w:lang w:val="fr-FR"/>
          </w:rPr>
        </w:rPrChange>
      </w:rP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2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61E31"/>
    <w:multiLevelType w:val="hybridMultilevel"/>
    <w:tmpl w:val="0A54A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2860630"/>
    <w:multiLevelType w:val="hybridMultilevel"/>
    <w:tmpl w:val="3DD811CA"/>
    <w:lvl w:ilvl="0" w:tplc="66E25A46">
      <w:numFmt w:val="bullet"/>
      <w:lvlText w:val="-"/>
      <w:lvlJc w:val="left"/>
      <w:pPr>
        <w:ind w:left="108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039600CA"/>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7"/>
      <w:numFmt w:val="decimal"/>
      <w:lvlText w:val="9.3.1.%4"/>
      <w:lvlJc w:val="left"/>
      <w:pPr>
        <w:tabs>
          <w:tab w:val="num" w:pos="1296"/>
        </w:tabs>
        <w:ind w:left="1296" w:hanging="1296"/>
      </w:pPr>
      <w:rPr>
        <w:rFonts w:cs="Times New Roman" w:hint="eastAsia"/>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6">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eastAsia="MS PGothic" w:hint="default"/>
      </w:rPr>
    </w:lvl>
    <w:lvl w:ilvl="3" w:tplc="960CF0BC">
      <w:numFmt w:val="bullet"/>
      <w:lvlText w:val="-"/>
      <w:lvlJc w:val="left"/>
      <w:pPr>
        <w:tabs>
          <w:tab w:val="num" w:pos="1620"/>
        </w:tabs>
        <w:ind w:left="1620" w:hanging="360"/>
      </w:pPr>
      <w:rPr>
        <w:rFonts w:ascii="Arial" w:eastAsia="MS Mincho" w:hAnsi="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9D26578"/>
    <w:multiLevelType w:val="hybridMultilevel"/>
    <w:tmpl w:val="A1328A04"/>
    <w:lvl w:ilvl="0" w:tplc="04745A38">
      <w:start w:val="1"/>
      <w:numFmt w:val="bullet"/>
      <w:lvlText w:val="•"/>
      <w:lvlJc w:val="left"/>
      <w:pPr>
        <w:tabs>
          <w:tab w:val="num" w:pos="1080"/>
        </w:tabs>
        <w:ind w:left="1080" w:hanging="360"/>
      </w:pPr>
      <w:rPr>
        <w:rFonts w:ascii="MS PGothic" w:eastAsia="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9">
    <w:nsid w:val="3A690D9A"/>
    <w:multiLevelType w:val="hybridMultilevel"/>
    <w:tmpl w:val="7DC0CBF8"/>
    <w:lvl w:ilvl="0" w:tplc="D8802B6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5114C61A"/>
    <w:lvl w:ilvl="0">
      <w:start w:val="7"/>
      <w:numFmt w:val="decimal"/>
      <w:pStyle w:val="Heading1"/>
      <w:lvlText w:val="%1."/>
      <w:lvlJc w:val="left"/>
      <w:pPr>
        <w:tabs>
          <w:tab w:val="num" w:pos="504"/>
        </w:tabs>
        <w:ind w:left="504" w:hanging="504"/>
      </w:pPr>
      <w:rPr>
        <w:rFonts w:cs="Times New Roman" w:hint="default"/>
      </w:rPr>
    </w:lvl>
    <w:lvl w:ilvl="1">
      <w:start w:val="3"/>
      <w:numFmt w:val="decimal"/>
      <w:lvlText w:val="9.%2"/>
      <w:lvlJc w:val="left"/>
      <w:pPr>
        <w:tabs>
          <w:tab w:val="num" w:pos="864"/>
        </w:tabs>
        <w:ind w:left="864" w:hanging="864"/>
      </w:pPr>
      <w:rPr>
        <w:rFonts w:cs="Times New Roman" w:hint="eastAsia"/>
      </w:rPr>
    </w:lvl>
    <w:lvl w:ilvl="2">
      <w:start w:val="7"/>
      <w:numFmt w:val="decimal"/>
      <w:lvlText w:val="9.3.%3"/>
      <w:lvlJc w:val="left"/>
      <w:pPr>
        <w:tabs>
          <w:tab w:val="num" w:pos="1080"/>
        </w:tabs>
        <w:ind w:left="1080" w:hanging="1080"/>
      </w:pPr>
      <w:rPr>
        <w:rFonts w:cs="Times New Roman" w:hint="eastAsia"/>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883F74"/>
    <w:multiLevelType w:val="hybridMultilevel"/>
    <w:tmpl w:val="071E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8FE61C7"/>
    <w:multiLevelType w:val="hybridMultilevel"/>
    <w:tmpl w:val="1708E46C"/>
    <w:lvl w:ilvl="0" w:tplc="D288575E">
      <w:start w:val="8"/>
      <w:numFmt w:val="bullet"/>
      <w:lvlText w:val="-"/>
      <w:lvlJc w:val="left"/>
      <w:pPr>
        <w:ind w:left="405" w:hanging="360"/>
      </w:pPr>
      <w:rPr>
        <w:rFonts w:ascii="Arial" w:eastAsia="Times New Roman" w:hAnsi="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nsid w:val="59316978"/>
    <w:multiLevelType w:val="hybridMultilevel"/>
    <w:tmpl w:val="DDDE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DD53869"/>
    <w:multiLevelType w:val="hybridMultilevel"/>
    <w:tmpl w:val="CC348078"/>
    <w:lvl w:ilvl="0" w:tplc="0F64D7CE">
      <w:start w:val="1"/>
      <w:numFmt w:val="bullet"/>
      <w:lvlText w:val=""/>
      <w:lvlJc w:val="left"/>
      <w:pPr>
        <w:tabs>
          <w:tab w:val="num" w:pos="720"/>
        </w:tabs>
        <w:ind w:left="720" w:hanging="360"/>
      </w:pPr>
      <w:rPr>
        <w:rFonts w:ascii="Symbol" w:hAnsi="Symbol" w:hint="default"/>
      </w:rPr>
    </w:lvl>
    <w:lvl w:ilvl="1" w:tplc="A274B110">
      <w:numFmt w:val="none"/>
      <w:lvlText w:val=""/>
      <w:lvlJc w:val="left"/>
      <w:pPr>
        <w:tabs>
          <w:tab w:val="num" w:pos="360"/>
        </w:tabs>
      </w:pPr>
      <w:rPr>
        <w:rFonts w:cs="Times New Roman"/>
      </w:rPr>
    </w:lvl>
    <w:lvl w:ilvl="2" w:tplc="43E4D1DA" w:tentative="1">
      <w:start w:val="1"/>
      <w:numFmt w:val="bullet"/>
      <w:lvlText w:val=""/>
      <w:lvlJc w:val="left"/>
      <w:pPr>
        <w:tabs>
          <w:tab w:val="num" w:pos="2160"/>
        </w:tabs>
        <w:ind w:left="2160" w:hanging="360"/>
      </w:pPr>
      <w:rPr>
        <w:rFonts w:ascii="Wingdings" w:hAnsi="Wingdings" w:hint="default"/>
      </w:rPr>
    </w:lvl>
    <w:lvl w:ilvl="3" w:tplc="165ACEAC" w:tentative="1">
      <w:start w:val="1"/>
      <w:numFmt w:val="bullet"/>
      <w:lvlText w:val=""/>
      <w:lvlJc w:val="left"/>
      <w:pPr>
        <w:tabs>
          <w:tab w:val="num" w:pos="2880"/>
        </w:tabs>
        <w:ind w:left="2880" w:hanging="360"/>
      </w:pPr>
      <w:rPr>
        <w:rFonts w:ascii="Symbol" w:hAnsi="Symbol" w:hint="default"/>
      </w:rPr>
    </w:lvl>
    <w:lvl w:ilvl="4" w:tplc="1C4E4BDA" w:tentative="1">
      <w:start w:val="1"/>
      <w:numFmt w:val="bullet"/>
      <w:lvlText w:val="o"/>
      <w:lvlJc w:val="left"/>
      <w:pPr>
        <w:tabs>
          <w:tab w:val="num" w:pos="3600"/>
        </w:tabs>
        <w:ind w:left="3600" w:hanging="360"/>
      </w:pPr>
      <w:rPr>
        <w:rFonts w:ascii="Courier New" w:hAnsi="Courier New" w:hint="default"/>
      </w:rPr>
    </w:lvl>
    <w:lvl w:ilvl="5" w:tplc="4328EAAE" w:tentative="1">
      <w:start w:val="1"/>
      <w:numFmt w:val="bullet"/>
      <w:lvlText w:val=""/>
      <w:lvlJc w:val="left"/>
      <w:pPr>
        <w:tabs>
          <w:tab w:val="num" w:pos="4320"/>
        </w:tabs>
        <w:ind w:left="4320" w:hanging="360"/>
      </w:pPr>
      <w:rPr>
        <w:rFonts w:ascii="Wingdings" w:hAnsi="Wingdings" w:hint="default"/>
      </w:rPr>
    </w:lvl>
    <w:lvl w:ilvl="6" w:tplc="BB344732" w:tentative="1">
      <w:start w:val="1"/>
      <w:numFmt w:val="bullet"/>
      <w:lvlText w:val=""/>
      <w:lvlJc w:val="left"/>
      <w:pPr>
        <w:tabs>
          <w:tab w:val="num" w:pos="5040"/>
        </w:tabs>
        <w:ind w:left="5040" w:hanging="360"/>
      </w:pPr>
      <w:rPr>
        <w:rFonts w:ascii="Symbol" w:hAnsi="Symbol" w:hint="default"/>
      </w:rPr>
    </w:lvl>
    <w:lvl w:ilvl="7" w:tplc="D17C147A" w:tentative="1">
      <w:start w:val="1"/>
      <w:numFmt w:val="bullet"/>
      <w:lvlText w:val="o"/>
      <w:lvlJc w:val="left"/>
      <w:pPr>
        <w:tabs>
          <w:tab w:val="num" w:pos="5760"/>
        </w:tabs>
        <w:ind w:left="5760" w:hanging="360"/>
      </w:pPr>
      <w:rPr>
        <w:rFonts w:ascii="Courier New" w:hAnsi="Courier New" w:hint="default"/>
      </w:rPr>
    </w:lvl>
    <w:lvl w:ilvl="8" w:tplc="FEBAB73C" w:tentative="1">
      <w:start w:val="1"/>
      <w:numFmt w:val="bullet"/>
      <w:lvlText w:val=""/>
      <w:lvlJc w:val="left"/>
      <w:pPr>
        <w:tabs>
          <w:tab w:val="num" w:pos="6480"/>
        </w:tabs>
        <w:ind w:left="6480" w:hanging="360"/>
      </w:pPr>
      <w:rPr>
        <w:rFonts w:ascii="Wingdings" w:hAnsi="Wingdings" w:hint="default"/>
      </w:rPr>
    </w:lvl>
  </w:abstractNum>
  <w:abstractNum w:abstractNumId="23">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1"/>
  </w:num>
  <w:num w:numId="4">
    <w:abstractNumId w:val="4"/>
  </w:num>
  <w:num w:numId="5">
    <w:abstractNumId w:val="7"/>
  </w:num>
  <w:num w:numId="6">
    <w:abstractNumId w:val="18"/>
  </w:num>
  <w:num w:numId="7">
    <w:abstractNumId w:val="21"/>
  </w:num>
  <w:num w:numId="8">
    <w:abstractNumId w:val="10"/>
  </w:num>
  <w:num w:numId="9">
    <w:abstractNumId w:val="3"/>
  </w:num>
  <w:num w:numId="10">
    <w:abstractNumId w:val="19"/>
  </w:num>
  <w:num w:numId="11">
    <w:abstractNumId w:val="16"/>
  </w:num>
  <w:num w:numId="12">
    <w:abstractNumId w:val="5"/>
  </w:num>
  <w:num w:numId="13">
    <w:abstractNumId w:val="8"/>
  </w:num>
  <w:num w:numId="14">
    <w:abstractNumId w:val="6"/>
  </w:num>
  <w:num w:numId="15">
    <w:abstractNumId w:val="1"/>
  </w:num>
  <w:num w:numId="16">
    <w:abstractNumId w:val="22"/>
  </w:num>
  <w:num w:numId="17">
    <w:abstractNumId w:val="9"/>
  </w:num>
  <w:num w:numId="18">
    <w:abstractNumId w:val="12"/>
  </w:num>
  <w:num w:numId="19">
    <w:abstractNumId w:val="15"/>
  </w:num>
  <w:num w:numId="20">
    <w:abstractNumId w:val="10"/>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4"/>
  </w:num>
  <w:num w:numId="23">
    <w:abstractNumId w:val="16"/>
  </w:num>
  <w:num w:numId="24">
    <w:abstractNumId w:val="20"/>
  </w:num>
  <w:num w:numId="25">
    <w:abstractNumId w:val="0"/>
  </w:num>
  <w:num w:numId="2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604F"/>
    <w:rsid w:val="00020E2B"/>
    <w:rsid w:val="00021A0B"/>
    <w:rsid w:val="00027A61"/>
    <w:rsid w:val="0005776B"/>
    <w:rsid w:val="00066959"/>
    <w:rsid w:val="000700B5"/>
    <w:rsid w:val="00072F7D"/>
    <w:rsid w:val="000B7E08"/>
    <w:rsid w:val="000D51DD"/>
    <w:rsid w:val="000E666A"/>
    <w:rsid w:val="00104757"/>
    <w:rsid w:val="00104EFA"/>
    <w:rsid w:val="00130634"/>
    <w:rsid w:val="00132F7C"/>
    <w:rsid w:val="0015370B"/>
    <w:rsid w:val="00162362"/>
    <w:rsid w:val="0018517D"/>
    <w:rsid w:val="00194BDA"/>
    <w:rsid w:val="001A1906"/>
    <w:rsid w:val="001B5FE8"/>
    <w:rsid w:val="001D19AE"/>
    <w:rsid w:val="001E4467"/>
    <w:rsid w:val="001F02EC"/>
    <w:rsid w:val="001F7FF4"/>
    <w:rsid w:val="00257BD4"/>
    <w:rsid w:val="00286BA6"/>
    <w:rsid w:val="002935DB"/>
    <w:rsid w:val="00295850"/>
    <w:rsid w:val="002A7856"/>
    <w:rsid w:val="002D7D02"/>
    <w:rsid w:val="003067C8"/>
    <w:rsid w:val="00327E6A"/>
    <w:rsid w:val="0036166C"/>
    <w:rsid w:val="00382B21"/>
    <w:rsid w:val="00387CA6"/>
    <w:rsid w:val="003A1EB7"/>
    <w:rsid w:val="003B0EF7"/>
    <w:rsid w:val="003B6E2F"/>
    <w:rsid w:val="003E1651"/>
    <w:rsid w:val="003E47D8"/>
    <w:rsid w:val="003E6C3C"/>
    <w:rsid w:val="00403DD4"/>
    <w:rsid w:val="00410010"/>
    <w:rsid w:val="00411A36"/>
    <w:rsid w:val="004269D6"/>
    <w:rsid w:val="00434C6F"/>
    <w:rsid w:val="00435E9B"/>
    <w:rsid w:val="0047420D"/>
    <w:rsid w:val="00487ACF"/>
    <w:rsid w:val="00497AAB"/>
    <w:rsid w:val="004A204E"/>
    <w:rsid w:val="004B0B17"/>
    <w:rsid w:val="004B25B5"/>
    <w:rsid w:val="004D271C"/>
    <w:rsid w:val="004D559C"/>
    <w:rsid w:val="004F55E4"/>
    <w:rsid w:val="005074AA"/>
    <w:rsid w:val="00515FFD"/>
    <w:rsid w:val="005203D4"/>
    <w:rsid w:val="00556BB4"/>
    <w:rsid w:val="00560839"/>
    <w:rsid w:val="005C73EE"/>
    <w:rsid w:val="005F107F"/>
    <w:rsid w:val="00607B24"/>
    <w:rsid w:val="00612869"/>
    <w:rsid w:val="00616BD7"/>
    <w:rsid w:val="00623008"/>
    <w:rsid w:val="0062512E"/>
    <w:rsid w:val="0064123D"/>
    <w:rsid w:val="00641BE7"/>
    <w:rsid w:val="00651DE1"/>
    <w:rsid w:val="00665F29"/>
    <w:rsid w:val="006748E7"/>
    <w:rsid w:val="006A068D"/>
    <w:rsid w:val="006A249B"/>
    <w:rsid w:val="006C29DC"/>
    <w:rsid w:val="006C4892"/>
    <w:rsid w:val="006E43D0"/>
    <w:rsid w:val="006E49DC"/>
    <w:rsid w:val="007024C7"/>
    <w:rsid w:val="007078FA"/>
    <w:rsid w:val="00751E5C"/>
    <w:rsid w:val="00760D03"/>
    <w:rsid w:val="00763C5B"/>
    <w:rsid w:val="007647D8"/>
    <w:rsid w:val="00771EA0"/>
    <w:rsid w:val="007755FD"/>
    <w:rsid w:val="00795758"/>
    <w:rsid w:val="007B2A5A"/>
    <w:rsid w:val="007B66E3"/>
    <w:rsid w:val="007D2B9F"/>
    <w:rsid w:val="007F4363"/>
    <w:rsid w:val="007F53C4"/>
    <w:rsid w:val="0081096E"/>
    <w:rsid w:val="0082290E"/>
    <w:rsid w:val="008423FC"/>
    <w:rsid w:val="00846044"/>
    <w:rsid w:val="00860926"/>
    <w:rsid w:val="0087786C"/>
    <w:rsid w:val="00882885"/>
    <w:rsid w:val="008A1F28"/>
    <w:rsid w:val="008B6434"/>
    <w:rsid w:val="008C2B65"/>
    <w:rsid w:val="008C5A29"/>
    <w:rsid w:val="008E1C31"/>
    <w:rsid w:val="008E7BB2"/>
    <w:rsid w:val="008F0A66"/>
    <w:rsid w:val="008F5C9A"/>
    <w:rsid w:val="00903358"/>
    <w:rsid w:val="00906013"/>
    <w:rsid w:val="00926775"/>
    <w:rsid w:val="00941259"/>
    <w:rsid w:val="00956D65"/>
    <w:rsid w:val="009733F2"/>
    <w:rsid w:val="0099640B"/>
    <w:rsid w:val="00A017A0"/>
    <w:rsid w:val="00A271D1"/>
    <w:rsid w:val="00A31FF1"/>
    <w:rsid w:val="00A32B8E"/>
    <w:rsid w:val="00A6671A"/>
    <w:rsid w:val="00A67A39"/>
    <w:rsid w:val="00A8686C"/>
    <w:rsid w:val="00A93DC3"/>
    <w:rsid w:val="00A94EB3"/>
    <w:rsid w:val="00AB0EC7"/>
    <w:rsid w:val="00AB5B9E"/>
    <w:rsid w:val="00AD4681"/>
    <w:rsid w:val="00AE458E"/>
    <w:rsid w:val="00AE7849"/>
    <w:rsid w:val="00B06FEC"/>
    <w:rsid w:val="00B110D5"/>
    <w:rsid w:val="00B17151"/>
    <w:rsid w:val="00B632DE"/>
    <w:rsid w:val="00B92BFE"/>
    <w:rsid w:val="00B97A78"/>
    <w:rsid w:val="00BB381A"/>
    <w:rsid w:val="00BB4979"/>
    <w:rsid w:val="00BC1F46"/>
    <w:rsid w:val="00BC3F34"/>
    <w:rsid w:val="00BF24D5"/>
    <w:rsid w:val="00C10194"/>
    <w:rsid w:val="00C11686"/>
    <w:rsid w:val="00C351E3"/>
    <w:rsid w:val="00C35B0A"/>
    <w:rsid w:val="00C41E04"/>
    <w:rsid w:val="00C438F4"/>
    <w:rsid w:val="00C52E2F"/>
    <w:rsid w:val="00C8208A"/>
    <w:rsid w:val="00CA5639"/>
    <w:rsid w:val="00CA6356"/>
    <w:rsid w:val="00CB3EC7"/>
    <w:rsid w:val="00CC3801"/>
    <w:rsid w:val="00CD4E0A"/>
    <w:rsid w:val="00CE4D2F"/>
    <w:rsid w:val="00D03CB3"/>
    <w:rsid w:val="00D103D7"/>
    <w:rsid w:val="00D271FF"/>
    <w:rsid w:val="00D45494"/>
    <w:rsid w:val="00D53276"/>
    <w:rsid w:val="00D72453"/>
    <w:rsid w:val="00D74D47"/>
    <w:rsid w:val="00D755EB"/>
    <w:rsid w:val="00D85FA8"/>
    <w:rsid w:val="00DA5965"/>
    <w:rsid w:val="00DB6104"/>
    <w:rsid w:val="00DD4C95"/>
    <w:rsid w:val="00DE7E2B"/>
    <w:rsid w:val="00DF4813"/>
    <w:rsid w:val="00E0342F"/>
    <w:rsid w:val="00E03BD1"/>
    <w:rsid w:val="00E11EC3"/>
    <w:rsid w:val="00E15272"/>
    <w:rsid w:val="00E211C9"/>
    <w:rsid w:val="00E42778"/>
    <w:rsid w:val="00E469C0"/>
    <w:rsid w:val="00E80545"/>
    <w:rsid w:val="00E851CB"/>
    <w:rsid w:val="00EC6095"/>
    <w:rsid w:val="00EF23DB"/>
    <w:rsid w:val="00F040F3"/>
    <w:rsid w:val="00F15D2D"/>
    <w:rsid w:val="00F74740"/>
    <w:rsid w:val="00F753FA"/>
    <w:rsid w:val="00F759B2"/>
    <w:rsid w:val="00F80DFA"/>
    <w:rsid w:val="00F8159F"/>
    <w:rsid w:val="00FA1D4B"/>
    <w:rsid w:val="00FC315C"/>
    <w:rsid w:val="00FC4C45"/>
    <w:rsid w:val="00FD791F"/>
    <w:rsid w:val="00FD7D76"/>
    <w:rsid w:val="00FE3337"/>
    <w:rsid w:val="00FF4A1B"/>
    <w:rsid w:val="00FF68AB"/>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203D4"/>
    <w:pPr>
      <w:spacing w:before="120"/>
    </w:pPr>
    <w:rPr>
      <w:sz w:val="20"/>
      <w:szCs w:val="20"/>
      <w:lang w:val="en-GB" w:eastAsia="en-US"/>
    </w:rPr>
  </w:style>
  <w:style w:type="paragraph" w:styleId="Heading1">
    <w:name w:val="heading 1"/>
    <w:aliases w:val="H1,No break before"/>
    <w:basedOn w:val="Normal"/>
    <w:next w:val="Normal"/>
    <w:link w:val="Heading1Char"/>
    <w:uiPriority w:val="99"/>
    <w:qFormat/>
    <w:rsid w:val="005203D4"/>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h2,2nd level,UNDERRUBRIK 1-2"/>
    <w:basedOn w:val="Heading1"/>
    <w:next w:val="Normal"/>
    <w:link w:val="Heading2Char"/>
    <w:uiPriority w:val="99"/>
    <w:qFormat/>
    <w:rsid w:val="005203D4"/>
    <w:pPr>
      <w:pageBreakBefore w:val="0"/>
      <w:numPr>
        <w:numId w:val="0"/>
      </w:numPr>
      <w:spacing w:before="120"/>
      <w:outlineLvl w:val="1"/>
    </w:pPr>
    <w:rPr>
      <w:sz w:val="32"/>
      <w:lang w:val="fr-FR"/>
    </w:rPr>
  </w:style>
  <w:style w:type="paragraph" w:styleId="Heading3">
    <w:name w:val="heading 3"/>
    <w:aliases w:val="H3"/>
    <w:basedOn w:val="Heading2"/>
    <w:next w:val="Normal"/>
    <w:link w:val="Heading3Char"/>
    <w:uiPriority w:val="99"/>
    <w:qFormat/>
    <w:rsid w:val="005203D4"/>
    <w:pPr>
      <w:spacing w:before="60"/>
      <w:outlineLvl w:val="2"/>
    </w:pPr>
    <w:rPr>
      <w:b w:val="0"/>
      <w:sz w:val="28"/>
    </w:rPr>
  </w:style>
  <w:style w:type="paragraph" w:styleId="Heading4">
    <w:name w:val="heading 4"/>
    <w:basedOn w:val="Heading3"/>
    <w:next w:val="Normal"/>
    <w:link w:val="Heading4Char"/>
    <w:uiPriority w:val="99"/>
    <w:qFormat/>
    <w:rsid w:val="005203D4"/>
    <w:pPr>
      <w:outlineLvl w:val="3"/>
    </w:pPr>
    <w:rPr>
      <w:b/>
      <w:sz w:val="24"/>
    </w:rPr>
  </w:style>
  <w:style w:type="paragraph" w:styleId="Heading5">
    <w:name w:val="heading 5"/>
    <w:basedOn w:val="Heading4"/>
    <w:next w:val="Normal"/>
    <w:link w:val="Heading5Char"/>
    <w:uiPriority w:val="99"/>
    <w:qFormat/>
    <w:rsid w:val="005203D4"/>
    <w:pPr>
      <w:numPr>
        <w:ilvl w:val="4"/>
        <w:numId w:val="9"/>
      </w:numPr>
      <w:outlineLvl w:val="4"/>
    </w:pPr>
    <w:rPr>
      <w:sz w:val="22"/>
    </w:rPr>
  </w:style>
  <w:style w:type="paragraph" w:styleId="Heading6">
    <w:name w:val="heading 6"/>
    <w:basedOn w:val="Normal"/>
    <w:next w:val="Normal"/>
    <w:link w:val="Heading6Char"/>
    <w:uiPriority w:val="99"/>
    <w:qFormat/>
    <w:rsid w:val="005203D4"/>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5203D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5203D4"/>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5203D4"/>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o break before Char"/>
    <w:basedOn w:val="DefaultParagraphFont"/>
    <w:link w:val="Heading1"/>
    <w:uiPriority w:val="99"/>
    <w:locked/>
    <w:rsid w:val="007D2B9F"/>
    <w:rPr>
      <w:rFonts w:ascii="Cambria" w:hAnsi="Cambria" w:cs="Times New Roman"/>
      <w:b/>
      <w:bCs/>
      <w:kern w:val="32"/>
      <w:sz w:val="32"/>
      <w:szCs w:val="32"/>
      <w:lang w:val="en-GB" w:eastAsia="en-US"/>
    </w:rPr>
  </w:style>
  <w:style w:type="character" w:customStyle="1" w:styleId="Heading2Char">
    <w:name w:val="Heading 2 Char"/>
    <w:aliases w:val="H2 Char,h2 Char,2nd level Char,UNDERRUBRIK 1-2 Char"/>
    <w:basedOn w:val="DefaultParagraphFont"/>
    <w:link w:val="Heading2"/>
    <w:uiPriority w:val="99"/>
    <w:locked/>
    <w:rsid w:val="00A93DC3"/>
    <w:rPr>
      <w:rFonts w:ascii="Arial" w:hAnsi="Arial" w:cs="Times New Roman"/>
      <w:b/>
      <w:sz w:val="32"/>
      <w:lang w:eastAsia="en-US"/>
    </w:rPr>
  </w:style>
  <w:style w:type="character" w:customStyle="1" w:styleId="Heading3Char">
    <w:name w:val="Heading 3 Char"/>
    <w:aliases w:val="H3 Char"/>
    <w:basedOn w:val="DefaultParagraphFont"/>
    <w:link w:val="Heading3"/>
    <w:uiPriority w:val="99"/>
    <w:semiHidden/>
    <w:locked/>
    <w:rsid w:val="007D2B9F"/>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D2B9F"/>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D2B9F"/>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D2B9F"/>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D2B9F"/>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D2B9F"/>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D2B9F"/>
    <w:rPr>
      <w:rFonts w:ascii="Cambria" w:hAnsi="Cambria" w:cs="Times New Roman"/>
      <w:lang w:val="en-GB" w:eastAsia="en-US"/>
    </w:rPr>
  </w:style>
  <w:style w:type="paragraph" w:styleId="Header">
    <w:name w:val="header"/>
    <w:basedOn w:val="Normal"/>
    <w:link w:val="HeaderChar"/>
    <w:uiPriority w:val="99"/>
    <w:rsid w:val="005203D4"/>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7D2B9F"/>
    <w:rPr>
      <w:rFonts w:cs="Times New Roman"/>
      <w:sz w:val="20"/>
      <w:szCs w:val="20"/>
      <w:lang w:val="en-GB" w:eastAsia="en-US"/>
    </w:rPr>
  </w:style>
  <w:style w:type="paragraph" w:styleId="Footer">
    <w:name w:val="footer"/>
    <w:basedOn w:val="Normal"/>
    <w:link w:val="FooterChar"/>
    <w:uiPriority w:val="99"/>
    <w:rsid w:val="005203D4"/>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7D2B9F"/>
    <w:rPr>
      <w:rFonts w:cs="Times New Roman"/>
      <w:sz w:val="20"/>
      <w:szCs w:val="20"/>
      <w:lang w:val="en-GB" w:eastAsia="en-US"/>
    </w:rPr>
  </w:style>
  <w:style w:type="paragraph" w:styleId="CommentText">
    <w:name w:val="annotation text"/>
    <w:basedOn w:val="Normal"/>
    <w:link w:val="CommentTextChar"/>
    <w:uiPriority w:val="99"/>
    <w:semiHidden/>
    <w:rsid w:val="005203D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7D2B9F"/>
    <w:rPr>
      <w:rFonts w:cs="Times New Roman"/>
      <w:sz w:val="20"/>
      <w:szCs w:val="20"/>
      <w:lang w:val="en-GB" w:eastAsia="en-US"/>
    </w:rPr>
  </w:style>
  <w:style w:type="character" w:styleId="PageNumber">
    <w:name w:val="page number"/>
    <w:basedOn w:val="DefaultParagraphFont"/>
    <w:uiPriority w:val="99"/>
    <w:rsid w:val="005203D4"/>
    <w:rPr>
      <w:rFonts w:cs="Times New Roman"/>
    </w:rPr>
  </w:style>
  <w:style w:type="paragraph" w:customStyle="1" w:styleId="B1">
    <w:name w:val="B1"/>
    <w:basedOn w:val="Normal"/>
    <w:uiPriority w:val="99"/>
    <w:rsid w:val="005203D4"/>
    <w:pPr>
      <w:ind w:left="567" w:hanging="567"/>
      <w:jc w:val="both"/>
    </w:pPr>
    <w:rPr>
      <w:rFonts w:ascii="Arial" w:hAnsi="Arial"/>
    </w:rPr>
  </w:style>
  <w:style w:type="paragraph" w:customStyle="1" w:styleId="FtDisclaimer">
    <w:name w:val="FtDisclaimer"/>
    <w:basedOn w:val="AltNormal"/>
    <w:uiPriority w:val="99"/>
    <w:rsid w:val="005203D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5203D4"/>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5203D4"/>
    <w:rPr>
      <w:rFonts w:cs="Times New Roman"/>
      <w:sz w:val="16"/>
    </w:rPr>
  </w:style>
  <w:style w:type="paragraph" w:customStyle="1" w:styleId="DECISION">
    <w:name w:val="DECISION"/>
    <w:basedOn w:val="Normal"/>
    <w:uiPriority w:val="99"/>
    <w:rsid w:val="005203D4"/>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5203D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5203D4"/>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5203D4"/>
    <w:pPr>
      <w:numPr>
        <w:numId w:val="4"/>
      </w:numPr>
    </w:pPr>
    <w:rPr>
      <w:color w:val="FF0000"/>
    </w:rPr>
  </w:style>
  <w:style w:type="paragraph" w:styleId="NoteHeading">
    <w:name w:val="Note Heading"/>
    <w:basedOn w:val="Normal"/>
    <w:next w:val="Normal"/>
    <w:link w:val="NoteHeadingChar"/>
    <w:uiPriority w:val="99"/>
    <w:rsid w:val="005203D4"/>
    <w:pPr>
      <w:spacing w:before="60" w:after="120"/>
    </w:pPr>
  </w:style>
  <w:style w:type="character" w:customStyle="1" w:styleId="NoteHeadingChar">
    <w:name w:val="Note Heading Char"/>
    <w:basedOn w:val="DefaultParagraphFont"/>
    <w:link w:val="NoteHeading"/>
    <w:uiPriority w:val="99"/>
    <w:semiHidden/>
    <w:locked/>
    <w:rsid w:val="007D2B9F"/>
    <w:rPr>
      <w:rFonts w:cs="Times New Roman"/>
      <w:sz w:val="20"/>
      <w:szCs w:val="20"/>
      <w:lang w:val="en-GB" w:eastAsia="en-US"/>
    </w:rPr>
  </w:style>
  <w:style w:type="paragraph" w:customStyle="1" w:styleId="AltH1">
    <w:name w:val="AltH1"/>
    <w:next w:val="AltNormal"/>
    <w:uiPriority w:val="99"/>
    <w:rsid w:val="005203D4"/>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5203D4"/>
    <w:rPr>
      <w:rFonts w:ascii="Arial" w:hAnsi="Arial"/>
    </w:rPr>
  </w:style>
  <w:style w:type="paragraph" w:customStyle="1" w:styleId="FrontMatter">
    <w:name w:val="FrontMatter"/>
    <w:basedOn w:val="Normal"/>
    <w:uiPriority w:val="99"/>
    <w:rsid w:val="005203D4"/>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5203D4"/>
    <w:pPr>
      <w:numPr>
        <w:numId w:val="7"/>
      </w:numPr>
      <w:ind w:left="720"/>
    </w:pPr>
  </w:style>
  <w:style w:type="paragraph" w:customStyle="1" w:styleId="Bullet">
    <w:name w:val="Bullet"/>
    <w:basedOn w:val="Normal"/>
    <w:uiPriority w:val="99"/>
    <w:rsid w:val="005203D4"/>
    <w:pPr>
      <w:numPr>
        <w:numId w:val="5"/>
      </w:numPr>
    </w:pPr>
  </w:style>
  <w:style w:type="character" w:styleId="Hyperlink">
    <w:name w:val="Hyperlink"/>
    <w:basedOn w:val="DefaultParagraphFont"/>
    <w:uiPriority w:val="99"/>
    <w:rsid w:val="005203D4"/>
    <w:rPr>
      <w:rFonts w:cs="Times New Roman"/>
      <w:color w:val="3300FF"/>
      <w:u w:val="none"/>
      <w:effect w:val="none"/>
    </w:rPr>
  </w:style>
  <w:style w:type="paragraph" w:styleId="FootnoteText">
    <w:name w:val="footnote text"/>
    <w:basedOn w:val="Normal"/>
    <w:link w:val="FootnoteTextChar"/>
    <w:uiPriority w:val="99"/>
    <w:semiHidden/>
    <w:rsid w:val="005203D4"/>
    <w:pPr>
      <w:spacing w:before="60" w:after="120"/>
    </w:pPr>
  </w:style>
  <w:style w:type="character" w:customStyle="1" w:styleId="FootnoteTextChar">
    <w:name w:val="Footnote Text Char"/>
    <w:basedOn w:val="DefaultParagraphFont"/>
    <w:link w:val="FootnoteText"/>
    <w:uiPriority w:val="99"/>
    <w:semiHidden/>
    <w:locked/>
    <w:rsid w:val="007D2B9F"/>
    <w:rPr>
      <w:rFonts w:cs="Times New Roman"/>
      <w:sz w:val="20"/>
      <w:szCs w:val="20"/>
      <w:lang w:val="en-GB" w:eastAsia="en-US"/>
    </w:rPr>
  </w:style>
  <w:style w:type="paragraph" w:customStyle="1" w:styleId="TH">
    <w:name w:val="TH"/>
    <w:basedOn w:val="Normal"/>
    <w:uiPriority w:val="99"/>
    <w:rsid w:val="005203D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5203D4"/>
  </w:style>
  <w:style w:type="paragraph" w:customStyle="1" w:styleId="AltTitle">
    <w:name w:val="AltTitle"/>
    <w:basedOn w:val="FrontMatter"/>
    <w:uiPriority w:val="99"/>
    <w:rsid w:val="005203D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5203D4"/>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2B9F"/>
    <w:rPr>
      <w:rFonts w:cs="Times New Roman"/>
      <w:sz w:val="2"/>
      <w:lang w:val="en-GB" w:eastAsia="en-US"/>
    </w:rPr>
  </w:style>
  <w:style w:type="paragraph" w:customStyle="1" w:styleId="TableRow">
    <w:name w:val="Table Row"/>
    <w:basedOn w:val="Normal"/>
    <w:uiPriority w:val="99"/>
    <w:rsid w:val="00AE458E"/>
    <w:pPr>
      <w:spacing w:before="20" w:after="20"/>
    </w:pPr>
    <w:rPr>
      <w:rFonts w:eastAsia="SimSun"/>
    </w:rPr>
  </w:style>
  <w:style w:type="paragraph" w:customStyle="1" w:styleId="TableHead">
    <w:name w:val="TableHead"/>
    <w:basedOn w:val="Normal"/>
    <w:uiPriority w:val="99"/>
    <w:rsid w:val="00AE458E"/>
    <w:pPr>
      <w:spacing w:before="20" w:after="20"/>
      <w:jc w:val="center"/>
    </w:pPr>
    <w:rPr>
      <w:rFonts w:eastAsia="SimSun"/>
      <w:b/>
      <w:sz w:val="18"/>
    </w:rPr>
  </w:style>
  <w:style w:type="paragraph" w:customStyle="1" w:styleId="DefLabel">
    <w:name w:val="DefLabel"/>
    <w:basedOn w:val="TableHead"/>
    <w:uiPriority w:val="99"/>
    <w:rsid w:val="00AE458E"/>
    <w:pPr>
      <w:spacing w:before="60" w:after="60"/>
      <w:jc w:val="left"/>
    </w:pPr>
    <w:rPr>
      <w:rFonts w:eastAsia="Malgun Gothic"/>
    </w:rPr>
  </w:style>
  <w:style w:type="paragraph" w:customStyle="1" w:styleId="DefDesc">
    <w:name w:val="DefDesc"/>
    <w:basedOn w:val="Normal"/>
    <w:uiPriority w:val="99"/>
    <w:rsid w:val="00AE458E"/>
    <w:pPr>
      <w:spacing w:before="60" w:after="60"/>
    </w:pPr>
    <w:rPr>
      <w:sz w:val="18"/>
    </w:rPr>
  </w:style>
  <w:style w:type="paragraph" w:styleId="BodyText">
    <w:name w:val="Body Text"/>
    <w:basedOn w:val="Normal"/>
    <w:link w:val="BodyTextChar"/>
    <w:uiPriority w:val="99"/>
    <w:rsid w:val="00A93DC3"/>
    <w:pPr>
      <w:spacing w:before="60" w:after="120"/>
      <w:jc w:val="both"/>
    </w:pPr>
    <w:rPr>
      <w:rFonts w:eastAsia="SimSun"/>
      <w:lang w:val="en-US"/>
    </w:rPr>
  </w:style>
  <w:style w:type="character" w:customStyle="1" w:styleId="BodyTextChar">
    <w:name w:val="Body Text Char"/>
    <w:basedOn w:val="DefaultParagraphFont"/>
    <w:link w:val="BodyText"/>
    <w:uiPriority w:val="99"/>
    <w:locked/>
    <w:rsid w:val="00A93DC3"/>
    <w:rPr>
      <w:rFonts w:eastAsia="SimSun" w:cs="Times New Roman"/>
      <w:lang w:eastAsia="en-US"/>
    </w:rPr>
  </w:style>
  <w:style w:type="paragraph" w:customStyle="1" w:styleId="RefDesc">
    <w:name w:val="RefDesc"/>
    <w:basedOn w:val="Normal"/>
    <w:uiPriority w:val="99"/>
    <w:rsid w:val="003E47D8"/>
    <w:pPr>
      <w:spacing w:before="60" w:after="60"/>
    </w:pPr>
    <w:rPr>
      <w:bCs/>
      <w:sz w:val="18"/>
      <w:lang w:val="en-US"/>
    </w:rPr>
  </w:style>
  <w:style w:type="paragraph" w:styleId="Caption">
    <w:name w:val="caption"/>
    <w:basedOn w:val="Normal"/>
    <w:next w:val="Normal"/>
    <w:uiPriority w:val="99"/>
    <w:qFormat/>
    <w:rsid w:val="001D19AE"/>
    <w:pPr>
      <w:spacing w:after="180"/>
      <w:jc w:val="center"/>
    </w:pPr>
    <w:rPr>
      <w:b/>
    </w:rPr>
  </w:style>
  <w:style w:type="character" w:styleId="Strong">
    <w:name w:val="Strong"/>
    <w:basedOn w:val="DefaultParagraphFont"/>
    <w:uiPriority w:val="99"/>
    <w:qFormat/>
    <w:rsid w:val="001D19AE"/>
    <w:rPr>
      <w:rFonts w:cs="Times New Roman"/>
      <w:b/>
    </w:rPr>
  </w:style>
  <w:style w:type="table" w:styleId="TableGrid">
    <w:name w:val="Table Grid"/>
    <w:basedOn w:val="TableNormal"/>
    <w:uiPriority w:val="99"/>
    <w:rsid w:val="00FC315C"/>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1">
    <w:name w:val="App1"/>
    <w:basedOn w:val="Normal"/>
    <w:next w:val="Normal"/>
    <w:uiPriority w:val="99"/>
    <w:rsid w:val="00A8686C"/>
    <w:pPr>
      <w:keepNext/>
      <w:pageBreakBefore/>
      <w:numPr>
        <w:numId w:val="2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uiPriority w:val="99"/>
    <w:rsid w:val="00A8686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A8686C"/>
    <w:pPr>
      <w:numPr>
        <w:ilvl w:val="2"/>
      </w:numPr>
      <w:spacing w:before="120" w:after="40"/>
      <w:outlineLvl w:val="2"/>
    </w:pPr>
    <w:rPr>
      <w:sz w:val="28"/>
    </w:rPr>
  </w:style>
  <w:style w:type="paragraph" w:customStyle="1" w:styleId="App4">
    <w:name w:val="App4"/>
    <w:basedOn w:val="App3"/>
    <w:next w:val="Normal"/>
    <w:uiPriority w:val="99"/>
    <w:rsid w:val="00A8686C"/>
    <w:pPr>
      <w:numPr>
        <w:ilvl w:val="3"/>
      </w:numPr>
      <w:outlineLvl w:val="3"/>
    </w:pPr>
    <w:rPr>
      <w:sz w:val="24"/>
      <w:szCs w:val="24"/>
    </w:rPr>
  </w:style>
</w:styles>
</file>

<file path=word/webSettings.xml><?xml version="1.0" encoding="utf-8"?>
<w:webSettings xmlns:r="http://schemas.openxmlformats.org/officeDocument/2006/relationships" xmlns:w="http://schemas.openxmlformats.org/wordprocessingml/2006/main">
  <w:divs>
    <w:div w:id="123743190">
      <w:marLeft w:val="0"/>
      <w:marRight w:val="0"/>
      <w:marTop w:val="0"/>
      <w:marBottom w:val="0"/>
      <w:divBdr>
        <w:top w:val="none" w:sz="0" w:space="0" w:color="auto"/>
        <w:left w:val="none" w:sz="0" w:space="0" w:color="auto"/>
        <w:bottom w:val="none" w:sz="0" w:space="0" w:color="auto"/>
        <w:right w:val="none" w:sz="0" w:space="0" w:color="auto"/>
      </w:divBdr>
      <w:divsChild>
        <w:div w:id="123743194">
          <w:marLeft w:val="0"/>
          <w:marRight w:val="0"/>
          <w:marTop w:val="0"/>
          <w:marBottom w:val="0"/>
          <w:divBdr>
            <w:top w:val="none" w:sz="0" w:space="0" w:color="auto"/>
            <w:left w:val="none" w:sz="0" w:space="0" w:color="auto"/>
            <w:bottom w:val="none" w:sz="0" w:space="0" w:color="auto"/>
            <w:right w:val="none" w:sz="0" w:space="0" w:color="auto"/>
          </w:divBdr>
        </w:div>
      </w:divsChild>
    </w:div>
    <w:div w:id="123743191">
      <w:marLeft w:val="0"/>
      <w:marRight w:val="0"/>
      <w:marTop w:val="0"/>
      <w:marBottom w:val="0"/>
      <w:divBdr>
        <w:top w:val="none" w:sz="0" w:space="0" w:color="auto"/>
        <w:left w:val="none" w:sz="0" w:space="0" w:color="auto"/>
        <w:bottom w:val="none" w:sz="0" w:space="0" w:color="auto"/>
        <w:right w:val="none" w:sz="0" w:space="0" w:color="auto"/>
      </w:divBdr>
    </w:div>
    <w:div w:id="123743192">
      <w:marLeft w:val="0"/>
      <w:marRight w:val="0"/>
      <w:marTop w:val="0"/>
      <w:marBottom w:val="0"/>
      <w:divBdr>
        <w:top w:val="none" w:sz="0" w:space="0" w:color="auto"/>
        <w:left w:val="none" w:sz="0" w:space="0" w:color="auto"/>
        <w:bottom w:val="none" w:sz="0" w:space="0" w:color="auto"/>
        <w:right w:val="none" w:sz="0" w:space="0" w:color="auto"/>
      </w:divBdr>
    </w:div>
    <w:div w:id="123743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9</Pages>
  <Words>3138</Words>
  <Characters>17260</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JAD/Oberthur</cp:lastModifiedBy>
  <cp:revision>4</cp:revision>
  <cp:lastPrinted>2005-07-28T01:49:00Z</cp:lastPrinted>
  <dcterms:created xsi:type="dcterms:W3CDTF">2013-09-24T03:33:00Z</dcterms:created>
  <dcterms:modified xsi:type="dcterms:W3CDTF">2013-09-24T03:54:00Z</dcterms:modified>
</cp:coreProperties>
</file>