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764" w:rsidRDefault="00A65764">
      <w:pPr>
        <w:pStyle w:val="AltTitle"/>
      </w:pPr>
      <w:bookmarkStart w:id="0" w:name="_GoBack"/>
      <w:bookmarkEnd w:id="0"/>
      <w:r>
        <w:t>Change Request</w:t>
      </w:r>
    </w:p>
    <w:p w:rsidR="00A65764" w:rsidRDefault="00A65764">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A65764" w:rsidRPr="00BE0528">
        <w:trPr>
          <w:jc w:val="center"/>
        </w:trPr>
        <w:tc>
          <w:tcPr>
            <w:tcW w:w="1728" w:type="dxa"/>
          </w:tcPr>
          <w:p w:rsidR="00A65764" w:rsidRPr="00BE0528" w:rsidRDefault="00A65764">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A65764" w:rsidRPr="00BE0528" w:rsidRDefault="00A65764">
            <w:pPr>
              <w:pStyle w:val="FrontMatter"/>
              <w:tabs>
                <w:tab w:val="clear" w:pos="1710"/>
                <w:tab w:val="clear" w:pos="3780"/>
              </w:tabs>
              <w:ind w:left="0" w:firstLine="0"/>
              <w:rPr>
                <w:lang w:eastAsia="ja-JP"/>
              </w:rPr>
            </w:pPr>
            <w:r>
              <w:rPr>
                <w:lang w:eastAsia="ja-JP"/>
              </w:rPr>
              <w:t>baseline for service sensor function</w:t>
            </w:r>
          </w:p>
        </w:tc>
        <w:tc>
          <w:tcPr>
            <w:tcW w:w="2880" w:type="dxa"/>
          </w:tcPr>
          <w:p w:rsidR="00A65764" w:rsidRPr="00BE0528" w:rsidRDefault="00A65764">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A65764" w:rsidRPr="00BE0528">
        <w:trPr>
          <w:jc w:val="center"/>
        </w:trPr>
        <w:tc>
          <w:tcPr>
            <w:tcW w:w="1728" w:type="dxa"/>
          </w:tcPr>
          <w:p w:rsidR="00A65764" w:rsidRPr="00BE0528" w:rsidRDefault="00A65764">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A65764" w:rsidRPr="00BE0528" w:rsidRDefault="00A65764">
            <w:pPr>
              <w:pStyle w:val="FrontMatter"/>
              <w:tabs>
                <w:tab w:val="clear" w:pos="1710"/>
                <w:tab w:val="clear" w:pos="3780"/>
              </w:tabs>
              <w:ind w:left="0" w:firstLine="0"/>
              <w:rPr>
                <w:lang w:eastAsia="ja-JP"/>
              </w:rPr>
            </w:pPr>
            <w:r w:rsidRPr="00BE0528">
              <w:rPr>
                <w:lang w:eastAsia="ja-JP"/>
              </w:rPr>
              <w:t>DM-WG</w:t>
            </w:r>
          </w:p>
        </w:tc>
      </w:tr>
      <w:tr w:rsidR="00A65764" w:rsidRPr="00BE0528">
        <w:trPr>
          <w:jc w:val="center"/>
        </w:trPr>
        <w:tc>
          <w:tcPr>
            <w:tcW w:w="1728" w:type="dxa"/>
          </w:tcPr>
          <w:p w:rsidR="00A65764" w:rsidRPr="00BE0528" w:rsidRDefault="00A65764">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A65764" w:rsidRPr="00F50E9E" w:rsidRDefault="00A65764">
            <w:pPr>
              <w:pStyle w:val="FrontMatter"/>
              <w:tabs>
                <w:tab w:val="clear" w:pos="1710"/>
                <w:tab w:val="clear" w:pos="3780"/>
              </w:tabs>
              <w:ind w:left="0" w:firstLine="0"/>
            </w:pPr>
            <w:r w:rsidRPr="00F50E9E">
              <w:rPr>
                <w:rFonts w:cs="Arial"/>
                <w:color w:val="000000"/>
              </w:rPr>
              <w:t>OMA-TS-DiagMon_Functions-V1_2-20110711-D</w:t>
            </w:r>
          </w:p>
        </w:tc>
      </w:tr>
      <w:tr w:rsidR="00A65764" w:rsidRPr="00BE0528">
        <w:trPr>
          <w:jc w:val="center"/>
        </w:trPr>
        <w:tc>
          <w:tcPr>
            <w:tcW w:w="1728" w:type="dxa"/>
          </w:tcPr>
          <w:p w:rsidR="00A65764" w:rsidRPr="00BE0528" w:rsidRDefault="00A65764">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A65764" w:rsidRPr="00BE0528" w:rsidRDefault="00A65764">
            <w:pPr>
              <w:pStyle w:val="FrontMatter"/>
              <w:tabs>
                <w:tab w:val="clear" w:pos="1710"/>
                <w:tab w:val="clear" w:pos="3780"/>
              </w:tabs>
              <w:ind w:left="0" w:firstLine="0"/>
              <w:rPr>
                <w:lang w:eastAsia="ja-JP"/>
              </w:rPr>
            </w:pPr>
            <w:r>
              <w:rPr>
                <w:lang w:eastAsia="ja-JP"/>
              </w:rPr>
              <w:t>16</w:t>
            </w:r>
            <w:r w:rsidRPr="00BE0528">
              <w:t xml:space="preserve"> </w:t>
            </w:r>
            <w:r>
              <w:rPr>
                <w:lang w:eastAsia="ja-JP"/>
              </w:rPr>
              <w:t>Feb</w:t>
            </w:r>
            <w:r w:rsidRPr="00BE0528">
              <w:rPr>
                <w:lang w:eastAsia="ja-JP"/>
              </w:rPr>
              <w:t xml:space="preserve"> </w:t>
            </w:r>
            <w:r w:rsidRPr="00BE0528">
              <w:t>201</w:t>
            </w:r>
            <w:r>
              <w:rPr>
                <w:lang w:eastAsia="ja-JP"/>
              </w:rPr>
              <w:t>2</w:t>
            </w:r>
          </w:p>
        </w:tc>
      </w:tr>
      <w:tr w:rsidR="00A65764" w:rsidRPr="00BE0528">
        <w:trPr>
          <w:jc w:val="center"/>
        </w:trPr>
        <w:tc>
          <w:tcPr>
            <w:tcW w:w="1728" w:type="dxa"/>
          </w:tcPr>
          <w:p w:rsidR="00A65764" w:rsidRPr="00BE0528" w:rsidRDefault="00A65764">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A65764" w:rsidRPr="00BE0528" w:rsidRDefault="00A65764"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A65764" w:rsidRPr="005E2856">
        <w:trPr>
          <w:jc w:val="center"/>
        </w:trPr>
        <w:tc>
          <w:tcPr>
            <w:tcW w:w="1728" w:type="dxa"/>
          </w:tcPr>
          <w:p w:rsidR="00A65764" w:rsidRPr="00BE0528" w:rsidRDefault="00A65764">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A65764" w:rsidRDefault="00A65764"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A07BCC">
                <w:rPr>
                  <w:rStyle w:val="Hyperlink"/>
                  <w:rFonts w:ascii="Arial" w:hAnsi="Arial" w:cs="Arial"/>
                  <w:lang w:val="de-DE"/>
                </w:rPr>
                <w:t>friedhelm.rodermund@vodafone.com</w:t>
              </w:r>
            </w:hyperlink>
          </w:p>
          <w:p w:rsidR="00A65764" w:rsidRDefault="00A65764" w:rsidP="00E13093">
            <w:pPr>
              <w:spacing w:before="0"/>
              <w:rPr>
                <w:rFonts w:ascii="Arial" w:hAnsi="Arial" w:cs="Arial"/>
                <w:lang w:val="de-DE"/>
              </w:rPr>
            </w:pPr>
            <w:r>
              <w:rPr>
                <w:rFonts w:ascii="Arial" w:hAnsi="Arial" w:cs="Arial"/>
                <w:lang w:val="de-DE"/>
              </w:rPr>
              <w:t xml:space="preserve">Olaf Seifert, Deutsche Telekom, </w:t>
            </w:r>
            <w:hyperlink r:id="rId8" w:history="1">
              <w:r w:rsidRPr="00C17526">
                <w:rPr>
                  <w:rStyle w:val="Hyperlink"/>
                  <w:rFonts w:ascii="Arial" w:hAnsi="Arial" w:cs="Arial"/>
                  <w:lang w:val="de-DE"/>
                </w:rPr>
                <w:t>olaf.seifert@telekom.de</w:t>
              </w:r>
            </w:hyperlink>
            <w:r>
              <w:rPr>
                <w:rFonts w:ascii="Arial" w:hAnsi="Arial" w:cs="Arial"/>
                <w:lang w:val="de-DE"/>
              </w:rPr>
              <w:t xml:space="preserve"> </w:t>
            </w:r>
          </w:p>
          <w:p w:rsidR="00A65764" w:rsidRPr="00453231" w:rsidRDefault="00A65764" w:rsidP="00E13093">
            <w:pPr>
              <w:spacing w:before="0"/>
              <w:rPr>
                <w:rFonts w:ascii="Arial" w:hAnsi="Arial" w:cs="Arial"/>
                <w:lang w:val="it-IT"/>
              </w:rPr>
            </w:pPr>
            <w:r w:rsidRPr="00453231">
              <w:rPr>
                <w:rFonts w:ascii="Arial" w:hAnsi="Arial" w:cs="Arial"/>
                <w:lang w:val="it-IT"/>
              </w:rPr>
              <w:t xml:space="preserve">Salvatore Scarpina, Telecom Italia S.p.A., </w:t>
            </w:r>
            <w:hyperlink r:id="rId9" w:history="1">
              <w:r w:rsidRPr="00453231">
                <w:rPr>
                  <w:rStyle w:val="Hyperlink"/>
                  <w:rFonts w:ascii="Arial" w:hAnsi="Arial" w:cs="Arial"/>
                  <w:lang w:val="it-IT"/>
                </w:rPr>
                <w:t>salvatore.scarpina@telecomitalia.it</w:t>
              </w:r>
            </w:hyperlink>
          </w:p>
        </w:tc>
      </w:tr>
      <w:tr w:rsidR="00A65764" w:rsidRPr="00BE0528">
        <w:trPr>
          <w:jc w:val="center"/>
        </w:trPr>
        <w:tc>
          <w:tcPr>
            <w:tcW w:w="1728" w:type="dxa"/>
          </w:tcPr>
          <w:p w:rsidR="00A65764" w:rsidRPr="00BE0528" w:rsidRDefault="00A65764">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A65764" w:rsidRPr="00BE0528" w:rsidRDefault="00A65764">
            <w:pPr>
              <w:pStyle w:val="FrontMatter"/>
              <w:tabs>
                <w:tab w:val="clear" w:pos="1710"/>
                <w:tab w:val="clear" w:pos="3780"/>
              </w:tabs>
              <w:ind w:left="0" w:firstLine="0"/>
            </w:pPr>
          </w:p>
        </w:tc>
      </w:tr>
    </w:tbl>
    <w:p w:rsidR="00A65764" w:rsidRDefault="00A65764">
      <w:pPr>
        <w:pStyle w:val="AltH1"/>
      </w:pPr>
      <w:r>
        <w:t>Reason for Change</w:t>
      </w:r>
    </w:p>
    <w:p w:rsidR="00A65764" w:rsidRDefault="00A65764" w:rsidP="00937948">
      <w:pPr>
        <w:pStyle w:val="AltNormal"/>
        <w:rPr>
          <w:lang w:eastAsia="ja-JP"/>
        </w:rPr>
      </w:pPr>
      <w:r>
        <w:rPr>
          <w:lang w:eastAsia="ja-JP"/>
        </w:rPr>
        <w:t>This CR suggests a baseline for a sensor function to fulfil the related RD requirement.</w:t>
      </w:r>
    </w:p>
    <w:p w:rsidR="00A65764" w:rsidRPr="00336B03" w:rsidRDefault="00A65764" w:rsidP="00937948">
      <w:pPr>
        <w:pStyle w:val="AltNormal"/>
        <w:rPr>
          <w:lang w:val="en-US" w:eastAsia="ja-JP"/>
        </w:rPr>
      </w:pPr>
      <w:r>
        <w:rPr>
          <w:lang w:eastAsia="ja-JP"/>
        </w:rPr>
        <w:t xml:space="preserve">Please note that the ReportCondition nodes are added to the DiagMon framework by </w:t>
      </w:r>
      <w:r>
        <w:rPr>
          <w:lang w:eastAsia="ja-JP"/>
        </w:rPr>
        <w:br/>
        <w:t xml:space="preserve">CR </w:t>
      </w:r>
      <w:r w:rsidRPr="00336B03">
        <w:rPr>
          <w:rFonts w:cs="Arial"/>
          <w:color w:val="000000"/>
        </w:rPr>
        <w:t>OMA-DM-Diag-2012-0008-CR_Report_Channel</w:t>
      </w:r>
    </w:p>
    <w:p w:rsidR="00A65764" w:rsidRDefault="00A65764">
      <w:pPr>
        <w:pStyle w:val="AltH1"/>
      </w:pPr>
      <w:r>
        <w:t>Impact on Backward Compatibility</w:t>
      </w:r>
    </w:p>
    <w:p w:rsidR="00A65764" w:rsidRDefault="00A65764">
      <w:pPr>
        <w:pStyle w:val="AltNormal"/>
        <w:rPr>
          <w:lang w:eastAsia="ja-JP"/>
        </w:rPr>
      </w:pPr>
      <w:r>
        <w:rPr>
          <w:lang w:eastAsia="ja-JP"/>
        </w:rPr>
        <w:t>None.</w:t>
      </w:r>
    </w:p>
    <w:p w:rsidR="00A65764" w:rsidRDefault="00A65764">
      <w:pPr>
        <w:pStyle w:val="AltH1"/>
      </w:pPr>
      <w:r>
        <w:t>Impact on Other Specifications</w:t>
      </w:r>
    </w:p>
    <w:p w:rsidR="00A65764" w:rsidRDefault="00A65764">
      <w:pPr>
        <w:pStyle w:val="AltNormal"/>
        <w:rPr>
          <w:lang w:eastAsia="ja-JP"/>
        </w:rPr>
      </w:pPr>
      <w:r>
        <w:rPr>
          <w:lang w:eastAsia="ja-JP"/>
        </w:rPr>
        <w:t>None.</w:t>
      </w:r>
    </w:p>
    <w:p w:rsidR="00A65764" w:rsidRDefault="00A65764">
      <w:pPr>
        <w:pStyle w:val="AltH1"/>
      </w:pPr>
      <w:r>
        <w:t>Intellectual Property Rights</w:t>
      </w:r>
    </w:p>
    <w:p w:rsidR="00A65764" w:rsidRDefault="00A65764">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A65764" w:rsidRDefault="00A65764">
      <w:pPr>
        <w:pStyle w:val="AltH1"/>
      </w:pPr>
      <w:r>
        <w:t>Recommendation</w:t>
      </w:r>
    </w:p>
    <w:p w:rsidR="00A65764" w:rsidRDefault="00A65764">
      <w:pPr>
        <w:pStyle w:val="AltNormal"/>
        <w:rPr>
          <w:lang w:eastAsia="ja-JP"/>
        </w:rPr>
      </w:pPr>
      <w:r>
        <w:rPr>
          <w:lang w:eastAsia="ja-JP"/>
        </w:rPr>
        <w:t>DM WG to agree this CR.</w:t>
      </w:r>
    </w:p>
    <w:p w:rsidR="00A65764" w:rsidRDefault="00A65764">
      <w:pPr>
        <w:pStyle w:val="AltH1"/>
      </w:pPr>
      <w:r>
        <w:t>Detailed Change Proposal</w:t>
      </w:r>
    </w:p>
    <w:p w:rsidR="00A65764" w:rsidRDefault="00A65764" w:rsidP="001A74E5">
      <w:pPr>
        <w:pStyle w:val="AltChangeList"/>
        <w:rPr>
          <w:lang w:eastAsia="ja-JP"/>
        </w:rPr>
      </w:pPr>
    </w:p>
    <w:p w:rsidR="00A65764" w:rsidRPr="007835B9" w:rsidRDefault="00A65764" w:rsidP="00BA2DBD">
      <w:bookmarkStart w:id="1" w:name="_Toc51149240"/>
    </w:p>
    <w:p w:rsidR="00A65764" w:rsidRPr="007835B9" w:rsidRDefault="00A65764" w:rsidP="00BA2DBD"/>
    <w:p w:rsidR="00A65764" w:rsidRPr="007835B9" w:rsidRDefault="00A65764" w:rsidP="00BA2DBD"/>
    <w:p w:rsidR="00A65764" w:rsidRPr="007835B9" w:rsidRDefault="00A65764" w:rsidP="00BA2DBD">
      <w:pPr>
        <w:pStyle w:val="Heading1"/>
        <w:spacing w:after="160"/>
      </w:pPr>
      <w:bookmarkStart w:id="2" w:name="_Toc245034927"/>
      <w:bookmarkStart w:id="3" w:name="_Toc248552870"/>
      <w:bookmarkStart w:id="4" w:name="_Toc259039788"/>
      <w:bookmarkStart w:id="5" w:name="_Toc261872849"/>
      <w:bookmarkStart w:id="6" w:name="_Toc263243698"/>
      <w:bookmarkStart w:id="7" w:name="_Toc276022713"/>
      <w:bookmarkStart w:id="8" w:name="_Toc51147387"/>
      <w:bookmarkStart w:id="9" w:name="_Toc51149241"/>
      <w:bookmarkEnd w:id="1"/>
      <w:r w:rsidRPr="007835B9">
        <w:t>Device</w:t>
      </w:r>
      <w:bookmarkEnd w:id="2"/>
      <w:bookmarkEnd w:id="3"/>
      <w:bookmarkEnd w:id="4"/>
      <w:bookmarkEnd w:id="5"/>
      <w:bookmarkEnd w:id="6"/>
      <w:bookmarkEnd w:id="7"/>
    </w:p>
    <w:p w:rsidR="00A65764" w:rsidRPr="007835B9" w:rsidRDefault="00A65764" w:rsidP="00BA2DBD">
      <w:pPr>
        <w:pStyle w:val="Heading2"/>
      </w:pPr>
      <w:r>
        <w:t>Sensor</w:t>
      </w:r>
    </w:p>
    <w:p w:rsidR="00A65764" w:rsidRPr="007835B9" w:rsidRDefault="00A65764" w:rsidP="00BA2DBD">
      <w:pPr>
        <w:pStyle w:val="Heading3"/>
        <w:spacing w:before="120" w:after="80"/>
      </w:pPr>
      <w:bookmarkStart w:id="10" w:name="_Toc245034929"/>
      <w:bookmarkStart w:id="11" w:name="_Toc248552872"/>
      <w:bookmarkStart w:id="12" w:name="_Toc259386292"/>
      <w:bookmarkStart w:id="13" w:name="_Toc259039790"/>
      <w:bookmarkStart w:id="14" w:name="_Toc261872851"/>
      <w:bookmarkStart w:id="15" w:name="_Toc263243700"/>
      <w:bookmarkStart w:id="16" w:name="_Toc276022715"/>
      <w:r>
        <w:t>Sensor</w:t>
      </w:r>
      <w:r w:rsidRPr="007835B9">
        <w:t xml:space="preserve"> </w:t>
      </w:r>
      <w:bookmarkEnd w:id="10"/>
      <w:bookmarkEnd w:id="11"/>
      <w:bookmarkEnd w:id="12"/>
      <w:bookmarkEnd w:id="13"/>
      <w:bookmarkEnd w:id="14"/>
      <w:bookmarkEnd w:id="15"/>
      <w:bookmarkEnd w:id="16"/>
      <w:r>
        <w:t>Function</w:t>
      </w:r>
    </w:p>
    <w:p w:rsidR="00A65764" w:rsidRPr="007835B9" w:rsidRDefault="00A65764" w:rsidP="00BA2DBD">
      <w:pPr>
        <w:pStyle w:val="Heading4"/>
        <w:numPr>
          <w:ilvl w:val="3"/>
          <w:numId w:val="8"/>
        </w:numPr>
        <w:spacing w:before="120" w:after="40"/>
      </w:pPr>
      <w:r w:rsidRPr="007835B9">
        <w:t>Introduction</w:t>
      </w:r>
    </w:p>
    <w:p w:rsidR="00A65764" w:rsidRPr="007835B9" w:rsidRDefault="00A65764" w:rsidP="00BA2DBD">
      <w:pPr>
        <w:pStyle w:val="AltNormal"/>
        <w:rPr>
          <w:rFonts w:ascii="Times New Roman" w:hAnsi="Times New Roman"/>
        </w:rPr>
      </w:pPr>
      <w:r w:rsidRPr="007835B9">
        <w:rPr>
          <w:rFonts w:ascii="Times New Roman" w:hAnsi="Times New Roman"/>
        </w:rPr>
        <w:t xml:space="preserve">If a device contains a </w:t>
      </w:r>
      <w:r>
        <w:rPr>
          <w:rFonts w:ascii="Times New Roman" w:hAnsi="Times New Roman"/>
        </w:rPr>
        <w:t>sensor</w:t>
      </w:r>
      <w:r w:rsidRPr="007835B9">
        <w:rPr>
          <w:rFonts w:ascii="Times New Roman" w:hAnsi="Times New Roman"/>
        </w:rPr>
        <w:t>, then the DiagMon Client MUST support this function. The DiagMon Server MUST support this function.</w:t>
      </w:r>
    </w:p>
    <w:p w:rsidR="00A65764" w:rsidRPr="007835B9" w:rsidRDefault="00A65764" w:rsidP="00BA2DBD">
      <w:pPr>
        <w:pStyle w:val="AltNormal"/>
        <w:rPr>
          <w:rFonts w:ascii="Times New Roman" w:hAnsi="Times New Roman"/>
        </w:rPr>
      </w:pPr>
      <w:r w:rsidRPr="007835B9">
        <w:rPr>
          <w:rFonts w:ascii="Times New Roman" w:hAnsi="Times New Roman"/>
        </w:rPr>
        <w:t xml:space="preserve">This function will allow the Server to determine a variety of </w:t>
      </w:r>
      <w:r>
        <w:rPr>
          <w:rFonts w:ascii="Times New Roman" w:hAnsi="Times New Roman"/>
        </w:rPr>
        <w:t>sensor</w:t>
      </w:r>
      <w:r w:rsidRPr="007835B9">
        <w:rPr>
          <w:rFonts w:ascii="Times New Roman" w:hAnsi="Times New Roman"/>
        </w:rPr>
        <w:t xml:space="preserve"> information, such as the </w:t>
      </w:r>
      <w:r>
        <w:rPr>
          <w:rFonts w:ascii="Times New Roman" w:hAnsi="Times New Roman"/>
        </w:rPr>
        <w:t xml:space="preserve">sensor data and unit, but also information about the sensor type and its location. </w:t>
      </w:r>
    </w:p>
    <w:p w:rsidR="00A65764" w:rsidRPr="007835B9" w:rsidRDefault="00A65764" w:rsidP="00BA2DBD">
      <w:pPr>
        <w:pStyle w:val="AltNormal"/>
        <w:rPr>
          <w:rFonts w:ascii="Times New Roman" w:hAnsi="Times New Roman"/>
        </w:rPr>
      </w:pPr>
      <w:r w:rsidRPr="007835B9">
        <w:rPr>
          <w:rFonts w:ascii="Times New Roman" w:hAnsi="Times New Roman"/>
        </w:rPr>
        <w:t>.</w:t>
      </w:r>
    </w:p>
    <w:p w:rsidR="00A65764" w:rsidRPr="007835B9" w:rsidRDefault="00A65764" w:rsidP="00BA2DBD">
      <w:pPr>
        <w:pStyle w:val="Heading4"/>
        <w:numPr>
          <w:ilvl w:val="3"/>
          <w:numId w:val="8"/>
        </w:numPr>
        <w:spacing w:before="120" w:after="40"/>
      </w:pPr>
      <w:r w:rsidRPr="007835B9">
        <w:t xml:space="preserve">Non-applicable nodes from </w:t>
      </w:r>
      <w:smartTag w:uri="urn:schemas-microsoft-com:office:smarttags" w:element="City">
        <w:smartTag w:uri="urn:schemas-microsoft-com:office:smarttags" w:element="place">
          <w:r w:rsidRPr="007835B9">
            <w:t>DiagMon</w:t>
          </w:r>
        </w:smartTag>
        <w:r w:rsidRPr="007835B9">
          <w:t xml:space="preserve"> </w:t>
        </w:r>
        <w:smartTag w:uri="urn:schemas-microsoft-com:office:smarttags" w:element="State">
          <w:r w:rsidRPr="007835B9">
            <w:t>MO</w:t>
          </w:r>
        </w:smartTag>
      </w:smartTag>
      <w:r w:rsidRPr="007835B9">
        <w:t xml:space="preserve"> definition</w:t>
      </w:r>
    </w:p>
    <w:p w:rsidR="00A65764" w:rsidRPr="007835B9" w:rsidRDefault="00A65764" w:rsidP="00BA2DBD">
      <w:pPr>
        <w:pStyle w:val="AltNormal"/>
        <w:rPr>
          <w:rFonts w:ascii="Times New Roman" w:hAnsi="Times New Roman"/>
        </w:rPr>
      </w:pPr>
      <w:r w:rsidRPr="007835B9">
        <w:rPr>
          <w:rFonts w:ascii="Times New Roman" w:hAnsi="Times New Roman"/>
        </w:rPr>
        <w:t>The following nodes SHOULD NOT be used for this function:</w:t>
      </w:r>
    </w:p>
    <w:p w:rsidR="00A65764" w:rsidRPr="007835B9" w:rsidRDefault="00A65764" w:rsidP="00453231">
      <w:pPr>
        <w:pStyle w:val="AltNormal"/>
        <w:numPr>
          <w:ilvl w:val="0"/>
          <w:numId w:val="16"/>
        </w:numPr>
        <w:rPr>
          <w:rFonts w:ascii="Times New Roman" w:hAnsi="Times New Roman"/>
        </w:rPr>
      </w:pPr>
      <w:r w:rsidRPr="007835B9">
        <w:rPr>
          <w:rFonts w:ascii="Times New Roman" w:hAnsi="Times New Roman"/>
        </w:rPr>
        <w:t>Operations (the function is always available)</w:t>
      </w:r>
    </w:p>
    <w:p w:rsidR="00A65764" w:rsidRPr="007835B9" w:rsidRDefault="00A65764" w:rsidP="00BA2DBD">
      <w:pPr>
        <w:pStyle w:val="AltNormal"/>
        <w:numPr>
          <w:ilvl w:val="0"/>
          <w:numId w:val="16"/>
        </w:numPr>
        <w:rPr>
          <w:rFonts w:ascii="Times New Roman" w:hAnsi="Times New Roman"/>
        </w:rPr>
      </w:pPr>
      <w:r w:rsidRPr="007835B9">
        <w:rPr>
          <w:rFonts w:ascii="Times New Roman" w:hAnsi="Times New Roman"/>
        </w:rPr>
        <w:t>ServerID (The Diagnostics and Monitoring data is either retrieved by using Get command or delivered to the alternate data server).</w:t>
      </w:r>
    </w:p>
    <w:p w:rsidR="00A65764" w:rsidRPr="007835B9" w:rsidRDefault="00A65764" w:rsidP="00BA2DBD">
      <w:pPr>
        <w:pStyle w:val="AltNormal"/>
        <w:numPr>
          <w:ilvl w:val="0"/>
          <w:numId w:val="16"/>
        </w:numPr>
        <w:rPr>
          <w:rFonts w:ascii="Times New Roman" w:hAnsi="Times New Roman"/>
        </w:rPr>
      </w:pPr>
      <w:r w:rsidRPr="007835B9">
        <w:rPr>
          <w:rFonts w:ascii="Times New Roman" w:hAnsi="Times New Roman"/>
        </w:rPr>
        <w:t>Status (the function is always available)</w:t>
      </w:r>
    </w:p>
    <w:p w:rsidR="00A65764" w:rsidRPr="007835B9" w:rsidRDefault="00A65764" w:rsidP="00BA2DBD"/>
    <w:p w:rsidR="00A65764" w:rsidRPr="007835B9" w:rsidRDefault="00A65764" w:rsidP="00BA2DBD">
      <w:pPr>
        <w:pStyle w:val="Heading4"/>
        <w:numPr>
          <w:ilvl w:val="3"/>
          <w:numId w:val="8"/>
        </w:numPr>
        <w:spacing w:before="120" w:after="40"/>
      </w:pPr>
      <w:r w:rsidRPr="007835B9">
        <w:t>Function Description</w:t>
      </w:r>
    </w:p>
    <w:p w:rsidR="00A65764" w:rsidRDefault="00A65764" w:rsidP="00BA2DBD">
      <w:pPr>
        <w:keepNext/>
        <w:jc w:val="center"/>
      </w:pPr>
      <w:bookmarkStart w:id="17" w:name="_Toc245089457"/>
      <w:bookmarkStart w:id="18" w:name="_Toc245035006"/>
      <w:bookmarkStart w:id="19" w:name="_Toc248226629"/>
      <w:bookmarkStart w:id="20" w:name="_Toc248552555"/>
      <w:bookmarkStart w:id="21" w:name="_Toc248552650"/>
      <w:bookmarkStart w:id="22" w:name="_Toc248552715"/>
      <w:bookmarkStart w:id="23" w:name="_Toc248553508"/>
    </w:p>
    <w:tbl>
      <w:tblPr>
        <w:tblW w:w="10714" w:type="dxa"/>
        <w:tblLook w:val="0000"/>
      </w:tblPr>
      <w:tblGrid>
        <w:gridCol w:w="10714"/>
      </w:tblGrid>
      <w:tr w:rsidR="00A65764" w:rsidRPr="00AD5C9E" w:rsidTr="00AD5C9E">
        <w:tc>
          <w:tcPr>
            <w:tcW w:w="10654" w:type="dxa"/>
          </w:tcPr>
          <w:p w:rsidR="00A65764" w:rsidRPr="00AD5C9E" w:rsidRDefault="00A65764" w:rsidP="00AD5C9E">
            <w:pPr>
              <w:spacing w:before="0"/>
              <w:jc w:val="center"/>
              <w:rPr>
                <w:rFonts w:eastAsia="Batang"/>
                <w:sz w:val="24"/>
                <w:szCs w:val="24"/>
                <w:lang w:val="de-DE" w:eastAsia="ja-JP"/>
              </w:rPr>
            </w:pPr>
            <w:r w:rsidRPr="00AD5C9E">
              <w:rPr>
                <w:rFonts w:eastAsia="Batang"/>
                <w:sz w:val="24"/>
                <w:szCs w:val="24"/>
                <w:lang w:val="de-DE" w:eastAsia="ja-JP"/>
              </w:rPr>
              <w:t xml:space="preserve">  </w:t>
            </w:r>
          </w:p>
        </w:tc>
      </w:tr>
      <w:tr w:rsidR="00A65764" w:rsidRPr="00AD5C9E" w:rsidTr="00AD5C9E">
        <w:tc>
          <w:tcPr>
            <w:tcW w:w="10654" w:type="dxa"/>
          </w:tcPr>
          <w:p w:rsidR="00A65764" w:rsidRPr="00AD5C9E" w:rsidRDefault="00A65764" w:rsidP="00AD5C9E">
            <w:pPr>
              <w:spacing w:before="0"/>
              <w:jc w:val="center"/>
              <w:rPr>
                <w:rFonts w:eastAsia="Batang"/>
                <w:sz w:val="24"/>
                <w:szCs w:val="24"/>
                <w:lang w:val="de-DE" w:eastAsia="ja-JP"/>
              </w:rPr>
            </w:pPr>
            <w:r w:rsidRPr="00BB74AC">
              <w:rPr>
                <w:rFonts w:eastAsia="Batang"/>
                <w:sz w:val="24"/>
                <w:szCs w:val="24"/>
                <w:lang w:val="de-DE"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o:spid="_x0000_i1025" type="#_x0000_t75" alt="" style="width:502.2pt;height:371.4pt">
                  <v:imagedata r:id="rId10" r:href="rId11"/>
                </v:shape>
              </w:pict>
            </w:r>
          </w:p>
        </w:tc>
      </w:tr>
    </w:tbl>
    <w:p w:rsidR="00A65764" w:rsidRPr="00C85F77" w:rsidRDefault="00A65764" w:rsidP="00BA2DBD">
      <w:pPr>
        <w:keepNext/>
        <w:jc w:val="center"/>
        <w:rPr>
          <w:lang w:val="de-DE"/>
        </w:rPr>
      </w:pPr>
      <w:r>
        <w:br/>
        <w:t xml:space="preserve">  </w:t>
      </w:r>
      <w:r>
        <w:pict>
          <v:shape id="Image1" o:spid="_x0000_i1026" type="#_x0000_t75" alt="" style="width:19.8pt;height:13.8pt">
            <v:imagedata r:id="rId12" r:href="rId13"/>
          </v:shape>
        </w:pict>
      </w:r>
      <w:r>
        <w:br/>
        <w:t xml:space="preserve">  </w:t>
      </w:r>
      <w:r>
        <w:pict>
          <v:shape id="Image2" o:spid="_x0000_i1027" type="#_x0000_t75" alt="" style="width:19.8pt;height:13.8pt">
            <v:imagedata r:id="rId12" r:href="rId14"/>
          </v:shape>
        </w:pict>
      </w:r>
    </w:p>
    <w:p w:rsidR="00A65764" w:rsidRPr="007835B9" w:rsidRDefault="00A65764" w:rsidP="00BA2DBD">
      <w:pPr>
        <w:keepNext/>
        <w:jc w:val="center"/>
        <w:outlineLvl w:val="0"/>
        <w:rPr>
          <w:b/>
        </w:rPr>
      </w:pPr>
      <w:bookmarkStart w:id="24" w:name="_Toc253470886"/>
      <w:bookmarkStart w:id="25" w:name="_Toc259386201"/>
      <w:bookmarkStart w:id="26" w:name="_Toc259039923"/>
      <w:bookmarkStart w:id="27" w:name="_Toc261872944"/>
      <w:bookmarkStart w:id="28" w:name="_Toc263243669"/>
      <w:bookmarkStart w:id="29" w:name="_Toc276022808"/>
      <w:r w:rsidRPr="007835B9">
        <w:rPr>
          <w:b/>
        </w:rPr>
        <w:t xml:space="preserve">Figure </w:t>
      </w:r>
      <w:r w:rsidRPr="007835B9">
        <w:rPr>
          <w:b/>
        </w:rPr>
        <w:fldChar w:fldCharType="begin"/>
      </w:r>
      <w:r w:rsidRPr="007835B9">
        <w:rPr>
          <w:b/>
        </w:rPr>
        <w:instrText xml:space="preserve"> SEQ Figure \* ARABIC </w:instrText>
      </w:r>
      <w:r w:rsidRPr="007835B9">
        <w:rPr>
          <w:b/>
        </w:rPr>
        <w:fldChar w:fldCharType="separate"/>
      </w:r>
      <w:r>
        <w:rPr>
          <w:b/>
          <w:noProof/>
        </w:rPr>
        <w:t>1</w:t>
      </w:r>
      <w:r w:rsidRPr="007835B9">
        <w:rPr>
          <w:b/>
        </w:rPr>
        <w:fldChar w:fldCharType="end"/>
      </w:r>
      <w:r w:rsidRPr="007835B9">
        <w:rPr>
          <w:b/>
        </w:rPr>
        <w:t xml:space="preserve"> - </w:t>
      </w:r>
      <w:r>
        <w:rPr>
          <w:b/>
        </w:rPr>
        <w:t>Sensor</w:t>
      </w:r>
      <w:r w:rsidRPr="007835B9">
        <w:rPr>
          <w:b/>
        </w:rPr>
        <w:t xml:space="preserve"> Info Function</w:t>
      </w:r>
      <w:bookmarkEnd w:id="17"/>
      <w:bookmarkEnd w:id="18"/>
      <w:bookmarkEnd w:id="19"/>
      <w:bookmarkEnd w:id="20"/>
      <w:bookmarkEnd w:id="21"/>
      <w:bookmarkEnd w:id="22"/>
      <w:bookmarkEnd w:id="23"/>
      <w:bookmarkEnd w:id="24"/>
      <w:bookmarkEnd w:id="25"/>
      <w:bookmarkEnd w:id="26"/>
      <w:bookmarkEnd w:id="27"/>
      <w:bookmarkEnd w:id="28"/>
      <w:bookmarkEnd w:id="29"/>
    </w:p>
    <w:p w:rsidR="00A65764" w:rsidRPr="007835B9"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sidRPr="007835B9">
              <w:rPr>
                <w:lang w:val="en-GB"/>
              </w:rPr>
              <w:t>…/&lt;x&gt;</w:t>
            </w:r>
          </w:p>
          <w:p w:rsidR="00A65764" w:rsidRPr="007835B9" w:rsidRDefault="00A65764" w:rsidP="00661F71">
            <w:pPr>
              <w:pStyle w:val="DefinedTerm"/>
              <w:rPr>
                <w:rFonts w:ascii="Arial" w:hAnsi="Arial"/>
                <w:sz w:val="18"/>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 xml:space="preserve">Get </w:t>
            </w:r>
          </w:p>
        </w:tc>
        <w:tc>
          <w:tcPr>
            <w:tcW w:w="2600" w:type="dxa"/>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A65764">
            <w:pPr>
              <w:pStyle w:val="BodyTextIndent"/>
              <w:ind w:leftChars="-5" w:left="31680"/>
            </w:pPr>
            <w:r w:rsidRPr="007835B9">
              <w:t xml:space="preserve">This interior node is a placeholder for the </w:t>
            </w:r>
            <w:r>
              <w:rPr>
                <w:rFonts w:eastAsia="Batang"/>
                <w:lang w:eastAsia="ko-KR"/>
              </w:rPr>
              <w:t>Sensor</w:t>
            </w:r>
            <w:r w:rsidRPr="007835B9">
              <w:rPr>
                <w:rFonts w:eastAsia="Batang"/>
                <w:lang w:eastAsia="ko-KR"/>
              </w:rPr>
              <w:t xml:space="preserve"> </w:t>
            </w:r>
            <w:r w:rsidRPr="007835B9">
              <w:t>Management Obj</w:t>
            </w:r>
            <w:r>
              <w:t>ect.  Identifier for the Sensor</w:t>
            </w:r>
            <w:r w:rsidRPr="007835B9">
              <w:t xml:space="preserve"> MO MUST </w:t>
            </w:r>
            <w:r>
              <w:t>be: “urn:oma:mo:oma-diag:sensor</w:t>
            </w:r>
            <w:r w:rsidRPr="007835B9">
              <w:t>info:1.0”.</w:t>
            </w:r>
          </w:p>
        </w:tc>
      </w:tr>
    </w:tbl>
    <w:p w:rsidR="00A65764" w:rsidRPr="007835B9"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sidRPr="007835B9">
              <w:rPr>
                <w:lang w:val="en-GB"/>
              </w:rPr>
              <w:t>&lt;x&gt;/Description</w:t>
            </w:r>
          </w:p>
          <w:p w:rsidR="00A65764" w:rsidRPr="007835B9" w:rsidRDefault="00A65764" w:rsidP="00661F71">
            <w:pPr>
              <w:pStyle w:val="DefinedTerm"/>
              <w:rPr>
                <w:sz w:val="18"/>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chr</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 xml:space="preserve">Get </w:t>
            </w:r>
          </w:p>
        </w:tc>
        <w:tc>
          <w:tcPr>
            <w:tcW w:w="2600" w:type="dxa"/>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A65764">
            <w:pPr>
              <w:pStyle w:val="BodyTextIndent"/>
              <w:ind w:leftChars="-5" w:left="31680"/>
              <w:rPr>
                <w:rFonts w:eastAsia="Batang"/>
                <w:lang w:eastAsia="ko-KR"/>
              </w:rPr>
            </w:pPr>
            <w:r w:rsidRPr="007835B9">
              <w:t>See [DiagMonTS] for description of this node</w:t>
            </w:r>
            <w:r w:rsidRPr="007835B9">
              <w:rPr>
                <w:rFonts w:eastAsia="Batang"/>
                <w:lang w:eastAsia="ko-KR"/>
              </w:rPr>
              <w:t>.</w:t>
            </w:r>
          </w:p>
          <w:p w:rsidR="00A65764" w:rsidRDefault="00A65764" w:rsidP="00A65764">
            <w:pPr>
              <w:pStyle w:val="BodyTextIndent"/>
              <w:ind w:leftChars="-5" w:left="31680"/>
            </w:pPr>
          </w:p>
        </w:tc>
      </w:tr>
    </w:tbl>
    <w:p w:rsidR="00A65764" w:rsidRDefault="00A6576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5B528B" w:rsidTr="00EC03B7">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5B528B" w:rsidRDefault="00A65764" w:rsidP="00661F71">
            <w:pPr>
              <w:pStyle w:val="DefinedTerm"/>
              <w:rPr>
                <w:lang w:val="en-GB"/>
              </w:rPr>
            </w:pPr>
            <w:r w:rsidRPr="005B528B">
              <w:rPr>
                <w:lang w:val="en-GB"/>
              </w:rPr>
              <w:t>&lt;x&gt;/DiagMonConfig</w:t>
            </w:r>
          </w:p>
          <w:p w:rsidR="00A65764" w:rsidRPr="005B528B" w:rsidRDefault="00A65764" w:rsidP="00661F71">
            <w:pPr>
              <w:pStyle w:val="DefinedTerm"/>
              <w:rPr>
                <w:rFonts w:ascii="Arial" w:hAnsi="Arial"/>
                <w:sz w:val="18"/>
                <w:lang w:val="en-GB"/>
              </w:rPr>
            </w:pPr>
          </w:p>
        </w:tc>
      </w:tr>
      <w:tr w:rsidR="00A65764" w:rsidRPr="005B528B"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5B528B"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5B528B" w:rsidRDefault="00A65764" w:rsidP="00661F71">
            <w:pPr>
              <w:pStyle w:val="DefinedTerm"/>
              <w:jc w:val="center"/>
              <w:rPr>
                <w:rFonts w:ascii="Arial" w:hAnsi="Arial"/>
                <w:b w:val="0"/>
                <w:sz w:val="18"/>
                <w:lang w:val="en-GB"/>
              </w:rPr>
            </w:pPr>
          </w:p>
        </w:tc>
      </w:tr>
      <w:tr w:rsidR="00A65764" w:rsidRPr="005B528B"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A65764" w:rsidRPr="005B528B" w:rsidRDefault="00A65764"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A65764" w:rsidRPr="005B528B" w:rsidRDefault="00A65764" w:rsidP="00661F71">
            <w:pPr>
              <w:pStyle w:val="DefinedTerm"/>
              <w:jc w:val="center"/>
              <w:rPr>
                <w:b w:val="0"/>
                <w:lang w:val="en-GB"/>
              </w:rPr>
            </w:pPr>
            <w:r w:rsidRPr="005B528B">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vAlign w:val="center"/>
          </w:tcPr>
          <w:p w:rsidR="00A65764" w:rsidRPr="005B528B" w:rsidRDefault="00A65764" w:rsidP="00661F71">
            <w:pPr>
              <w:pStyle w:val="DefinedTerm"/>
              <w:jc w:val="center"/>
              <w:rPr>
                <w:b w:val="0"/>
                <w:lang w:val="en-GB"/>
              </w:rPr>
            </w:pPr>
            <w:r w:rsidRPr="005B528B">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vAlign w:val="center"/>
          </w:tcPr>
          <w:p w:rsidR="00A65764" w:rsidRPr="005B528B" w:rsidRDefault="00A65764" w:rsidP="00661F71">
            <w:pPr>
              <w:pStyle w:val="DefinedTerm"/>
              <w:jc w:val="center"/>
              <w:rPr>
                <w:b w:val="0"/>
                <w:lang w:val="en-GB"/>
              </w:rPr>
            </w:pPr>
            <w:r w:rsidRPr="005B528B">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vAlign w:val="center"/>
          </w:tcPr>
          <w:p w:rsidR="00A65764" w:rsidRPr="005B528B" w:rsidRDefault="00A65764" w:rsidP="00661F71">
            <w:pPr>
              <w:pStyle w:val="DefinedTerm"/>
              <w:jc w:val="center"/>
              <w:rPr>
                <w:b w:val="0"/>
                <w:lang w:val="en-GB"/>
              </w:rPr>
            </w:pPr>
            <w:r w:rsidRPr="005B528B">
              <w:rPr>
                <w:b w:val="0"/>
                <w:lang w:val="en-GB"/>
              </w:rPr>
              <w:t xml:space="preserve">Get </w:t>
            </w:r>
          </w:p>
        </w:tc>
        <w:tc>
          <w:tcPr>
            <w:tcW w:w="2600" w:type="dxa"/>
            <w:tcBorders>
              <w:top w:val="single" w:sz="4" w:space="0" w:color="FFFFFF"/>
              <w:left w:val="single" w:sz="4" w:space="0" w:color="000000"/>
              <w:bottom w:val="single" w:sz="4" w:space="0" w:color="FFFFFF"/>
              <w:right w:val="single" w:sz="4" w:space="0" w:color="FFFFFF"/>
            </w:tcBorders>
          </w:tcPr>
          <w:p w:rsidR="00A65764" w:rsidRPr="005B528B" w:rsidRDefault="00A65764" w:rsidP="00661F71">
            <w:pPr>
              <w:pStyle w:val="DefinedTerm"/>
              <w:jc w:val="center"/>
              <w:rPr>
                <w:b w:val="0"/>
                <w:lang w:val="en-GB"/>
              </w:rPr>
            </w:pPr>
          </w:p>
        </w:tc>
      </w:tr>
      <w:tr w:rsidR="00A65764" w:rsidRPr="005B528B"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5B528B"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A65764">
            <w:pPr>
              <w:pStyle w:val="BodyTextIndent"/>
              <w:ind w:leftChars="-5" w:left="31680"/>
            </w:pPr>
            <w:r w:rsidRPr="005B528B">
              <w:t>See [DiagMonTS] for description of this node</w:t>
            </w:r>
          </w:p>
        </w:tc>
      </w:tr>
    </w:tbl>
    <w:p w:rsidR="00A65764" w:rsidRPr="005B528B" w:rsidRDefault="00A65764" w:rsidP="00BA2DBD">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5B528B"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5B528B" w:rsidRDefault="00A65764" w:rsidP="00661F71">
            <w:pPr>
              <w:pStyle w:val="DefinedTerm"/>
              <w:rPr>
                <w:lang w:val="en-GB"/>
              </w:rPr>
            </w:pPr>
            <w:r w:rsidRPr="005B528B">
              <w:rPr>
                <w:lang w:val="en-GB"/>
              </w:rPr>
              <w:t>&lt;x&gt;/DiagMonConfig/ConfigParms</w:t>
            </w:r>
          </w:p>
          <w:p w:rsidR="00A65764" w:rsidRPr="005B528B" w:rsidRDefault="00A65764" w:rsidP="00661F71">
            <w:pPr>
              <w:pStyle w:val="DefinedTerm"/>
              <w:rPr>
                <w:rFonts w:ascii="Arial" w:hAnsi="Arial"/>
                <w:sz w:val="18"/>
                <w:lang w:val="en-GB"/>
              </w:rPr>
            </w:pPr>
          </w:p>
        </w:tc>
      </w:tr>
      <w:tr w:rsidR="00A65764" w:rsidRPr="005B528B"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5B528B"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5B528B" w:rsidRDefault="00A65764" w:rsidP="00661F71">
            <w:pPr>
              <w:pStyle w:val="DefinedTerm"/>
              <w:jc w:val="center"/>
              <w:rPr>
                <w:rFonts w:ascii="Arial" w:hAnsi="Arial"/>
                <w:b w:val="0"/>
                <w:sz w:val="18"/>
                <w:lang w:val="en-GB"/>
              </w:rPr>
            </w:pPr>
          </w:p>
        </w:tc>
      </w:tr>
      <w:tr w:rsidR="00A65764" w:rsidRPr="005B528B"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A65764" w:rsidRPr="005B528B" w:rsidRDefault="00A65764"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A65764" w:rsidRPr="005B528B" w:rsidRDefault="00A65764" w:rsidP="00661F71">
            <w:pPr>
              <w:pStyle w:val="DefinedTerm"/>
              <w:jc w:val="center"/>
              <w:rPr>
                <w:b w:val="0"/>
                <w:lang w:val="en-GB"/>
              </w:rPr>
            </w:pPr>
            <w:r w:rsidRPr="005B528B">
              <w:rPr>
                <w:b w:val="0"/>
                <w:lang w:val="en-GB"/>
              </w:rPr>
              <w:t>Required</w:t>
            </w:r>
          </w:p>
        </w:tc>
        <w:tc>
          <w:tcPr>
            <w:tcW w:w="1851" w:type="dxa"/>
            <w:tcBorders>
              <w:top w:val="single" w:sz="4" w:space="0" w:color="000000"/>
              <w:left w:val="single" w:sz="4" w:space="0" w:color="000000"/>
              <w:bottom w:val="single" w:sz="4" w:space="0" w:color="000000"/>
              <w:right w:val="single" w:sz="4" w:space="0" w:color="000000"/>
            </w:tcBorders>
            <w:vAlign w:val="center"/>
          </w:tcPr>
          <w:p w:rsidR="00A65764" w:rsidRPr="005B528B" w:rsidRDefault="00A65764" w:rsidP="00661F71">
            <w:pPr>
              <w:pStyle w:val="DefinedTerm"/>
              <w:jc w:val="center"/>
              <w:rPr>
                <w:b w:val="0"/>
                <w:lang w:val="en-GB"/>
              </w:rPr>
            </w:pPr>
            <w:r w:rsidRPr="005B528B">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vAlign w:val="center"/>
          </w:tcPr>
          <w:p w:rsidR="00A65764" w:rsidRPr="005B528B" w:rsidRDefault="00A65764" w:rsidP="00661F71">
            <w:pPr>
              <w:pStyle w:val="DefinedTerm"/>
              <w:jc w:val="center"/>
              <w:rPr>
                <w:b w:val="0"/>
                <w:lang w:val="en-GB"/>
              </w:rPr>
            </w:pPr>
            <w:r w:rsidRPr="005B528B">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vAlign w:val="center"/>
          </w:tcPr>
          <w:p w:rsidR="00A65764" w:rsidRPr="005B528B" w:rsidRDefault="00A65764" w:rsidP="00661F71">
            <w:pPr>
              <w:pStyle w:val="DefinedTerm"/>
              <w:jc w:val="center"/>
              <w:rPr>
                <w:b w:val="0"/>
                <w:lang w:val="en-GB"/>
              </w:rPr>
            </w:pPr>
            <w:r w:rsidRPr="005B528B">
              <w:rPr>
                <w:b w:val="0"/>
                <w:lang w:val="en-GB"/>
              </w:rPr>
              <w:t xml:space="preserve">Get </w:t>
            </w:r>
          </w:p>
        </w:tc>
        <w:tc>
          <w:tcPr>
            <w:tcW w:w="2600" w:type="dxa"/>
            <w:tcBorders>
              <w:top w:val="single" w:sz="4" w:space="0" w:color="FFFFFF"/>
              <w:left w:val="single" w:sz="4" w:space="0" w:color="000000"/>
              <w:bottom w:val="single" w:sz="4" w:space="0" w:color="FFFFFF"/>
              <w:right w:val="single" w:sz="4" w:space="0" w:color="FFFFFF"/>
            </w:tcBorders>
          </w:tcPr>
          <w:p w:rsidR="00A65764" w:rsidRPr="005B528B" w:rsidRDefault="00A65764" w:rsidP="00661F71">
            <w:pPr>
              <w:pStyle w:val="DefinedTerm"/>
              <w:jc w:val="center"/>
              <w:rPr>
                <w:b w:val="0"/>
                <w:lang w:val="en-GB"/>
              </w:rPr>
            </w:pPr>
          </w:p>
        </w:tc>
      </w:tr>
      <w:tr w:rsidR="00A65764" w:rsidRPr="005B528B"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5B528B"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Pr="005B528B" w:rsidRDefault="00A65764" w:rsidP="00661F71">
            <w:pPr>
              <w:rPr>
                <w:rFonts w:eastAsia="Batang"/>
                <w:lang w:eastAsia="ko-KR"/>
              </w:rPr>
            </w:pPr>
            <w:r w:rsidRPr="005B528B">
              <w:t>See [DiagMonTS] for description of this node</w:t>
            </w:r>
          </w:p>
        </w:tc>
      </w:tr>
    </w:tbl>
    <w:p w:rsidR="00A65764" w:rsidRDefault="00A65764" w:rsidP="00BA2DBD">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BF39A9">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BF39A9">
            <w:pPr>
              <w:pStyle w:val="DefinedTerm"/>
              <w:rPr>
                <w:lang w:val="en-GB"/>
              </w:rPr>
            </w:pPr>
            <w:r w:rsidRPr="007835B9">
              <w:rPr>
                <w:lang w:val="en-GB"/>
              </w:rPr>
              <w:t>&lt;x&gt;/</w:t>
            </w:r>
            <w:r w:rsidRPr="005B528B">
              <w:rPr>
                <w:lang w:val="en-GB"/>
              </w:rPr>
              <w:t>DiagMonConfig/ConfigParms</w:t>
            </w:r>
            <w:r w:rsidRPr="007835B9">
              <w:rPr>
                <w:lang w:val="en-GB"/>
              </w:rPr>
              <w:t>/&lt;x&gt;</w:t>
            </w:r>
          </w:p>
          <w:p w:rsidR="00A65764" w:rsidRPr="007835B9" w:rsidRDefault="00A65764" w:rsidP="00BF39A9">
            <w:pPr>
              <w:pStyle w:val="DefinedTerm"/>
              <w:rPr>
                <w:lang w:val="en-GB"/>
              </w:rPr>
            </w:pPr>
          </w:p>
        </w:tc>
      </w:tr>
      <w:tr w:rsidR="00A65764" w:rsidRPr="007835B9" w:rsidTr="00BF39A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BF39A9">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BF39A9">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BF39A9">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BF39A9">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BF39A9">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BF39A9">
            <w:pPr>
              <w:pStyle w:val="DefinedTerm"/>
              <w:jc w:val="center"/>
              <w:rPr>
                <w:rFonts w:ascii="Arial" w:hAnsi="Arial"/>
                <w:b w:val="0"/>
                <w:sz w:val="18"/>
                <w:lang w:val="en-GB"/>
              </w:rPr>
            </w:pPr>
          </w:p>
        </w:tc>
      </w:tr>
      <w:tr w:rsidR="00A65764" w:rsidRPr="007835B9" w:rsidTr="00BF39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BF39A9">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BF39A9">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A65764" w:rsidRPr="007835B9" w:rsidRDefault="00A65764" w:rsidP="00BF39A9">
            <w:pPr>
              <w:pStyle w:val="DefinedTerm"/>
              <w:jc w:val="center"/>
              <w:rPr>
                <w:b w:val="0"/>
                <w:lang w:val="en-GB"/>
              </w:rPr>
            </w:pPr>
            <w:r w:rsidRPr="007835B9">
              <w:rPr>
                <w:b w:val="0"/>
                <w:lang w:val="en-GB"/>
              </w:rPr>
              <w:t>ZeroOrMore</w:t>
            </w:r>
          </w:p>
        </w:tc>
        <w:tc>
          <w:tcPr>
            <w:tcW w:w="1789" w:type="dxa"/>
            <w:tcBorders>
              <w:top w:val="single" w:sz="4" w:space="0" w:color="000000"/>
              <w:bottom w:val="single" w:sz="4" w:space="0" w:color="000000"/>
            </w:tcBorders>
          </w:tcPr>
          <w:p w:rsidR="00A65764" w:rsidRPr="007835B9" w:rsidRDefault="00A65764" w:rsidP="00BF39A9">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A65764" w:rsidRPr="007835B9" w:rsidRDefault="00A65764" w:rsidP="00BF39A9">
            <w:pPr>
              <w:pStyle w:val="DefinedTerm"/>
              <w:jc w:val="center"/>
              <w:rPr>
                <w:b w:val="0"/>
                <w:lang w:val="en-GB"/>
              </w:rPr>
            </w:pPr>
            <w:r w:rsidRPr="007835B9">
              <w:rPr>
                <w:b w:val="0"/>
                <w:lang w:val="en-GB"/>
              </w:rPr>
              <w:t>Get</w:t>
            </w:r>
          </w:p>
        </w:tc>
        <w:tc>
          <w:tcPr>
            <w:tcW w:w="2600" w:type="dxa"/>
            <w:tcBorders>
              <w:right w:val="single" w:sz="4" w:space="0" w:color="FFFFFF"/>
            </w:tcBorders>
          </w:tcPr>
          <w:p w:rsidR="00A65764" w:rsidRPr="007835B9" w:rsidRDefault="00A65764" w:rsidP="00BF39A9">
            <w:pPr>
              <w:pStyle w:val="DefinedTerm"/>
              <w:jc w:val="center"/>
              <w:rPr>
                <w:b w:val="0"/>
                <w:lang w:val="en-GB"/>
              </w:rPr>
            </w:pPr>
          </w:p>
        </w:tc>
      </w:tr>
      <w:tr w:rsidR="00A65764" w:rsidRPr="007835B9" w:rsidTr="00BF39A9">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BF39A9">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Pr="007835B9" w:rsidRDefault="00A65764" w:rsidP="00BF39A9">
            <w:pPr>
              <w:pStyle w:val="BodyTextIndent"/>
              <w:keepNext/>
              <w:keepLines/>
              <w:spacing w:before="160"/>
              <w:ind w:left="0"/>
              <w:rPr>
                <w:sz w:val="24"/>
              </w:rPr>
            </w:pPr>
            <w:r w:rsidRPr="007835B9">
              <w:t xml:space="preserve">This node is a placeholder for zero or more instances of </w:t>
            </w:r>
            <w:r>
              <w:t>sensor ID</w:t>
            </w:r>
            <w:r w:rsidRPr="007835B9">
              <w:t>.</w:t>
            </w:r>
          </w:p>
        </w:tc>
      </w:tr>
    </w:tbl>
    <w:p w:rsidR="00A65764" w:rsidRDefault="00A65764" w:rsidP="00BA2DBD">
      <w:pPr>
        <w:rPr>
          <w:highlight w:val="yellow"/>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BF39A9">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BF39A9">
            <w:pPr>
              <w:pStyle w:val="DefinedTerm"/>
              <w:rPr>
                <w:lang w:val="en-GB"/>
              </w:rPr>
            </w:pPr>
            <w:r>
              <w:rPr>
                <w:lang w:val="en-GB"/>
              </w:rPr>
              <w:t>&lt;x&gt;/</w:t>
            </w:r>
            <w:r w:rsidRPr="005B528B">
              <w:rPr>
                <w:lang w:val="en-GB"/>
              </w:rPr>
              <w:t>DiagMonConfig/ConfigParms</w:t>
            </w:r>
            <w:r>
              <w:rPr>
                <w:lang w:val="en-GB"/>
              </w:rPr>
              <w:t>/&lt;x&gt;/SensorID</w:t>
            </w:r>
          </w:p>
          <w:p w:rsidR="00A65764" w:rsidRPr="007835B9" w:rsidRDefault="00A65764" w:rsidP="00BF39A9">
            <w:pPr>
              <w:pStyle w:val="DefinedTerm"/>
              <w:rPr>
                <w:rFonts w:ascii="Arial" w:hAnsi="Arial"/>
                <w:sz w:val="18"/>
                <w:lang w:val="en-GB"/>
              </w:rPr>
            </w:pPr>
          </w:p>
        </w:tc>
      </w:tr>
      <w:tr w:rsidR="00A65764" w:rsidRPr="007835B9" w:rsidTr="00BF39A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BF39A9">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BF39A9">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BF39A9">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BF39A9">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BF39A9">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BF39A9">
            <w:pPr>
              <w:pStyle w:val="DefinedTerm"/>
              <w:jc w:val="center"/>
              <w:rPr>
                <w:rFonts w:ascii="Arial" w:hAnsi="Arial"/>
                <w:b w:val="0"/>
                <w:sz w:val="18"/>
                <w:lang w:val="en-GB"/>
              </w:rPr>
            </w:pPr>
          </w:p>
        </w:tc>
      </w:tr>
      <w:tr w:rsidR="00A65764" w:rsidRPr="007835B9" w:rsidTr="00BF39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BF39A9">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BF39A9">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A65764" w:rsidRPr="007835B9" w:rsidRDefault="00A65764" w:rsidP="00BF39A9">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A65764" w:rsidRPr="007835B9" w:rsidRDefault="00A65764" w:rsidP="00BF39A9">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A65764" w:rsidRPr="007835B9" w:rsidRDefault="00A65764" w:rsidP="00BF39A9">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BF39A9">
            <w:pPr>
              <w:pStyle w:val="DefinedTerm"/>
              <w:jc w:val="center"/>
              <w:rPr>
                <w:b w:val="0"/>
                <w:lang w:val="en-GB"/>
              </w:rPr>
            </w:pPr>
          </w:p>
        </w:tc>
      </w:tr>
      <w:tr w:rsidR="00A65764" w:rsidRPr="007835B9" w:rsidTr="00BF39A9">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BF39A9">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BF39A9">
            <w:pPr>
              <w:pStyle w:val="BodyTextIndent"/>
              <w:keepNext/>
              <w:keepLines/>
              <w:spacing w:before="160"/>
              <w:ind w:left="0"/>
            </w:pPr>
            <w:r w:rsidRPr="007835B9">
              <w:t xml:space="preserve">This node contains the </w:t>
            </w:r>
            <w:r>
              <w:t xml:space="preserve">sensor ID. </w:t>
            </w:r>
          </w:p>
          <w:p w:rsidR="00A65764" w:rsidRPr="00C3439F" w:rsidRDefault="00A65764" w:rsidP="00BF39A9">
            <w:pPr>
              <w:pStyle w:val="BodyTextIndent"/>
              <w:keepNext/>
              <w:keepLines/>
              <w:spacing w:before="160"/>
              <w:ind w:left="0"/>
            </w:pPr>
          </w:p>
        </w:tc>
      </w:tr>
    </w:tbl>
    <w:p w:rsidR="00A65764" w:rsidRDefault="00A6576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5B528B"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5B528B" w:rsidRDefault="00A65764" w:rsidP="00661F71">
            <w:pPr>
              <w:pStyle w:val="DefinedTerm"/>
              <w:rPr>
                <w:lang w:val="en-GB"/>
              </w:rPr>
            </w:pPr>
            <w:r>
              <w:rPr>
                <w:lang w:val="en-GB"/>
              </w:rPr>
              <w:t>&lt;x&gt;/</w:t>
            </w:r>
            <w:r w:rsidRPr="005B528B">
              <w:rPr>
                <w:lang w:val="en-GB"/>
              </w:rPr>
              <w:t>DiagMonConfig/ConfigParms</w:t>
            </w:r>
            <w:r>
              <w:rPr>
                <w:lang w:val="en-GB"/>
              </w:rPr>
              <w:t>/&lt;x&gt;/Lower</w:t>
            </w:r>
            <w:r w:rsidRPr="005B528B">
              <w:rPr>
                <w:lang w:val="en-GB"/>
              </w:rPr>
              <w:t>Threshold</w:t>
            </w:r>
          </w:p>
          <w:p w:rsidR="00A65764" w:rsidRPr="005B528B" w:rsidRDefault="00A65764" w:rsidP="00661F71">
            <w:pPr>
              <w:pStyle w:val="DefinedTerm"/>
              <w:rPr>
                <w:lang w:val="en-GB"/>
              </w:rPr>
            </w:pPr>
          </w:p>
        </w:tc>
      </w:tr>
      <w:tr w:rsidR="00A65764" w:rsidRPr="005B528B"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5B528B" w:rsidRDefault="00A65764"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5B528B" w:rsidRDefault="00A65764" w:rsidP="00661F71">
            <w:pPr>
              <w:pStyle w:val="DefinedTerm"/>
              <w:jc w:val="center"/>
              <w:rPr>
                <w:b w:val="0"/>
                <w:lang w:val="en-GB"/>
              </w:rPr>
            </w:pPr>
          </w:p>
        </w:tc>
      </w:tr>
      <w:tr w:rsidR="00A65764" w:rsidRPr="005B528B"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A65764" w:rsidRPr="005B528B" w:rsidRDefault="00A65764"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A65764" w:rsidRPr="005B528B" w:rsidRDefault="00A65764" w:rsidP="00661F71">
            <w:pPr>
              <w:pStyle w:val="DefinedTerm"/>
              <w:jc w:val="center"/>
              <w:rPr>
                <w:b w:val="0"/>
                <w:lang w:val="en-GB"/>
              </w:rPr>
            </w:pPr>
            <w:r w:rsidRPr="005B528B">
              <w:rPr>
                <w:b w:val="0"/>
                <w:lang w:val="en-GB"/>
              </w:rPr>
              <w:t>Optional</w:t>
            </w:r>
          </w:p>
        </w:tc>
        <w:tc>
          <w:tcPr>
            <w:tcW w:w="1851" w:type="dxa"/>
            <w:tcBorders>
              <w:top w:val="single" w:sz="4" w:space="0" w:color="000000"/>
              <w:left w:val="single" w:sz="4" w:space="0" w:color="000000"/>
              <w:bottom w:val="single" w:sz="4" w:space="0" w:color="000000"/>
              <w:right w:val="single" w:sz="4" w:space="0" w:color="000000"/>
            </w:tcBorders>
            <w:vAlign w:val="center"/>
          </w:tcPr>
          <w:p w:rsidR="00A65764" w:rsidRPr="005B528B" w:rsidRDefault="00A65764" w:rsidP="00661F71">
            <w:pPr>
              <w:pStyle w:val="DefinedTerm"/>
              <w:jc w:val="center"/>
              <w:rPr>
                <w:b w:val="0"/>
                <w:lang w:val="en-GB"/>
              </w:rPr>
            </w:pPr>
            <w:r w:rsidRPr="005B528B">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vAlign w:val="center"/>
          </w:tcPr>
          <w:p w:rsidR="00A65764" w:rsidRPr="005B528B" w:rsidRDefault="00A65764" w:rsidP="00661F71">
            <w:pPr>
              <w:pStyle w:val="DefinedTerm"/>
              <w:jc w:val="center"/>
              <w:rPr>
                <w:b w:val="0"/>
                <w:lang w:val="en-GB"/>
              </w:rPr>
            </w:pPr>
            <w:r>
              <w:rPr>
                <w:b w:val="0"/>
                <w:lang w:val="en-GB"/>
              </w:rPr>
              <w:t>float</w:t>
            </w:r>
          </w:p>
        </w:tc>
        <w:tc>
          <w:tcPr>
            <w:tcW w:w="2079" w:type="dxa"/>
            <w:tcBorders>
              <w:top w:val="single" w:sz="4" w:space="0" w:color="000000"/>
              <w:left w:val="single" w:sz="4" w:space="0" w:color="000000"/>
              <w:bottom w:val="single" w:sz="4" w:space="0" w:color="000000"/>
              <w:right w:val="single" w:sz="4" w:space="0" w:color="000000"/>
            </w:tcBorders>
            <w:vAlign w:val="center"/>
          </w:tcPr>
          <w:p w:rsidR="00A65764" w:rsidRPr="005B528B" w:rsidRDefault="00A65764" w:rsidP="00661F71">
            <w:pPr>
              <w:pStyle w:val="DefinedTerm"/>
              <w:jc w:val="center"/>
              <w:rPr>
                <w:b w:val="0"/>
                <w:lang w:val="en-GB"/>
              </w:rPr>
            </w:pPr>
            <w:r>
              <w:rPr>
                <w:b w:val="0"/>
                <w:lang w:val="en-GB"/>
              </w:rPr>
              <w:t>Get, Replace</w:t>
            </w:r>
          </w:p>
        </w:tc>
        <w:tc>
          <w:tcPr>
            <w:tcW w:w="2600" w:type="dxa"/>
            <w:tcBorders>
              <w:top w:val="single" w:sz="4" w:space="0" w:color="FFFFFF"/>
              <w:left w:val="single" w:sz="4" w:space="0" w:color="000000"/>
              <w:bottom w:val="single" w:sz="4" w:space="0" w:color="FFFFFF"/>
              <w:right w:val="single" w:sz="4" w:space="0" w:color="FFFFFF"/>
            </w:tcBorders>
          </w:tcPr>
          <w:p w:rsidR="00A65764" w:rsidRPr="005B528B" w:rsidRDefault="00A65764" w:rsidP="00661F71">
            <w:pPr>
              <w:pStyle w:val="DefinedTerm"/>
              <w:jc w:val="center"/>
              <w:rPr>
                <w:b w:val="0"/>
                <w:lang w:val="en-GB"/>
              </w:rPr>
            </w:pPr>
          </w:p>
        </w:tc>
      </w:tr>
      <w:tr w:rsidR="00A65764" w:rsidRPr="005B528B"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5B528B"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A65764">
            <w:pPr>
              <w:pStyle w:val="BodyTextIndent"/>
              <w:ind w:leftChars="-5" w:left="31680"/>
            </w:pPr>
            <w:r w:rsidRPr="005B528B">
              <w:t xml:space="preserve">This node specifies the </w:t>
            </w:r>
            <w:r>
              <w:t>lower reporting threshold for the sensor specified in SensorID.</w:t>
            </w:r>
          </w:p>
        </w:tc>
      </w:tr>
    </w:tbl>
    <w:p w:rsidR="00A65764"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5B528B"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5B528B" w:rsidRDefault="00A65764" w:rsidP="00661F71">
            <w:pPr>
              <w:pStyle w:val="DefinedTerm"/>
              <w:rPr>
                <w:lang w:val="en-GB"/>
              </w:rPr>
            </w:pPr>
            <w:r w:rsidRPr="005B528B">
              <w:rPr>
                <w:lang w:val="en-GB"/>
              </w:rPr>
              <w:t>&lt;x</w:t>
            </w:r>
            <w:r>
              <w:rPr>
                <w:lang w:val="en-GB"/>
              </w:rPr>
              <w:t>&gt;/</w:t>
            </w:r>
            <w:r w:rsidRPr="005B528B">
              <w:rPr>
                <w:lang w:val="en-GB"/>
              </w:rPr>
              <w:t>DiagMonConfig/ConfigParms</w:t>
            </w:r>
            <w:r>
              <w:rPr>
                <w:lang w:val="en-GB"/>
              </w:rPr>
              <w:t>/&lt;x&gt;</w:t>
            </w:r>
            <w:r w:rsidRPr="005B528B">
              <w:rPr>
                <w:lang w:val="en-GB"/>
              </w:rPr>
              <w:t>/</w:t>
            </w:r>
            <w:r>
              <w:rPr>
                <w:lang w:val="en-GB"/>
              </w:rPr>
              <w:t>Upper</w:t>
            </w:r>
            <w:r w:rsidRPr="005B528B">
              <w:rPr>
                <w:lang w:val="en-GB"/>
              </w:rPr>
              <w:t>Threshold</w:t>
            </w:r>
          </w:p>
          <w:p w:rsidR="00A65764" w:rsidRPr="005B528B" w:rsidRDefault="00A65764" w:rsidP="00661F71">
            <w:pPr>
              <w:pStyle w:val="DefinedTerm"/>
              <w:rPr>
                <w:lang w:val="en-GB"/>
              </w:rPr>
            </w:pPr>
          </w:p>
        </w:tc>
      </w:tr>
      <w:tr w:rsidR="00A65764" w:rsidRPr="005B528B"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5B528B" w:rsidRDefault="00A65764"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5B528B" w:rsidRDefault="00A65764" w:rsidP="00661F71">
            <w:pPr>
              <w:pStyle w:val="DefinedTerm"/>
              <w:jc w:val="center"/>
              <w:rPr>
                <w:b w:val="0"/>
                <w:lang w:val="en-GB"/>
              </w:rPr>
            </w:pPr>
            <w:r w:rsidRPr="005B528B">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5B528B" w:rsidRDefault="00A65764" w:rsidP="00661F71">
            <w:pPr>
              <w:pStyle w:val="DefinedTerm"/>
              <w:jc w:val="center"/>
              <w:rPr>
                <w:b w:val="0"/>
                <w:lang w:val="en-GB"/>
              </w:rPr>
            </w:pPr>
          </w:p>
        </w:tc>
      </w:tr>
      <w:tr w:rsidR="00A65764" w:rsidRPr="005B528B"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A65764" w:rsidRPr="005B528B" w:rsidRDefault="00A65764" w:rsidP="00661F71">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tcPr>
          <w:p w:rsidR="00A65764" w:rsidRPr="005B528B" w:rsidRDefault="00A65764" w:rsidP="00661F71">
            <w:pPr>
              <w:pStyle w:val="DefinedTerm"/>
              <w:jc w:val="center"/>
              <w:rPr>
                <w:b w:val="0"/>
                <w:lang w:val="en-GB"/>
              </w:rPr>
            </w:pPr>
            <w:r w:rsidRPr="005B528B">
              <w:rPr>
                <w:b w:val="0"/>
                <w:lang w:val="en-GB"/>
              </w:rPr>
              <w:t>Optional</w:t>
            </w:r>
          </w:p>
        </w:tc>
        <w:tc>
          <w:tcPr>
            <w:tcW w:w="1851" w:type="dxa"/>
            <w:tcBorders>
              <w:top w:val="single" w:sz="4" w:space="0" w:color="000000"/>
              <w:left w:val="single" w:sz="4" w:space="0" w:color="000000"/>
              <w:bottom w:val="single" w:sz="4" w:space="0" w:color="000000"/>
              <w:right w:val="single" w:sz="4" w:space="0" w:color="000000"/>
            </w:tcBorders>
            <w:vAlign w:val="center"/>
          </w:tcPr>
          <w:p w:rsidR="00A65764" w:rsidRPr="005B528B" w:rsidRDefault="00A65764" w:rsidP="00661F71">
            <w:pPr>
              <w:pStyle w:val="DefinedTerm"/>
              <w:jc w:val="center"/>
              <w:rPr>
                <w:b w:val="0"/>
                <w:lang w:val="en-GB"/>
              </w:rPr>
            </w:pPr>
            <w:r w:rsidRPr="005B528B">
              <w:rPr>
                <w:b w:val="0"/>
                <w:lang w:val="en-GB"/>
              </w:rPr>
              <w:t>One</w:t>
            </w:r>
          </w:p>
        </w:tc>
        <w:tc>
          <w:tcPr>
            <w:tcW w:w="1789" w:type="dxa"/>
            <w:tcBorders>
              <w:top w:val="single" w:sz="4" w:space="0" w:color="000000"/>
              <w:left w:val="single" w:sz="4" w:space="0" w:color="000000"/>
              <w:bottom w:val="single" w:sz="4" w:space="0" w:color="000000"/>
              <w:right w:val="single" w:sz="4" w:space="0" w:color="000000"/>
            </w:tcBorders>
            <w:vAlign w:val="center"/>
          </w:tcPr>
          <w:p w:rsidR="00A65764" w:rsidRPr="005B528B" w:rsidRDefault="00A65764" w:rsidP="00661F71">
            <w:pPr>
              <w:pStyle w:val="DefinedTerm"/>
              <w:jc w:val="center"/>
              <w:rPr>
                <w:b w:val="0"/>
                <w:lang w:val="en-GB"/>
              </w:rPr>
            </w:pPr>
            <w:r>
              <w:rPr>
                <w:b w:val="0"/>
                <w:lang w:val="en-GB"/>
              </w:rPr>
              <w:t>float</w:t>
            </w:r>
          </w:p>
        </w:tc>
        <w:tc>
          <w:tcPr>
            <w:tcW w:w="2079" w:type="dxa"/>
            <w:tcBorders>
              <w:top w:val="single" w:sz="4" w:space="0" w:color="000000"/>
              <w:left w:val="single" w:sz="4" w:space="0" w:color="000000"/>
              <w:bottom w:val="single" w:sz="4" w:space="0" w:color="000000"/>
              <w:right w:val="single" w:sz="4" w:space="0" w:color="000000"/>
            </w:tcBorders>
            <w:vAlign w:val="center"/>
          </w:tcPr>
          <w:p w:rsidR="00A65764" w:rsidRPr="005B528B" w:rsidRDefault="00A65764" w:rsidP="00661F71">
            <w:pPr>
              <w:pStyle w:val="DefinedTerm"/>
              <w:jc w:val="center"/>
              <w:rPr>
                <w:b w:val="0"/>
                <w:lang w:val="en-GB"/>
              </w:rPr>
            </w:pPr>
            <w:r>
              <w:rPr>
                <w:b w:val="0"/>
                <w:lang w:val="en-GB"/>
              </w:rPr>
              <w:t>Get, Replace</w:t>
            </w:r>
          </w:p>
        </w:tc>
        <w:tc>
          <w:tcPr>
            <w:tcW w:w="2600" w:type="dxa"/>
            <w:tcBorders>
              <w:top w:val="single" w:sz="4" w:space="0" w:color="FFFFFF"/>
              <w:left w:val="single" w:sz="4" w:space="0" w:color="000000"/>
              <w:bottom w:val="single" w:sz="4" w:space="0" w:color="FFFFFF"/>
              <w:right w:val="single" w:sz="4" w:space="0" w:color="FFFFFF"/>
            </w:tcBorders>
          </w:tcPr>
          <w:p w:rsidR="00A65764" w:rsidRPr="005B528B" w:rsidRDefault="00A65764" w:rsidP="00661F71">
            <w:pPr>
              <w:pStyle w:val="DefinedTerm"/>
              <w:jc w:val="center"/>
              <w:rPr>
                <w:b w:val="0"/>
                <w:lang w:val="en-GB"/>
              </w:rPr>
            </w:pPr>
          </w:p>
        </w:tc>
      </w:tr>
      <w:tr w:rsidR="00A65764" w:rsidRPr="005B528B"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5B528B"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A65764">
            <w:pPr>
              <w:pStyle w:val="BodyTextIndent"/>
              <w:ind w:leftChars="-5" w:left="31680"/>
            </w:pPr>
            <w:r w:rsidRPr="005B528B">
              <w:t xml:space="preserve">This node specifies the </w:t>
            </w:r>
            <w:r>
              <w:t>upper reporting threshold for the sensor specified in SensorID.</w:t>
            </w:r>
          </w:p>
        </w:tc>
      </w:tr>
    </w:tbl>
    <w:p w:rsidR="00A65764" w:rsidRDefault="00A65764" w:rsidP="00BA2D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3D755B"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3D755B" w:rsidRDefault="00A65764" w:rsidP="003B596A">
            <w:pPr>
              <w:pStyle w:val="DefinedTerm"/>
              <w:rPr>
                <w:lang w:val="en-GB"/>
              </w:rPr>
            </w:pPr>
            <w:r w:rsidRPr="003D755B">
              <w:rPr>
                <w:lang w:val="en-GB"/>
              </w:rPr>
              <w:t>&lt;x</w:t>
            </w:r>
            <w:r>
              <w:rPr>
                <w:lang w:val="en-GB"/>
              </w:rPr>
              <w:t>&gt;/DiagMonConfig/ReportCondition</w:t>
            </w:r>
          </w:p>
          <w:p w:rsidR="00A65764" w:rsidRPr="003D755B" w:rsidRDefault="00A65764" w:rsidP="003B596A">
            <w:pPr>
              <w:pStyle w:val="DefinedTerm"/>
              <w:rPr>
                <w:lang w:val="en-GB"/>
              </w:rPr>
            </w:pPr>
          </w:p>
        </w:tc>
      </w:tr>
      <w:tr w:rsidR="00A65764" w:rsidRPr="003D755B" w:rsidTr="007208B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3D755B" w:rsidRDefault="00A65764" w:rsidP="003B596A">
            <w:pPr>
              <w:pStyle w:val="DefinedTerm"/>
              <w:jc w:val="center"/>
              <w:rPr>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3D755B" w:rsidRDefault="00A65764" w:rsidP="003B596A">
            <w:pPr>
              <w:pStyle w:val="DefinedTerm"/>
              <w:jc w:val="center"/>
              <w:rPr>
                <w:b w:val="0"/>
                <w:sz w:val="18"/>
                <w:szCs w:val="18"/>
                <w:lang w:val="en-GB"/>
              </w:rPr>
            </w:pPr>
            <w:r w:rsidRPr="003D755B">
              <w:rPr>
                <w:b w:val="0"/>
                <w:sz w:val="18"/>
                <w:szCs w:val="18"/>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3D755B" w:rsidRDefault="00A65764" w:rsidP="003B596A">
            <w:pPr>
              <w:pStyle w:val="DefinedTerm"/>
              <w:jc w:val="center"/>
              <w:rPr>
                <w:b w:val="0"/>
                <w:sz w:val="18"/>
                <w:szCs w:val="18"/>
                <w:lang w:val="en-GB"/>
              </w:rPr>
            </w:pPr>
            <w:r w:rsidRPr="003D755B">
              <w:rPr>
                <w:b w:val="0"/>
                <w:sz w:val="18"/>
                <w:szCs w:val="18"/>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3D755B" w:rsidRDefault="00A65764" w:rsidP="003B596A">
            <w:pPr>
              <w:pStyle w:val="DefinedTerm"/>
              <w:jc w:val="center"/>
              <w:rPr>
                <w:b w:val="0"/>
                <w:sz w:val="18"/>
                <w:szCs w:val="18"/>
                <w:lang w:val="en-GB"/>
              </w:rPr>
            </w:pPr>
            <w:r w:rsidRPr="003D755B">
              <w:rPr>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3D755B" w:rsidRDefault="00A65764" w:rsidP="003B596A">
            <w:pPr>
              <w:pStyle w:val="DefinedTerm"/>
              <w:jc w:val="center"/>
              <w:rPr>
                <w:b w:val="0"/>
                <w:sz w:val="18"/>
                <w:szCs w:val="18"/>
                <w:lang w:val="en-GB"/>
              </w:rPr>
            </w:pPr>
            <w:r w:rsidRPr="003D755B">
              <w:rPr>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3D755B" w:rsidRDefault="00A65764" w:rsidP="003B596A">
            <w:pPr>
              <w:pStyle w:val="DefinedTerm"/>
              <w:jc w:val="center"/>
              <w:rPr>
                <w:b w:val="0"/>
                <w:sz w:val="18"/>
                <w:szCs w:val="18"/>
                <w:lang w:val="en-GB"/>
              </w:rPr>
            </w:pPr>
          </w:p>
        </w:tc>
      </w:tr>
      <w:tr w:rsidR="00A65764" w:rsidRPr="003D755B" w:rsidTr="00720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3D755B" w:rsidRDefault="00A65764" w:rsidP="003B596A">
            <w:pPr>
              <w:pStyle w:val="DefinedTerm"/>
              <w:jc w:val="center"/>
              <w:rPr>
                <w:b w:val="0"/>
                <w:lang w:val="en-GB"/>
              </w:rPr>
            </w:pPr>
          </w:p>
        </w:tc>
        <w:tc>
          <w:tcPr>
            <w:tcW w:w="1227" w:type="dxa"/>
            <w:tcBorders>
              <w:top w:val="single" w:sz="4" w:space="0" w:color="000000"/>
              <w:bottom w:val="single" w:sz="4" w:space="0" w:color="000000"/>
            </w:tcBorders>
          </w:tcPr>
          <w:p w:rsidR="00A65764" w:rsidRPr="003D755B" w:rsidRDefault="00A65764" w:rsidP="003B596A">
            <w:pPr>
              <w:pStyle w:val="DefinedTerm"/>
              <w:jc w:val="center"/>
              <w:rPr>
                <w:rFonts w:eastAsia="SimSun"/>
                <w:b w:val="0"/>
                <w:lang w:val="en-GB" w:eastAsia="zh-CN"/>
              </w:rPr>
            </w:pPr>
            <w:r>
              <w:rPr>
                <w:b w:val="0"/>
                <w:lang w:val="en-GB"/>
              </w:rPr>
              <w:t>Required</w:t>
            </w:r>
          </w:p>
        </w:tc>
        <w:tc>
          <w:tcPr>
            <w:tcW w:w="1851" w:type="dxa"/>
            <w:tcBorders>
              <w:top w:val="single" w:sz="4" w:space="0" w:color="000000"/>
              <w:bottom w:val="single" w:sz="4" w:space="0" w:color="000000"/>
            </w:tcBorders>
          </w:tcPr>
          <w:p w:rsidR="00A65764" w:rsidRPr="003D755B" w:rsidRDefault="00A65764" w:rsidP="003B596A">
            <w:pPr>
              <w:pStyle w:val="DefinedTerm"/>
              <w:jc w:val="center"/>
              <w:rPr>
                <w:b w:val="0"/>
                <w:lang w:val="en-GB"/>
              </w:rPr>
            </w:pPr>
            <w:r>
              <w:rPr>
                <w:rFonts w:eastAsia="SimSun"/>
                <w:b w:val="0"/>
                <w:lang w:val="en-GB" w:eastAsia="zh-CN"/>
              </w:rPr>
              <w:t>One</w:t>
            </w:r>
          </w:p>
        </w:tc>
        <w:tc>
          <w:tcPr>
            <w:tcW w:w="1789" w:type="dxa"/>
            <w:tcBorders>
              <w:top w:val="single" w:sz="4" w:space="0" w:color="000000"/>
              <w:bottom w:val="single" w:sz="4" w:space="0" w:color="000000"/>
            </w:tcBorders>
          </w:tcPr>
          <w:p w:rsidR="00A65764" w:rsidRPr="003D755B" w:rsidRDefault="00A65764" w:rsidP="003B596A">
            <w:pPr>
              <w:pStyle w:val="DefinedTerm"/>
              <w:jc w:val="center"/>
              <w:rPr>
                <w:b w:val="0"/>
                <w:lang w:val="en-GB"/>
              </w:rPr>
            </w:pPr>
            <w:r>
              <w:rPr>
                <w:rFonts w:eastAsia="SimSun"/>
                <w:b w:val="0"/>
                <w:lang w:val="en-GB" w:eastAsia="zh-CN"/>
              </w:rPr>
              <w:t>node</w:t>
            </w:r>
          </w:p>
        </w:tc>
        <w:tc>
          <w:tcPr>
            <w:tcW w:w="2079" w:type="dxa"/>
            <w:tcBorders>
              <w:top w:val="single" w:sz="4" w:space="0" w:color="000000"/>
              <w:bottom w:val="single" w:sz="4" w:space="0" w:color="000000"/>
            </w:tcBorders>
          </w:tcPr>
          <w:p w:rsidR="00A65764" w:rsidRPr="003D755B" w:rsidRDefault="00A65764" w:rsidP="003B596A">
            <w:pPr>
              <w:pStyle w:val="DefinedTerm"/>
              <w:jc w:val="center"/>
              <w:rPr>
                <w:b w:val="0"/>
                <w:lang w:val="en-GB"/>
              </w:rPr>
            </w:pPr>
            <w:r w:rsidRPr="003D755B">
              <w:rPr>
                <w:b w:val="0"/>
                <w:lang w:val="en-GB"/>
              </w:rPr>
              <w:t>Get</w:t>
            </w:r>
          </w:p>
        </w:tc>
        <w:tc>
          <w:tcPr>
            <w:tcW w:w="2600" w:type="dxa"/>
            <w:tcBorders>
              <w:right w:val="single" w:sz="4" w:space="0" w:color="FFFFFF"/>
            </w:tcBorders>
          </w:tcPr>
          <w:p w:rsidR="00A65764" w:rsidRPr="003D755B" w:rsidRDefault="00A65764" w:rsidP="003B596A">
            <w:pPr>
              <w:pStyle w:val="DefinedTerm"/>
              <w:jc w:val="center"/>
              <w:rPr>
                <w:b w:val="0"/>
                <w:lang w:val="en-GB"/>
              </w:rPr>
            </w:pPr>
          </w:p>
        </w:tc>
      </w:tr>
      <w:tr w:rsidR="00A65764" w:rsidRPr="003D755B"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3D755B" w:rsidRDefault="00A65764"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Pr="003D755B" w:rsidRDefault="00A65764" w:rsidP="003B596A">
            <w:pPr>
              <w:pStyle w:val="BodyTextIndent"/>
              <w:keepNext/>
              <w:keepLines/>
              <w:spacing w:before="160"/>
              <w:ind w:left="0"/>
              <w:rPr>
                <w:rFonts w:eastAsia="MS Mincho"/>
                <w:lang w:eastAsia="ja-JP"/>
              </w:rPr>
            </w:pPr>
            <w:r w:rsidRPr="007835B9">
              <w:t>See [DiagMonTS] for description of this node</w:t>
            </w:r>
            <w:r w:rsidRPr="007835B9">
              <w:rPr>
                <w:rFonts w:eastAsia="Batang"/>
                <w:lang w:eastAsia="ko-KR"/>
              </w:rPr>
              <w:t>.</w:t>
            </w:r>
          </w:p>
        </w:tc>
      </w:tr>
    </w:tbl>
    <w:p w:rsidR="00A65764" w:rsidRDefault="00A65764" w:rsidP="00BA2D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3D755B"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3D755B" w:rsidRDefault="00A65764" w:rsidP="003B596A">
            <w:pPr>
              <w:pStyle w:val="DefinedTerm"/>
              <w:rPr>
                <w:lang w:val="en-GB"/>
              </w:rPr>
            </w:pPr>
            <w:r w:rsidRPr="003D755B">
              <w:rPr>
                <w:lang w:val="en-GB"/>
              </w:rPr>
              <w:t>&lt;x&gt;/DiagMonConfig/ReportCondition/</w:t>
            </w:r>
            <w:r>
              <w:rPr>
                <w:lang w:val="en-GB"/>
              </w:rPr>
              <w:t>ReportChannel</w:t>
            </w:r>
          </w:p>
          <w:p w:rsidR="00A65764" w:rsidRPr="003D755B" w:rsidRDefault="00A65764" w:rsidP="003B596A">
            <w:pPr>
              <w:pStyle w:val="DefinedTerm"/>
              <w:rPr>
                <w:lang w:val="en-GB"/>
              </w:rPr>
            </w:pPr>
          </w:p>
        </w:tc>
      </w:tr>
      <w:tr w:rsidR="00A65764" w:rsidRPr="003D755B" w:rsidTr="007208B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3D755B" w:rsidRDefault="00A65764" w:rsidP="003B596A">
            <w:pPr>
              <w:pStyle w:val="DefinedTerm"/>
              <w:jc w:val="center"/>
              <w:rPr>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3D755B" w:rsidRDefault="00A65764" w:rsidP="003B596A">
            <w:pPr>
              <w:pStyle w:val="DefinedTerm"/>
              <w:jc w:val="center"/>
              <w:rPr>
                <w:b w:val="0"/>
                <w:sz w:val="18"/>
                <w:szCs w:val="18"/>
                <w:lang w:val="en-GB"/>
              </w:rPr>
            </w:pPr>
            <w:r w:rsidRPr="003D755B">
              <w:rPr>
                <w:b w:val="0"/>
                <w:sz w:val="18"/>
                <w:szCs w:val="18"/>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3D755B" w:rsidRDefault="00A65764" w:rsidP="003B596A">
            <w:pPr>
              <w:pStyle w:val="DefinedTerm"/>
              <w:jc w:val="center"/>
              <w:rPr>
                <w:b w:val="0"/>
                <w:sz w:val="18"/>
                <w:szCs w:val="18"/>
                <w:lang w:val="en-GB"/>
              </w:rPr>
            </w:pPr>
            <w:r w:rsidRPr="003D755B">
              <w:rPr>
                <w:b w:val="0"/>
                <w:sz w:val="18"/>
                <w:szCs w:val="18"/>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3D755B" w:rsidRDefault="00A65764" w:rsidP="003B596A">
            <w:pPr>
              <w:pStyle w:val="DefinedTerm"/>
              <w:jc w:val="center"/>
              <w:rPr>
                <w:b w:val="0"/>
                <w:sz w:val="18"/>
                <w:szCs w:val="18"/>
                <w:lang w:val="en-GB"/>
              </w:rPr>
            </w:pPr>
            <w:r w:rsidRPr="003D755B">
              <w:rPr>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3D755B" w:rsidRDefault="00A65764" w:rsidP="003B596A">
            <w:pPr>
              <w:pStyle w:val="DefinedTerm"/>
              <w:jc w:val="center"/>
              <w:rPr>
                <w:b w:val="0"/>
                <w:sz w:val="18"/>
                <w:szCs w:val="18"/>
                <w:lang w:val="en-GB"/>
              </w:rPr>
            </w:pPr>
            <w:r w:rsidRPr="003D755B">
              <w:rPr>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3D755B" w:rsidRDefault="00A65764" w:rsidP="003B596A">
            <w:pPr>
              <w:pStyle w:val="DefinedTerm"/>
              <w:jc w:val="center"/>
              <w:rPr>
                <w:b w:val="0"/>
                <w:sz w:val="18"/>
                <w:szCs w:val="18"/>
                <w:lang w:val="en-GB"/>
              </w:rPr>
            </w:pPr>
          </w:p>
        </w:tc>
      </w:tr>
      <w:tr w:rsidR="00A65764" w:rsidRPr="003D755B" w:rsidTr="00720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3D755B" w:rsidRDefault="00A65764" w:rsidP="003B596A">
            <w:pPr>
              <w:pStyle w:val="DefinedTerm"/>
              <w:jc w:val="center"/>
              <w:rPr>
                <w:b w:val="0"/>
                <w:lang w:val="en-GB"/>
              </w:rPr>
            </w:pPr>
          </w:p>
        </w:tc>
        <w:tc>
          <w:tcPr>
            <w:tcW w:w="1227" w:type="dxa"/>
            <w:tcBorders>
              <w:top w:val="single" w:sz="4" w:space="0" w:color="000000"/>
              <w:bottom w:val="single" w:sz="4" w:space="0" w:color="000000"/>
            </w:tcBorders>
          </w:tcPr>
          <w:p w:rsidR="00A65764" w:rsidRPr="003D755B" w:rsidRDefault="00A65764" w:rsidP="003B596A">
            <w:pPr>
              <w:pStyle w:val="DefinedTerm"/>
              <w:jc w:val="center"/>
              <w:rPr>
                <w:rFonts w:eastAsia="SimSun"/>
                <w:b w:val="0"/>
                <w:lang w:val="en-GB" w:eastAsia="zh-CN"/>
              </w:rPr>
            </w:pPr>
            <w:r w:rsidRPr="003D755B">
              <w:rPr>
                <w:b w:val="0"/>
                <w:lang w:val="en-GB"/>
              </w:rPr>
              <w:t>O</w:t>
            </w:r>
            <w:r w:rsidRPr="003D755B">
              <w:rPr>
                <w:rFonts w:eastAsia="SimSun"/>
                <w:b w:val="0"/>
                <w:lang w:val="en-GB" w:eastAsia="zh-CN"/>
              </w:rPr>
              <w:t>ptional</w:t>
            </w:r>
          </w:p>
        </w:tc>
        <w:tc>
          <w:tcPr>
            <w:tcW w:w="1851" w:type="dxa"/>
            <w:tcBorders>
              <w:top w:val="single" w:sz="4" w:space="0" w:color="000000"/>
              <w:bottom w:val="single" w:sz="4" w:space="0" w:color="000000"/>
            </w:tcBorders>
          </w:tcPr>
          <w:p w:rsidR="00A65764" w:rsidRPr="003D755B" w:rsidRDefault="00A65764" w:rsidP="003B596A">
            <w:pPr>
              <w:pStyle w:val="DefinedTerm"/>
              <w:jc w:val="center"/>
              <w:rPr>
                <w:b w:val="0"/>
                <w:lang w:val="en-GB"/>
              </w:rPr>
            </w:pPr>
            <w:r>
              <w:rPr>
                <w:rFonts w:eastAsia="SimSun"/>
                <w:b w:val="0"/>
                <w:lang w:val="en-GB" w:eastAsia="zh-CN"/>
              </w:rPr>
              <w:t>One</w:t>
            </w:r>
          </w:p>
        </w:tc>
        <w:tc>
          <w:tcPr>
            <w:tcW w:w="1789" w:type="dxa"/>
            <w:tcBorders>
              <w:top w:val="single" w:sz="4" w:space="0" w:color="000000"/>
              <w:bottom w:val="single" w:sz="4" w:space="0" w:color="000000"/>
            </w:tcBorders>
          </w:tcPr>
          <w:p w:rsidR="00A65764" w:rsidRPr="003D755B" w:rsidRDefault="00A65764" w:rsidP="003B596A">
            <w:pPr>
              <w:pStyle w:val="DefinedTerm"/>
              <w:jc w:val="center"/>
              <w:rPr>
                <w:b w:val="0"/>
                <w:lang w:val="en-GB"/>
              </w:rPr>
            </w:pPr>
            <w:r>
              <w:rPr>
                <w:rFonts w:eastAsia="SimSun"/>
                <w:b w:val="0"/>
                <w:lang w:val="en-GB" w:eastAsia="zh-CN"/>
              </w:rPr>
              <w:t>int</w:t>
            </w:r>
          </w:p>
        </w:tc>
        <w:tc>
          <w:tcPr>
            <w:tcW w:w="2079" w:type="dxa"/>
            <w:tcBorders>
              <w:top w:val="single" w:sz="4" w:space="0" w:color="000000"/>
              <w:bottom w:val="single" w:sz="4" w:space="0" w:color="000000"/>
            </w:tcBorders>
          </w:tcPr>
          <w:p w:rsidR="00A65764" w:rsidRPr="003D755B" w:rsidRDefault="00A65764" w:rsidP="003B596A">
            <w:pPr>
              <w:pStyle w:val="DefinedTerm"/>
              <w:jc w:val="center"/>
              <w:rPr>
                <w:b w:val="0"/>
                <w:lang w:val="en-GB"/>
              </w:rPr>
            </w:pPr>
            <w:r w:rsidRPr="003D755B">
              <w:rPr>
                <w:b w:val="0"/>
                <w:lang w:val="en-GB"/>
              </w:rPr>
              <w:t>Get</w:t>
            </w:r>
            <w:r>
              <w:rPr>
                <w:b w:val="0"/>
                <w:lang w:val="en-GB"/>
              </w:rPr>
              <w:t>, Replace</w:t>
            </w:r>
          </w:p>
        </w:tc>
        <w:tc>
          <w:tcPr>
            <w:tcW w:w="2600" w:type="dxa"/>
            <w:tcBorders>
              <w:right w:val="single" w:sz="4" w:space="0" w:color="FFFFFF"/>
            </w:tcBorders>
          </w:tcPr>
          <w:p w:rsidR="00A65764" w:rsidRPr="003D755B" w:rsidRDefault="00A65764" w:rsidP="003B596A">
            <w:pPr>
              <w:pStyle w:val="DefinedTerm"/>
              <w:jc w:val="center"/>
              <w:rPr>
                <w:b w:val="0"/>
                <w:lang w:val="en-GB"/>
              </w:rPr>
            </w:pPr>
          </w:p>
        </w:tc>
      </w:tr>
      <w:tr w:rsidR="00A65764" w:rsidRPr="003D755B"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3D755B" w:rsidRDefault="00A65764"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Pr="003D755B" w:rsidRDefault="00A65764" w:rsidP="003B596A">
            <w:pPr>
              <w:pStyle w:val="BodyTextIndent"/>
              <w:keepNext/>
              <w:keepLines/>
              <w:spacing w:before="160"/>
              <w:ind w:left="0"/>
              <w:rPr>
                <w:rFonts w:eastAsia="MS Mincho"/>
                <w:lang w:eastAsia="ja-JP"/>
              </w:rPr>
            </w:pPr>
            <w:r w:rsidRPr="007835B9">
              <w:t>See [DiagMonTS] for description of this node</w:t>
            </w:r>
            <w:r w:rsidRPr="007835B9">
              <w:rPr>
                <w:rFonts w:eastAsia="Batang"/>
                <w:lang w:eastAsia="ko-KR"/>
              </w:rPr>
              <w:t>.</w:t>
            </w:r>
          </w:p>
        </w:tc>
      </w:tr>
    </w:tbl>
    <w:p w:rsidR="00A65764" w:rsidRDefault="00A65764" w:rsidP="00DC2567">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3D755B"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3D755B" w:rsidRDefault="00A65764" w:rsidP="003B596A">
            <w:pPr>
              <w:pStyle w:val="DefinedTerm"/>
              <w:rPr>
                <w:lang w:val="en-GB"/>
              </w:rPr>
            </w:pPr>
            <w:r w:rsidRPr="003D755B">
              <w:rPr>
                <w:lang w:val="en-GB"/>
              </w:rPr>
              <w:t>&lt;x&gt;/DiagMonConfig/ReportCondition/</w:t>
            </w:r>
            <w:r>
              <w:rPr>
                <w:lang w:val="en-GB"/>
              </w:rPr>
              <w:t>ReportRecipient</w:t>
            </w:r>
          </w:p>
          <w:p w:rsidR="00A65764" w:rsidRPr="003D755B" w:rsidRDefault="00A65764" w:rsidP="003B596A">
            <w:pPr>
              <w:pStyle w:val="DefinedTerm"/>
              <w:rPr>
                <w:lang w:val="en-GB"/>
              </w:rPr>
            </w:pPr>
          </w:p>
        </w:tc>
      </w:tr>
      <w:tr w:rsidR="00A65764" w:rsidRPr="003D755B" w:rsidTr="007208B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3D755B" w:rsidRDefault="00A65764" w:rsidP="003B596A">
            <w:pPr>
              <w:pStyle w:val="DefinedTerm"/>
              <w:jc w:val="center"/>
              <w:rPr>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3D755B" w:rsidRDefault="00A65764" w:rsidP="003B596A">
            <w:pPr>
              <w:pStyle w:val="DefinedTerm"/>
              <w:jc w:val="center"/>
              <w:rPr>
                <w:b w:val="0"/>
                <w:sz w:val="18"/>
                <w:szCs w:val="18"/>
                <w:lang w:val="en-GB"/>
              </w:rPr>
            </w:pPr>
            <w:r w:rsidRPr="003D755B">
              <w:rPr>
                <w:b w:val="0"/>
                <w:sz w:val="18"/>
                <w:szCs w:val="18"/>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3D755B" w:rsidRDefault="00A65764" w:rsidP="003B596A">
            <w:pPr>
              <w:pStyle w:val="DefinedTerm"/>
              <w:jc w:val="center"/>
              <w:rPr>
                <w:b w:val="0"/>
                <w:sz w:val="18"/>
                <w:szCs w:val="18"/>
                <w:lang w:val="en-GB"/>
              </w:rPr>
            </w:pPr>
            <w:r w:rsidRPr="003D755B">
              <w:rPr>
                <w:b w:val="0"/>
                <w:sz w:val="18"/>
                <w:szCs w:val="18"/>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3D755B" w:rsidRDefault="00A65764" w:rsidP="003B596A">
            <w:pPr>
              <w:pStyle w:val="DefinedTerm"/>
              <w:jc w:val="center"/>
              <w:rPr>
                <w:b w:val="0"/>
                <w:sz w:val="18"/>
                <w:szCs w:val="18"/>
                <w:lang w:val="en-GB"/>
              </w:rPr>
            </w:pPr>
            <w:r w:rsidRPr="003D755B">
              <w:rPr>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3D755B" w:rsidRDefault="00A65764" w:rsidP="003B596A">
            <w:pPr>
              <w:pStyle w:val="DefinedTerm"/>
              <w:jc w:val="center"/>
              <w:rPr>
                <w:b w:val="0"/>
                <w:sz w:val="18"/>
                <w:szCs w:val="18"/>
                <w:lang w:val="en-GB"/>
              </w:rPr>
            </w:pPr>
            <w:r w:rsidRPr="003D755B">
              <w:rPr>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3D755B" w:rsidRDefault="00A65764" w:rsidP="003B596A">
            <w:pPr>
              <w:pStyle w:val="DefinedTerm"/>
              <w:jc w:val="center"/>
              <w:rPr>
                <w:b w:val="0"/>
                <w:sz w:val="18"/>
                <w:szCs w:val="18"/>
                <w:lang w:val="en-GB"/>
              </w:rPr>
            </w:pPr>
          </w:p>
        </w:tc>
      </w:tr>
      <w:tr w:rsidR="00A65764" w:rsidRPr="003D755B" w:rsidTr="007208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3D755B" w:rsidRDefault="00A65764" w:rsidP="003B596A">
            <w:pPr>
              <w:pStyle w:val="DefinedTerm"/>
              <w:jc w:val="center"/>
              <w:rPr>
                <w:b w:val="0"/>
                <w:lang w:val="en-GB"/>
              </w:rPr>
            </w:pPr>
          </w:p>
        </w:tc>
        <w:tc>
          <w:tcPr>
            <w:tcW w:w="1227" w:type="dxa"/>
            <w:tcBorders>
              <w:top w:val="single" w:sz="4" w:space="0" w:color="000000"/>
              <w:bottom w:val="single" w:sz="4" w:space="0" w:color="000000"/>
            </w:tcBorders>
          </w:tcPr>
          <w:p w:rsidR="00A65764" w:rsidRPr="003D755B" w:rsidRDefault="00A65764" w:rsidP="003B596A">
            <w:pPr>
              <w:pStyle w:val="DefinedTerm"/>
              <w:jc w:val="center"/>
              <w:rPr>
                <w:rFonts w:eastAsia="SimSun"/>
                <w:b w:val="0"/>
                <w:lang w:val="en-GB" w:eastAsia="zh-CN"/>
              </w:rPr>
            </w:pPr>
            <w:r w:rsidRPr="003D755B">
              <w:rPr>
                <w:b w:val="0"/>
                <w:lang w:val="en-GB"/>
              </w:rPr>
              <w:t>O</w:t>
            </w:r>
            <w:r w:rsidRPr="003D755B">
              <w:rPr>
                <w:rFonts w:eastAsia="SimSun"/>
                <w:b w:val="0"/>
                <w:lang w:val="en-GB" w:eastAsia="zh-CN"/>
              </w:rPr>
              <w:t>ptional</w:t>
            </w:r>
          </w:p>
        </w:tc>
        <w:tc>
          <w:tcPr>
            <w:tcW w:w="1851" w:type="dxa"/>
            <w:tcBorders>
              <w:top w:val="single" w:sz="4" w:space="0" w:color="000000"/>
              <w:bottom w:val="single" w:sz="4" w:space="0" w:color="000000"/>
            </w:tcBorders>
          </w:tcPr>
          <w:p w:rsidR="00A65764" w:rsidRPr="003D755B" w:rsidRDefault="00A65764" w:rsidP="003B596A">
            <w:pPr>
              <w:pStyle w:val="DefinedTerm"/>
              <w:jc w:val="center"/>
              <w:rPr>
                <w:b w:val="0"/>
                <w:lang w:val="en-GB"/>
              </w:rPr>
            </w:pPr>
            <w:r>
              <w:rPr>
                <w:rFonts w:eastAsia="SimSun"/>
                <w:b w:val="0"/>
                <w:lang w:val="en-GB" w:eastAsia="zh-CN"/>
              </w:rPr>
              <w:t>One</w:t>
            </w:r>
          </w:p>
        </w:tc>
        <w:tc>
          <w:tcPr>
            <w:tcW w:w="1789" w:type="dxa"/>
            <w:tcBorders>
              <w:top w:val="single" w:sz="4" w:space="0" w:color="000000"/>
              <w:bottom w:val="single" w:sz="4" w:space="0" w:color="000000"/>
            </w:tcBorders>
          </w:tcPr>
          <w:p w:rsidR="00A65764" w:rsidRPr="003D755B" w:rsidRDefault="00A65764" w:rsidP="003B596A">
            <w:pPr>
              <w:pStyle w:val="DefinedTerm"/>
              <w:jc w:val="center"/>
              <w:rPr>
                <w:b w:val="0"/>
                <w:lang w:val="en-GB"/>
              </w:rPr>
            </w:pPr>
            <w:r>
              <w:rPr>
                <w:rFonts w:eastAsia="SimSun"/>
                <w:b w:val="0"/>
                <w:lang w:val="en-GB" w:eastAsia="zh-CN"/>
              </w:rPr>
              <w:t>chr</w:t>
            </w:r>
          </w:p>
        </w:tc>
        <w:tc>
          <w:tcPr>
            <w:tcW w:w="2079" w:type="dxa"/>
            <w:tcBorders>
              <w:top w:val="single" w:sz="4" w:space="0" w:color="000000"/>
              <w:bottom w:val="single" w:sz="4" w:space="0" w:color="000000"/>
            </w:tcBorders>
          </w:tcPr>
          <w:p w:rsidR="00A65764" w:rsidRPr="003D755B" w:rsidRDefault="00A65764" w:rsidP="003B596A">
            <w:pPr>
              <w:pStyle w:val="DefinedTerm"/>
              <w:jc w:val="center"/>
              <w:rPr>
                <w:b w:val="0"/>
                <w:lang w:val="en-GB"/>
              </w:rPr>
            </w:pPr>
            <w:r w:rsidRPr="003D755B">
              <w:rPr>
                <w:b w:val="0"/>
                <w:lang w:val="en-GB"/>
              </w:rPr>
              <w:t>Get</w:t>
            </w:r>
            <w:r>
              <w:rPr>
                <w:b w:val="0"/>
                <w:lang w:val="en-GB"/>
              </w:rPr>
              <w:t>, Replace</w:t>
            </w:r>
          </w:p>
        </w:tc>
        <w:tc>
          <w:tcPr>
            <w:tcW w:w="2600" w:type="dxa"/>
            <w:tcBorders>
              <w:right w:val="single" w:sz="4" w:space="0" w:color="FFFFFF"/>
            </w:tcBorders>
          </w:tcPr>
          <w:p w:rsidR="00A65764" w:rsidRPr="003D755B" w:rsidRDefault="00A65764" w:rsidP="003B596A">
            <w:pPr>
              <w:pStyle w:val="DefinedTerm"/>
              <w:jc w:val="center"/>
              <w:rPr>
                <w:b w:val="0"/>
                <w:lang w:val="en-GB"/>
              </w:rPr>
            </w:pPr>
          </w:p>
        </w:tc>
      </w:tr>
      <w:tr w:rsidR="00A65764" w:rsidRPr="003D755B"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3D755B" w:rsidRDefault="00A65764"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Pr="003D755B" w:rsidRDefault="00A65764" w:rsidP="003B596A">
            <w:pPr>
              <w:pStyle w:val="BodyTextIndent"/>
              <w:keepNext/>
              <w:keepLines/>
              <w:spacing w:before="160"/>
              <w:ind w:left="0"/>
              <w:rPr>
                <w:rFonts w:eastAsia="MS Mincho"/>
                <w:lang w:eastAsia="ja-JP"/>
              </w:rPr>
            </w:pPr>
            <w:r w:rsidRPr="007835B9">
              <w:t>See [DiagMonTS] for description of this node</w:t>
            </w:r>
            <w:r w:rsidRPr="007835B9">
              <w:rPr>
                <w:rFonts w:eastAsia="Batang"/>
                <w:lang w:eastAsia="ko-KR"/>
              </w:rPr>
              <w:t>.</w:t>
            </w:r>
          </w:p>
        </w:tc>
      </w:tr>
    </w:tbl>
    <w:p w:rsidR="00A65764" w:rsidRPr="007835B9"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sidRPr="007835B9">
              <w:rPr>
                <w:lang w:val="en-GB"/>
              </w:rPr>
              <w:t>&lt;x&gt;/DiagMonData</w:t>
            </w:r>
          </w:p>
          <w:p w:rsidR="00A65764" w:rsidRPr="007835B9" w:rsidRDefault="00A65764" w:rsidP="00661F71">
            <w:pPr>
              <w:pStyle w:val="DefinedTerm"/>
              <w:rPr>
                <w:sz w:val="18"/>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A65764">
            <w:pPr>
              <w:pStyle w:val="BodyTextIndent"/>
              <w:ind w:leftChars="-5" w:left="31680"/>
            </w:pPr>
            <w:r w:rsidRPr="007835B9">
              <w:t>See [DiagMonTS] for description of this node</w:t>
            </w:r>
            <w:r w:rsidRPr="007835B9">
              <w:rPr>
                <w:rFonts w:eastAsia="Batang"/>
                <w:lang w:eastAsia="ko-KR"/>
              </w:rPr>
              <w:t>.</w:t>
            </w:r>
          </w:p>
        </w:tc>
      </w:tr>
    </w:tbl>
    <w:p w:rsidR="00A65764" w:rsidRPr="007835B9"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sidRPr="007835B9">
              <w:rPr>
                <w:lang w:val="en-GB"/>
              </w:rPr>
              <w:t>&lt;x&gt;/DiagMonData/&lt;x&gt;</w:t>
            </w:r>
          </w:p>
          <w:p w:rsidR="00A65764" w:rsidRPr="007835B9" w:rsidRDefault="00A65764" w:rsidP="00661F71">
            <w:pPr>
              <w:pStyle w:val="DefinedTerm"/>
              <w:rPr>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ZeroOrMore</w:t>
            </w:r>
          </w:p>
        </w:tc>
        <w:tc>
          <w:tcPr>
            <w:tcW w:w="178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Get</w:t>
            </w:r>
          </w:p>
        </w:tc>
        <w:tc>
          <w:tcPr>
            <w:tcW w:w="2600" w:type="dxa"/>
            <w:tcBorders>
              <w:right w:val="single" w:sz="4" w:space="0" w:color="FFFFFF"/>
            </w:tcBorders>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BodyTextIndent"/>
              <w:keepNext/>
              <w:keepLines/>
              <w:spacing w:before="160"/>
              <w:ind w:left="0"/>
              <w:rPr>
                <w:sz w:val="24"/>
              </w:rPr>
            </w:pPr>
            <w:r w:rsidRPr="007835B9">
              <w:t xml:space="preserve">This node is a placeholder for zero or more instances of </w:t>
            </w:r>
            <w:r>
              <w:t>sensor</w:t>
            </w:r>
            <w:r w:rsidRPr="007835B9">
              <w:t xml:space="preserve"> </w:t>
            </w:r>
            <w:r>
              <w:t>ID</w:t>
            </w:r>
            <w:r w:rsidRPr="007835B9">
              <w:t>.</w:t>
            </w:r>
          </w:p>
        </w:tc>
      </w:tr>
    </w:tbl>
    <w:p w:rsidR="00A65764"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BF39A9">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BF39A9">
            <w:pPr>
              <w:pStyle w:val="DefinedTerm"/>
              <w:rPr>
                <w:lang w:val="en-GB"/>
              </w:rPr>
            </w:pPr>
            <w:r>
              <w:rPr>
                <w:lang w:val="en-GB"/>
              </w:rPr>
              <w:t>&lt;x&gt;/DiagMonData/&lt;x&gt;/SensorID</w:t>
            </w:r>
          </w:p>
          <w:p w:rsidR="00A65764" w:rsidRPr="007835B9" w:rsidRDefault="00A65764" w:rsidP="00BF39A9">
            <w:pPr>
              <w:pStyle w:val="DefinedTerm"/>
              <w:rPr>
                <w:rFonts w:ascii="Arial" w:hAnsi="Arial"/>
                <w:sz w:val="18"/>
                <w:lang w:val="en-GB"/>
              </w:rPr>
            </w:pPr>
          </w:p>
        </w:tc>
      </w:tr>
      <w:tr w:rsidR="00A65764" w:rsidRPr="007835B9" w:rsidTr="00BF39A9">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BF39A9">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BF39A9">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BF39A9">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BF39A9">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BF39A9">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BF39A9">
            <w:pPr>
              <w:pStyle w:val="DefinedTerm"/>
              <w:jc w:val="center"/>
              <w:rPr>
                <w:rFonts w:ascii="Arial" w:hAnsi="Arial"/>
                <w:b w:val="0"/>
                <w:sz w:val="18"/>
                <w:lang w:val="en-GB"/>
              </w:rPr>
            </w:pPr>
          </w:p>
        </w:tc>
      </w:tr>
      <w:tr w:rsidR="00A65764" w:rsidRPr="007835B9" w:rsidTr="00BF39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BF39A9">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BF39A9">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A65764" w:rsidRPr="007835B9" w:rsidRDefault="00A65764" w:rsidP="00BF39A9">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A65764" w:rsidRPr="007835B9" w:rsidRDefault="00A65764" w:rsidP="00BF39A9">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A65764" w:rsidRPr="007835B9" w:rsidRDefault="00A65764" w:rsidP="00BF39A9">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BF39A9">
            <w:pPr>
              <w:pStyle w:val="DefinedTerm"/>
              <w:jc w:val="center"/>
              <w:rPr>
                <w:b w:val="0"/>
                <w:lang w:val="en-GB"/>
              </w:rPr>
            </w:pPr>
          </w:p>
        </w:tc>
      </w:tr>
      <w:tr w:rsidR="00A65764" w:rsidRPr="007835B9" w:rsidTr="00BF39A9">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BF39A9">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BF39A9">
            <w:pPr>
              <w:pStyle w:val="BodyTextIndent"/>
              <w:keepNext/>
              <w:keepLines/>
              <w:spacing w:before="160"/>
              <w:ind w:left="0"/>
            </w:pPr>
            <w:r w:rsidRPr="007835B9">
              <w:t xml:space="preserve">This node contains the </w:t>
            </w:r>
            <w:r>
              <w:t xml:space="preserve">sensor ID. </w:t>
            </w:r>
          </w:p>
          <w:p w:rsidR="00A65764" w:rsidRPr="00C3439F" w:rsidRDefault="00A65764" w:rsidP="00BF39A9">
            <w:pPr>
              <w:pStyle w:val="BodyTextIndent"/>
              <w:keepNext/>
              <w:keepLines/>
              <w:spacing w:before="160"/>
              <w:ind w:left="0"/>
            </w:pPr>
          </w:p>
        </w:tc>
      </w:tr>
    </w:tbl>
    <w:p w:rsidR="00A65764" w:rsidRDefault="00A6576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Pr>
                <w:lang w:val="en-GB"/>
              </w:rPr>
              <w:t>&lt;x&gt;/DiagMonData/&lt;x&gt;/Sensor</w:t>
            </w:r>
            <w:r w:rsidRPr="007835B9">
              <w:rPr>
                <w:lang w:val="en-GB"/>
              </w:rPr>
              <w:t>Status</w:t>
            </w:r>
          </w:p>
          <w:p w:rsidR="00A65764" w:rsidRPr="007835B9" w:rsidRDefault="00A65764" w:rsidP="00661F71">
            <w:pPr>
              <w:pStyle w:val="DefinedTerm"/>
              <w:rPr>
                <w:rFonts w:ascii="Arial" w:hAnsi="Arial"/>
                <w:sz w:val="18"/>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Pr>
                <w:b w:val="0"/>
                <w:lang w:val="en-GB"/>
              </w:rPr>
              <w:t>int</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661F71">
            <w:pPr>
              <w:pStyle w:val="Definition"/>
              <w:keepNext/>
              <w:keepLines/>
              <w:spacing w:before="160"/>
              <w:ind w:left="0"/>
              <w:rPr>
                <w:lang w:val="en-GB"/>
              </w:rPr>
            </w:pPr>
            <w:r w:rsidRPr="007835B9">
              <w:rPr>
                <w:lang w:val="en-GB"/>
              </w:rPr>
              <w:t xml:space="preserve">This node is used to indicate the status of the </w:t>
            </w:r>
            <w:r>
              <w:rPr>
                <w:lang w:val="en-GB"/>
              </w:rPr>
              <w:t>sensor</w:t>
            </w:r>
            <w:r w:rsidRPr="007835B9">
              <w:rPr>
                <w:lang w:val="en-GB"/>
              </w:rPr>
              <w:t xml:space="preserve">. The value of </w:t>
            </w:r>
            <w:r>
              <w:rPr>
                <w:lang w:val="en-GB"/>
              </w:rPr>
              <w:t>Sensor</w:t>
            </w:r>
            <w:r w:rsidRPr="007835B9">
              <w:rPr>
                <w:lang w:val="en-GB"/>
              </w:rPr>
              <w:t>Status MUST be one of the following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72"/>
              <w:gridCol w:w="1972"/>
              <w:gridCol w:w="5376"/>
            </w:tblGrid>
            <w:tr w:rsidR="00A65764" w:rsidTr="00661F71">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keepNext/>
                    <w:keepLines/>
                    <w:suppressAutoHyphens/>
                    <w:autoSpaceDE w:val="0"/>
                    <w:autoSpaceDN w:val="0"/>
                    <w:adjustRightInd w:val="0"/>
                    <w:spacing w:before="160"/>
                    <w:rPr>
                      <w:b/>
                    </w:rPr>
                  </w:pPr>
                  <w:r>
                    <w:rPr>
                      <w:b/>
                    </w:rPr>
                    <w:t>Sensor</w:t>
                  </w:r>
                  <w:r w:rsidRPr="002A3BEB">
                    <w:rPr>
                      <w:b/>
                    </w:rPr>
                    <w:t>Status</w:t>
                  </w:r>
                </w:p>
              </w:tc>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RefLabel"/>
                    <w:keepNext/>
                    <w:keepLines/>
                    <w:suppressAutoHyphens/>
                    <w:autoSpaceDE w:val="0"/>
                    <w:autoSpaceDN w:val="0"/>
                    <w:adjustRightInd w:val="0"/>
                    <w:spacing w:before="160" w:after="0"/>
                    <w:rPr>
                      <w:sz w:val="20"/>
                    </w:rPr>
                  </w:pPr>
                  <w:r w:rsidRPr="002A3BEB">
                    <w:rPr>
                      <w:sz w:val="20"/>
                    </w:rPr>
                    <w:t>Meaning</w:t>
                  </w:r>
                </w:p>
              </w:tc>
              <w:tc>
                <w:tcPr>
                  <w:tcW w:w="5376"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RefLabel"/>
                    <w:keepNext/>
                    <w:keepLines/>
                    <w:suppressAutoHyphens/>
                    <w:autoSpaceDE w:val="0"/>
                    <w:autoSpaceDN w:val="0"/>
                    <w:adjustRightInd w:val="0"/>
                    <w:spacing w:before="160" w:after="0"/>
                    <w:rPr>
                      <w:sz w:val="20"/>
                    </w:rPr>
                  </w:pPr>
                  <w:r w:rsidRPr="002A3BEB">
                    <w:rPr>
                      <w:sz w:val="20"/>
                    </w:rPr>
                    <w:t>Description</w:t>
                  </w:r>
                </w:p>
              </w:tc>
            </w:tr>
            <w:tr w:rsidR="00A65764" w:rsidTr="00661F71">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Pr>
                      <w:b w:val="0"/>
                      <w:lang w:val="en-GB"/>
                    </w:rPr>
                    <w:t>0</w:t>
                  </w:r>
                </w:p>
              </w:tc>
              <w:tc>
                <w:tcPr>
                  <w:tcW w:w="1972" w:type="dxa"/>
                  <w:tcBorders>
                    <w:top w:val="single" w:sz="4" w:space="0" w:color="auto"/>
                    <w:left w:val="single" w:sz="4" w:space="0" w:color="auto"/>
                    <w:bottom w:val="single" w:sz="4" w:space="0" w:color="auto"/>
                    <w:right w:val="single" w:sz="4" w:space="0" w:color="auto"/>
                  </w:tcBorders>
                </w:tcPr>
                <w:p w:rsidR="00A65764" w:rsidRDefault="00A65764" w:rsidP="00661F71">
                  <w:pPr>
                    <w:pStyle w:val="DefinedTerm"/>
                    <w:suppressAutoHyphens/>
                    <w:rPr>
                      <w:b w:val="0"/>
                    </w:rPr>
                  </w:pPr>
                  <w:r w:rsidRPr="002A3BEB">
                    <w:rPr>
                      <w:b w:val="0"/>
                    </w:rPr>
                    <w:t>Off</w:t>
                  </w:r>
                </w:p>
              </w:tc>
              <w:tc>
                <w:tcPr>
                  <w:tcW w:w="5376"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rPr>
                  </w:pPr>
                  <w:r w:rsidRPr="002A3BEB">
                    <w:rPr>
                      <w:b w:val="0"/>
                    </w:rPr>
                    <w:t>The se</w:t>
                  </w:r>
                  <w:r>
                    <w:rPr>
                      <w:b w:val="0"/>
                    </w:rPr>
                    <w:t>nsor</w:t>
                  </w:r>
                  <w:r w:rsidRPr="002A3BEB">
                    <w:rPr>
                      <w:b w:val="0"/>
                    </w:rPr>
                    <w:t xml:space="preserve"> is switched off.</w:t>
                  </w:r>
                </w:p>
              </w:tc>
            </w:tr>
            <w:tr w:rsidR="00A65764" w:rsidTr="00661F71">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Pr>
                      <w:b w:val="0"/>
                      <w:lang w:val="en-GB"/>
                    </w:rPr>
                    <w:t>1</w:t>
                  </w:r>
                </w:p>
              </w:tc>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Pr>
                      <w:b w:val="0"/>
                    </w:rPr>
                    <w:t>Active</w:t>
                  </w:r>
                </w:p>
              </w:tc>
              <w:tc>
                <w:tcPr>
                  <w:tcW w:w="5376"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sidRPr="002A3BEB">
                    <w:rPr>
                      <w:b w:val="0"/>
                    </w:rPr>
                    <w:t>The sensor is switched on and operating normally.</w:t>
                  </w:r>
                </w:p>
              </w:tc>
            </w:tr>
            <w:tr w:rsidR="00A65764" w:rsidTr="00661F71">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Pr>
                      <w:b w:val="0"/>
                      <w:lang w:val="en-GB"/>
                    </w:rPr>
                    <w:t>2</w:t>
                  </w:r>
                </w:p>
              </w:tc>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sidRPr="002A3BEB">
                    <w:rPr>
                      <w:b w:val="0"/>
                    </w:rPr>
                    <w:t>Not Installed</w:t>
                  </w:r>
                </w:p>
              </w:tc>
              <w:tc>
                <w:tcPr>
                  <w:tcW w:w="5376"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sidRPr="002A3BEB">
                    <w:rPr>
                      <w:b w:val="0"/>
                    </w:rPr>
                    <w:t>The sensor is not installed.</w:t>
                  </w:r>
                </w:p>
              </w:tc>
            </w:tr>
            <w:tr w:rsidR="00A65764" w:rsidTr="00661F71">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sidRPr="002A3BEB">
                    <w:rPr>
                      <w:b w:val="0"/>
                      <w:lang w:val="en-GB"/>
                    </w:rPr>
                    <w:t>3</w:t>
                  </w:r>
                </w:p>
              </w:tc>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rPr>
                  </w:pPr>
                  <w:r>
                    <w:rPr>
                      <w:b w:val="0"/>
                    </w:rPr>
                    <w:t>Malfunction - unspecified</w:t>
                  </w:r>
                </w:p>
              </w:tc>
              <w:tc>
                <w:tcPr>
                  <w:tcW w:w="5376"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rPr>
                  </w:pPr>
                  <w:r w:rsidRPr="002A3BEB">
                    <w:rPr>
                      <w:b w:val="0"/>
                    </w:rPr>
                    <w:t xml:space="preserve">The sensor has </w:t>
                  </w:r>
                  <w:r>
                    <w:rPr>
                      <w:b w:val="0"/>
                    </w:rPr>
                    <w:t>an unspecified error.</w:t>
                  </w:r>
                </w:p>
              </w:tc>
            </w:tr>
            <w:tr w:rsidR="00A65764" w:rsidTr="00661F71">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Pr>
                      <w:b w:val="0"/>
                      <w:lang w:val="en-GB"/>
                    </w:rPr>
                    <w:t>4</w:t>
                  </w:r>
                </w:p>
              </w:tc>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rPr>
                  </w:pPr>
                  <w:r>
                    <w:rPr>
                      <w:b w:val="0"/>
                    </w:rPr>
                    <w:t>Malfunction – out of range</w:t>
                  </w:r>
                </w:p>
              </w:tc>
              <w:tc>
                <w:tcPr>
                  <w:tcW w:w="5376"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rPr>
                  </w:pPr>
                  <w:r>
                    <w:rPr>
                      <w:b w:val="0"/>
                    </w:rPr>
                    <w:t>The measured value is out of the sensor’s measurement range.</w:t>
                  </w:r>
                </w:p>
              </w:tc>
            </w:tr>
            <w:tr w:rsidR="00A65764" w:rsidTr="00661F71">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Pr>
                      <w:b w:val="0"/>
                      <w:lang w:val="en-GB"/>
                    </w:rPr>
                    <w:t>5</w:t>
                  </w:r>
                </w:p>
              </w:tc>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rPr>
                  </w:pPr>
                  <w:r>
                    <w:rPr>
                      <w:b w:val="0"/>
                    </w:rPr>
                    <w:t>Malfunction – calibration needed</w:t>
                  </w:r>
                </w:p>
              </w:tc>
              <w:tc>
                <w:tcPr>
                  <w:tcW w:w="5376"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rPr>
                  </w:pPr>
                  <w:r>
                    <w:rPr>
                      <w:b w:val="0"/>
                    </w:rPr>
                    <w:t>The sensor needs calibration.</w:t>
                  </w:r>
                </w:p>
              </w:tc>
            </w:tr>
            <w:tr w:rsidR="00A65764" w:rsidTr="00661F71">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Pr>
                      <w:b w:val="0"/>
                      <w:lang w:val="en-GB"/>
                    </w:rPr>
                    <w:t>6</w:t>
                  </w:r>
                </w:p>
              </w:tc>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rPr>
                  </w:pPr>
                  <w:r>
                    <w:rPr>
                      <w:b w:val="0"/>
                    </w:rPr>
                    <w:t>Malfunction – SW error</w:t>
                  </w:r>
                </w:p>
              </w:tc>
              <w:tc>
                <w:tcPr>
                  <w:tcW w:w="5376"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rPr>
                  </w:pPr>
                  <w:r>
                    <w:rPr>
                      <w:b w:val="0"/>
                    </w:rPr>
                    <w:t>A software error has occurred.</w:t>
                  </w:r>
                </w:p>
              </w:tc>
            </w:tr>
            <w:tr w:rsidR="00A65764" w:rsidTr="00661F71">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Pr>
                      <w:b w:val="0"/>
                      <w:lang w:val="en-GB"/>
                    </w:rPr>
                    <w:t>7</w:t>
                  </w:r>
                </w:p>
              </w:tc>
              <w:tc>
                <w:tcPr>
                  <w:tcW w:w="1972" w:type="dxa"/>
                  <w:tcBorders>
                    <w:top w:val="single" w:sz="4" w:space="0" w:color="auto"/>
                    <w:left w:val="single" w:sz="4" w:space="0" w:color="auto"/>
                    <w:bottom w:val="single" w:sz="4" w:space="0" w:color="auto"/>
                    <w:right w:val="single" w:sz="4" w:space="0" w:color="auto"/>
                  </w:tcBorders>
                </w:tcPr>
                <w:p w:rsidR="00A65764" w:rsidRDefault="00A65764" w:rsidP="00661F71">
                  <w:pPr>
                    <w:pStyle w:val="DefinedTerm"/>
                    <w:suppressAutoHyphens/>
                    <w:rPr>
                      <w:b w:val="0"/>
                    </w:rPr>
                  </w:pPr>
                  <w:r>
                    <w:rPr>
                      <w:b w:val="0"/>
                    </w:rPr>
                    <w:t>Malfunction – transmission error</w:t>
                  </w:r>
                </w:p>
              </w:tc>
              <w:tc>
                <w:tcPr>
                  <w:tcW w:w="5376"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rPr>
                  </w:pPr>
                  <w:r>
                    <w:rPr>
                      <w:b w:val="0"/>
                    </w:rPr>
                    <w:t>The sensor has detection transmission problems.</w:t>
                  </w:r>
                </w:p>
              </w:tc>
            </w:tr>
            <w:tr w:rsidR="00A65764" w:rsidRPr="002A3BEB" w:rsidTr="00661F71">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Pr>
                      <w:b w:val="0"/>
                      <w:lang w:val="en-GB"/>
                    </w:rPr>
                    <w:t>8</w:t>
                  </w:r>
                </w:p>
              </w:tc>
              <w:tc>
                <w:tcPr>
                  <w:tcW w:w="1972"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sidRPr="002A3BEB">
                    <w:rPr>
                      <w:b w:val="0"/>
                    </w:rPr>
                    <w:t>Unknown</w:t>
                  </w:r>
                </w:p>
              </w:tc>
              <w:tc>
                <w:tcPr>
                  <w:tcW w:w="5376" w:type="dxa"/>
                  <w:tcBorders>
                    <w:top w:val="single" w:sz="4" w:space="0" w:color="auto"/>
                    <w:left w:val="single" w:sz="4" w:space="0" w:color="auto"/>
                    <w:bottom w:val="single" w:sz="4" w:space="0" w:color="auto"/>
                    <w:right w:val="single" w:sz="4" w:space="0" w:color="auto"/>
                  </w:tcBorders>
                </w:tcPr>
                <w:p w:rsidR="00A65764" w:rsidRPr="002A3BEB" w:rsidRDefault="00A65764" w:rsidP="00661F71">
                  <w:pPr>
                    <w:pStyle w:val="DefinedTerm"/>
                    <w:suppressAutoHyphens/>
                    <w:rPr>
                      <w:b w:val="0"/>
                      <w:lang w:val="en-GB"/>
                    </w:rPr>
                  </w:pPr>
                  <w:r w:rsidRPr="002A3BEB">
                    <w:rPr>
                      <w:b w:val="0"/>
                    </w:rPr>
                    <w:t>The sensor information is not available.</w:t>
                  </w:r>
                </w:p>
              </w:tc>
            </w:tr>
          </w:tbl>
          <w:p w:rsidR="00A65764" w:rsidRPr="0076330B" w:rsidRDefault="00A65764" w:rsidP="00661F71">
            <w:pPr>
              <w:pStyle w:val="DefinedTerm"/>
              <w:rPr>
                <w:lang w:val="en-GB"/>
              </w:rPr>
            </w:pPr>
          </w:p>
        </w:tc>
      </w:tr>
    </w:tbl>
    <w:p w:rsidR="00A65764" w:rsidRPr="007835B9"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Pr>
                <w:lang w:val="en-GB"/>
              </w:rPr>
              <w:t>&lt;x&gt;/DiagMonData/&lt;x&gt;/SensorData</w:t>
            </w:r>
          </w:p>
          <w:p w:rsidR="00A65764" w:rsidRPr="007835B9" w:rsidRDefault="00A65764" w:rsidP="00661F71">
            <w:pPr>
              <w:pStyle w:val="DefinedTerm"/>
              <w:rPr>
                <w:rFonts w:ascii="Arial" w:hAnsi="Arial"/>
                <w:sz w:val="18"/>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Pr>
                <w:b w:val="0"/>
                <w:lang w:val="en-GB"/>
              </w:rPr>
              <w:t>float</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661F71">
            <w:pPr>
              <w:pStyle w:val="BodyTextIndent"/>
              <w:keepNext/>
              <w:keepLines/>
              <w:spacing w:before="160"/>
              <w:ind w:left="0"/>
            </w:pPr>
            <w:r w:rsidRPr="007835B9">
              <w:t xml:space="preserve">This node contains the current </w:t>
            </w:r>
            <w:r>
              <w:t>sensor data in a unit as described in SensorUnit.</w:t>
            </w:r>
            <w:r w:rsidRPr="007835B9">
              <w:t xml:space="preserve"> In the case where the </w:t>
            </w:r>
            <w:r>
              <w:t xml:space="preserve">sensor data </w:t>
            </w:r>
            <w:r w:rsidRPr="007835B9">
              <w:t>is not known, the value of the</w:t>
            </w:r>
            <w:r>
              <w:t xml:space="preserve"> SensorData</w:t>
            </w:r>
            <w:r w:rsidRPr="007835B9">
              <w:t xml:space="preserve"> node SHALL be 0.</w:t>
            </w:r>
          </w:p>
          <w:p w:rsidR="00A65764" w:rsidRPr="007835B9" w:rsidRDefault="00A65764" w:rsidP="00661F71">
            <w:pPr>
              <w:pStyle w:val="BodyTextIndent"/>
              <w:keepNext/>
              <w:keepLines/>
              <w:spacing w:before="160"/>
              <w:ind w:left="0"/>
              <w:rPr>
                <w:sz w:val="24"/>
              </w:rPr>
            </w:pPr>
          </w:p>
        </w:tc>
      </w:tr>
    </w:tbl>
    <w:p w:rsidR="00A65764"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Pr>
                <w:lang w:val="en-GB"/>
              </w:rPr>
              <w:t>&lt;x&gt;/DiagMonData/&lt;x&gt;/SensorUnit</w:t>
            </w:r>
          </w:p>
          <w:p w:rsidR="00A65764" w:rsidRPr="007835B9" w:rsidRDefault="00A65764" w:rsidP="00661F71">
            <w:pPr>
              <w:pStyle w:val="DefinedTerm"/>
              <w:rPr>
                <w:rFonts w:ascii="Arial" w:hAnsi="Arial"/>
                <w:sz w:val="18"/>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661F71">
            <w:pPr>
              <w:pStyle w:val="BodyTextIndent"/>
              <w:keepNext/>
              <w:keepLines/>
              <w:spacing w:before="160"/>
              <w:ind w:left="0"/>
            </w:pPr>
            <w:r w:rsidRPr="007835B9">
              <w:t xml:space="preserve">This node contains the </w:t>
            </w:r>
            <w:r>
              <w:t xml:space="preserve">sensor data unit. </w:t>
            </w:r>
          </w:p>
          <w:p w:rsidR="00A65764" w:rsidRPr="007835B9" w:rsidRDefault="00A65764" w:rsidP="00661F71">
            <w:pPr>
              <w:pStyle w:val="BodyTextIndent"/>
              <w:keepNext/>
              <w:keepLines/>
              <w:spacing w:before="160"/>
              <w:ind w:left="0"/>
              <w:rPr>
                <w:sz w:val="24"/>
              </w:rPr>
            </w:pPr>
          </w:p>
        </w:tc>
      </w:tr>
    </w:tbl>
    <w:p w:rsidR="00A65764" w:rsidRDefault="00A6576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Pr>
                <w:lang w:val="en-GB"/>
              </w:rPr>
              <w:t>&lt;x&gt;/DiagMonData/&lt;x&gt;/SensorSoftwareVersion</w:t>
            </w:r>
          </w:p>
          <w:p w:rsidR="00A65764" w:rsidRPr="007835B9" w:rsidRDefault="00A65764" w:rsidP="00661F71">
            <w:pPr>
              <w:pStyle w:val="DefinedTerm"/>
              <w:rPr>
                <w:rFonts w:ascii="Arial" w:hAnsi="Arial"/>
                <w:sz w:val="18"/>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Pr>
                <w:b w:val="0"/>
                <w:lang w:val="en-GB"/>
              </w:rPr>
              <w:t>Optional</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A65764" w:rsidRPr="007835B9" w:rsidRDefault="00A65764" w:rsidP="00636F07">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661F71">
            <w:pPr>
              <w:pStyle w:val="DefinedTerm"/>
              <w:jc w:val="center"/>
              <w:rPr>
                <w:b w:val="0"/>
                <w:lang w:val="en-GB"/>
              </w:rPr>
            </w:pPr>
          </w:p>
        </w:tc>
      </w:tr>
      <w:tr w:rsidR="00A65764" w:rsidRPr="00CD224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661F71">
            <w:pPr>
              <w:pStyle w:val="BodyTextIndent"/>
              <w:keepNext/>
              <w:keepLines/>
              <w:spacing w:before="160"/>
              <w:ind w:left="0"/>
            </w:pPr>
            <w:r w:rsidRPr="007835B9">
              <w:t xml:space="preserve"> This node con</w:t>
            </w:r>
            <w:r>
              <w:t>tains the SW version of the sensor</w:t>
            </w:r>
          </w:p>
          <w:p w:rsidR="00A65764" w:rsidRPr="00CD2249" w:rsidRDefault="00A65764" w:rsidP="00661F71">
            <w:pPr>
              <w:pStyle w:val="BodyTextIndent"/>
              <w:keepNext/>
              <w:keepLines/>
              <w:spacing w:before="160"/>
              <w:rPr>
                <w:sz w:val="24"/>
              </w:rPr>
            </w:pPr>
          </w:p>
        </w:tc>
      </w:tr>
    </w:tbl>
    <w:p w:rsidR="00A65764" w:rsidRDefault="00A65764"/>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Pr>
                <w:lang w:val="en-GB"/>
              </w:rPr>
              <w:t>&lt;x&gt;/DiagMonData/&lt;x&gt;/SensorType</w:t>
            </w:r>
          </w:p>
          <w:p w:rsidR="00A65764" w:rsidRPr="007835B9" w:rsidRDefault="00A65764" w:rsidP="00661F71">
            <w:pPr>
              <w:pStyle w:val="DefinedTerm"/>
              <w:rPr>
                <w:rFonts w:ascii="Arial" w:hAnsi="Arial"/>
                <w:sz w:val="18"/>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Pr>
                <w:b w:val="0"/>
                <w:lang w:val="en-GB"/>
              </w:rPr>
              <w:t>chr</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BodyTextIndent"/>
              <w:keepNext/>
              <w:keepLines/>
              <w:spacing w:before="160"/>
              <w:ind w:left="0"/>
              <w:rPr>
                <w:sz w:val="24"/>
              </w:rPr>
            </w:pPr>
            <w:r w:rsidRPr="007835B9">
              <w:t xml:space="preserve">This node contains the </w:t>
            </w:r>
            <w:r>
              <w:t xml:space="preserve">sensor type. Type examples are temperature, humidity, pressure, speed. </w:t>
            </w:r>
          </w:p>
        </w:tc>
      </w:tr>
    </w:tbl>
    <w:p w:rsidR="00A65764"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Pr>
                <w:lang w:val="en-GB"/>
              </w:rPr>
              <w:t>&lt;x&gt;/DiagMonData/&lt;x&gt;/Sensor</w:t>
            </w:r>
            <w:r w:rsidRPr="007835B9">
              <w:rPr>
                <w:lang w:val="en-GB"/>
              </w:rPr>
              <w:t>Man</w:t>
            </w:r>
          </w:p>
          <w:p w:rsidR="00A65764" w:rsidRPr="007835B9" w:rsidRDefault="00A65764" w:rsidP="00661F71">
            <w:pPr>
              <w:pStyle w:val="DefinedTerm"/>
              <w:rPr>
                <w:rFonts w:ascii="Arial" w:hAnsi="Arial"/>
                <w:sz w:val="18"/>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Pr>
                <w:b w:val="0"/>
                <w:lang w:val="en-GB"/>
              </w:rPr>
              <w:t>c</w:t>
            </w:r>
            <w:r w:rsidRPr="007835B9">
              <w:rPr>
                <w:b w:val="0"/>
                <w:lang w:val="en-GB"/>
              </w:rPr>
              <w:t>hr</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BodyTextIndent"/>
              <w:keepNext/>
              <w:keepLines/>
              <w:spacing w:before="160"/>
              <w:ind w:left="0"/>
              <w:rPr>
                <w:sz w:val="24"/>
              </w:rPr>
            </w:pPr>
            <w:r w:rsidRPr="007835B9">
              <w:t xml:space="preserve">This node </w:t>
            </w:r>
            <w:r>
              <w:t>contains the name of the sensor</w:t>
            </w:r>
            <w:r w:rsidRPr="007835B9">
              <w:t xml:space="preserve"> manufacturer.</w:t>
            </w:r>
          </w:p>
        </w:tc>
      </w:tr>
    </w:tbl>
    <w:p w:rsidR="00A65764" w:rsidRPr="007835B9"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Pr>
                <w:lang w:val="en-GB"/>
              </w:rPr>
              <w:t>&lt;x&gt;/DiagMonData/&lt;x&gt;/Sensor</w:t>
            </w:r>
            <w:r w:rsidRPr="007835B9">
              <w:rPr>
                <w:lang w:val="en-GB"/>
              </w:rPr>
              <w:t>Ver</w:t>
            </w:r>
          </w:p>
          <w:p w:rsidR="00A65764" w:rsidRPr="007835B9" w:rsidRDefault="00A65764" w:rsidP="00661F71">
            <w:pPr>
              <w:pStyle w:val="DefinedTerm"/>
              <w:rPr>
                <w:rFonts w:ascii="Arial" w:hAnsi="Arial"/>
                <w:sz w:val="18"/>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Pr>
                <w:b w:val="0"/>
                <w:lang w:val="en-GB"/>
              </w:rPr>
              <w:t>c</w:t>
            </w:r>
            <w:r w:rsidRPr="007835B9">
              <w:rPr>
                <w:b w:val="0"/>
                <w:lang w:val="en-GB"/>
              </w:rPr>
              <w:t>hr</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BodyTextIndent"/>
              <w:keepNext/>
              <w:keepLines/>
              <w:spacing w:before="160"/>
              <w:ind w:left="0"/>
              <w:rPr>
                <w:sz w:val="24"/>
              </w:rPr>
            </w:pPr>
            <w:r w:rsidRPr="007835B9">
              <w:t>This node con</w:t>
            </w:r>
            <w:r>
              <w:t>tains the version of the sensor</w:t>
            </w:r>
            <w:r w:rsidRPr="007835B9">
              <w:t>.</w:t>
            </w:r>
          </w:p>
        </w:tc>
      </w:tr>
    </w:tbl>
    <w:p w:rsidR="00A65764" w:rsidRPr="007835B9"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Pr>
                <w:lang w:val="en-GB"/>
              </w:rPr>
              <w:t>&lt;x&gt;/DiagMonData/&lt;x&gt;/Sensor</w:t>
            </w:r>
            <w:r w:rsidRPr="007835B9">
              <w:rPr>
                <w:lang w:val="en-GB"/>
              </w:rPr>
              <w:t>Date</w:t>
            </w:r>
          </w:p>
          <w:p w:rsidR="00A65764" w:rsidRPr="007835B9" w:rsidRDefault="00A65764" w:rsidP="00661F71">
            <w:pPr>
              <w:pStyle w:val="DefinedTerm"/>
              <w:rPr>
                <w:rFonts w:ascii="Arial" w:hAnsi="Arial"/>
                <w:sz w:val="18"/>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Pr>
                <w:b w:val="0"/>
                <w:lang w:val="en-GB"/>
              </w:rPr>
              <w:t>d</w:t>
            </w:r>
            <w:r w:rsidRPr="007835B9">
              <w:rPr>
                <w:b w:val="0"/>
                <w:lang w:val="en-GB"/>
              </w:rPr>
              <w:t>ate</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BodyTextIndent"/>
              <w:keepNext/>
              <w:keepLines/>
              <w:spacing w:before="160"/>
              <w:ind w:left="0"/>
              <w:rPr>
                <w:sz w:val="24"/>
              </w:rPr>
            </w:pPr>
            <w:r w:rsidRPr="007835B9">
              <w:t xml:space="preserve">This node contains the date of the </w:t>
            </w:r>
            <w:r>
              <w:t>sensor</w:t>
            </w:r>
            <w:r w:rsidRPr="007835B9">
              <w:t xml:space="preserve"> manufacture. If the date of manufacture is not available, this value MUST be null.</w:t>
            </w:r>
          </w:p>
        </w:tc>
      </w:tr>
    </w:tbl>
    <w:p w:rsidR="00A65764" w:rsidRPr="007835B9"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sidRPr="007835B9">
              <w:rPr>
                <w:lang w:val="en-GB"/>
              </w:rPr>
              <w:t>&lt;x&gt;/DiagMonData/&lt;x&gt;/</w:t>
            </w:r>
            <w:r>
              <w:rPr>
                <w:lang w:val="en-GB"/>
              </w:rPr>
              <w:t>SensorGeoLocation</w:t>
            </w:r>
          </w:p>
          <w:p w:rsidR="00A65764" w:rsidRPr="007835B9" w:rsidRDefault="00A65764" w:rsidP="00661F71">
            <w:pPr>
              <w:pStyle w:val="DefinedTerm"/>
              <w:rPr>
                <w:rFonts w:ascii="Arial" w:hAnsi="Arial"/>
                <w:sz w:val="18"/>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Pr>
                <w:b w:val="0"/>
                <w:lang w:val="en-GB"/>
              </w:rPr>
              <w:t>bin</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BodyTextIndent"/>
              <w:keepNext/>
              <w:keepLines/>
              <w:spacing w:before="160"/>
              <w:ind w:left="0"/>
              <w:rPr>
                <w:sz w:val="24"/>
              </w:rPr>
            </w:pPr>
            <w:r w:rsidRPr="007835B9">
              <w:t xml:space="preserve">This node contains the </w:t>
            </w:r>
            <w:r>
              <w:t>geo-location of the sensor</w:t>
            </w:r>
            <w:r w:rsidRPr="007835B9">
              <w:t>.</w:t>
            </w:r>
            <w:r>
              <w:t xml:space="preserve"> </w:t>
            </w:r>
            <w:r w:rsidRPr="00197E69">
              <w:t>with the data encoded as per [3GPP-TS_23.032], section 7.3.1.</w:t>
            </w:r>
          </w:p>
        </w:tc>
      </w:tr>
    </w:tbl>
    <w:p w:rsidR="00A65764" w:rsidRPr="007835B9"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sidRPr="007835B9">
              <w:rPr>
                <w:lang w:val="en-GB"/>
              </w:rPr>
              <w:t>&lt;x&gt;/DiagMonData/&lt;x&gt;/</w:t>
            </w:r>
            <w:r>
              <w:rPr>
                <w:lang w:val="en-GB"/>
              </w:rPr>
              <w:t>SensorSystemLocation</w:t>
            </w:r>
          </w:p>
          <w:p w:rsidR="00A65764" w:rsidRPr="007835B9" w:rsidRDefault="00A65764" w:rsidP="00661F71">
            <w:pPr>
              <w:pStyle w:val="DefinedTerm"/>
              <w:rPr>
                <w:rFonts w:ascii="Arial" w:hAnsi="Arial"/>
                <w:sz w:val="18"/>
                <w:lang w:val="en-GB"/>
              </w:rPr>
            </w:pPr>
          </w:p>
        </w:tc>
      </w:tr>
      <w:tr w:rsidR="00A65764" w:rsidRPr="007835B9" w:rsidTr="00350EA4">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661F71">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350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661F71">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Optional</w:t>
            </w:r>
          </w:p>
        </w:tc>
        <w:tc>
          <w:tcPr>
            <w:tcW w:w="1851"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ZeroOrOne</w:t>
            </w:r>
          </w:p>
        </w:tc>
        <w:tc>
          <w:tcPr>
            <w:tcW w:w="178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chr</w:t>
            </w:r>
          </w:p>
        </w:tc>
        <w:tc>
          <w:tcPr>
            <w:tcW w:w="2079" w:type="dxa"/>
            <w:tcBorders>
              <w:top w:val="single" w:sz="4" w:space="0" w:color="000000"/>
              <w:bottom w:val="single" w:sz="4" w:space="0" w:color="000000"/>
            </w:tcBorders>
          </w:tcPr>
          <w:p w:rsidR="00A65764" w:rsidRPr="007835B9" w:rsidRDefault="00A65764" w:rsidP="00661F71">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Pr="00CD2249" w:rsidRDefault="00A65764" w:rsidP="00661F71">
            <w:pPr>
              <w:pStyle w:val="BodyTextIndent"/>
              <w:keepNext/>
              <w:keepLines/>
              <w:spacing w:before="160"/>
              <w:ind w:left="0"/>
            </w:pPr>
            <w:r w:rsidRPr="007835B9">
              <w:t xml:space="preserve">This node contains the </w:t>
            </w:r>
            <w:r>
              <w:t>location of the sensor within a system e.g. an industry plant.</w:t>
            </w:r>
          </w:p>
        </w:tc>
      </w:tr>
    </w:tbl>
    <w:p w:rsidR="00A65764"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3B596A">
            <w:pPr>
              <w:pStyle w:val="DefinedTerm"/>
              <w:rPr>
                <w:lang w:val="en-GB"/>
              </w:rPr>
            </w:pPr>
            <w:r w:rsidRPr="007835B9">
              <w:rPr>
                <w:lang w:val="en-GB"/>
              </w:rPr>
              <w:t>&lt;x&gt;/Operations</w:t>
            </w:r>
          </w:p>
          <w:p w:rsidR="00A65764" w:rsidRPr="007835B9" w:rsidRDefault="00A65764" w:rsidP="003B596A">
            <w:pPr>
              <w:pStyle w:val="DefinedTerm"/>
              <w:rPr>
                <w:sz w:val="18"/>
                <w:lang w:val="en-GB"/>
              </w:rPr>
            </w:pPr>
          </w:p>
        </w:tc>
      </w:tr>
      <w:tr w:rsidR="00A65764" w:rsidRPr="007835B9" w:rsidTr="003B596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3B596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3B596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3B596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3B596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3B596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3B596A">
            <w:pPr>
              <w:pStyle w:val="DefinedTerm"/>
              <w:jc w:val="center"/>
              <w:rPr>
                <w:rFonts w:ascii="Arial" w:hAnsi="Arial"/>
                <w:b w:val="0"/>
                <w:lang w:val="en-GB"/>
              </w:rPr>
            </w:pPr>
          </w:p>
        </w:tc>
      </w:tr>
      <w:tr w:rsidR="00A65764" w:rsidRPr="007835B9" w:rsidTr="003B5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3B596A">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3B596A">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A65764" w:rsidRPr="007835B9" w:rsidRDefault="00A65764" w:rsidP="003B596A">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A65764" w:rsidRPr="007835B9" w:rsidRDefault="00A65764" w:rsidP="003B596A">
            <w:pPr>
              <w:pStyle w:val="DefinedTerm"/>
              <w:jc w:val="center"/>
              <w:rPr>
                <w:b w:val="0"/>
                <w:lang w:val="en-GB"/>
              </w:rPr>
            </w:pPr>
            <w:r w:rsidRPr="007835B9">
              <w:rPr>
                <w:b w:val="0"/>
                <w:lang w:val="en-GB"/>
              </w:rPr>
              <w:t>node</w:t>
            </w:r>
          </w:p>
        </w:tc>
        <w:tc>
          <w:tcPr>
            <w:tcW w:w="2079" w:type="dxa"/>
            <w:tcBorders>
              <w:top w:val="single" w:sz="4" w:space="0" w:color="000000"/>
              <w:bottom w:val="single" w:sz="4" w:space="0" w:color="000000"/>
            </w:tcBorders>
          </w:tcPr>
          <w:p w:rsidR="00A65764" w:rsidRPr="007835B9" w:rsidRDefault="00A65764" w:rsidP="003B596A">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3B596A">
            <w:pPr>
              <w:pStyle w:val="DefinedTerm"/>
              <w:jc w:val="center"/>
              <w:rPr>
                <w:b w:val="0"/>
                <w:lang w:val="en-GB"/>
              </w:rPr>
            </w:pPr>
          </w:p>
        </w:tc>
      </w:tr>
      <w:tr w:rsidR="00A65764" w:rsidRPr="007835B9"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A65764">
            <w:pPr>
              <w:pStyle w:val="BodyTextIndent"/>
              <w:ind w:leftChars="-5" w:left="31680"/>
            </w:pPr>
            <w:r w:rsidRPr="007835B9">
              <w:t>See [DiagMonTS] for description of this node</w:t>
            </w:r>
            <w:r w:rsidRPr="007835B9">
              <w:rPr>
                <w:rFonts w:eastAsia="Batang"/>
                <w:lang w:eastAsia="ko-KR"/>
              </w:rPr>
              <w:t>.</w:t>
            </w:r>
          </w:p>
        </w:tc>
      </w:tr>
    </w:tbl>
    <w:p w:rsidR="00A65764" w:rsidRPr="007835B9" w:rsidRDefault="00A65764" w:rsidP="00A41DEF">
      <w:pPr>
        <w:ind w:left="426" w:hanging="426"/>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3B596A">
            <w:pPr>
              <w:pStyle w:val="DefinedTerm"/>
              <w:rPr>
                <w:lang w:val="en-GB"/>
              </w:rPr>
            </w:pPr>
            <w:r w:rsidRPr="007835B9">
              <w:rPr>
                <w:lang w:val="en-GB"/>
              </w:rPr>
              <w:t>&lt;x&gt;/Operations/Start</w:t>
            </w:r>
          </w:p>
          <w:p w:rsidR="00A65764" w:rsidRPr="007835B9" w:rsidRDefault="00A65764" w:rsidP="003B596A">
            <w:pPr>
              <w:pStyle w:val="DefinedTerm"/>
              <w:rPr>
                <w:lang w:val="en-GB"/>
              </w:rPr>
            </w:pPr>
          </w:p>
        </w:tc>
      </w:tr>
      <w:tr w:rsidR="00A65764" w:rsidRPr="007835B9" w:rsidTr="003B596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3B596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3B596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3B596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3B596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3B596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3B596A">
            <w:pPr>
              <w:pStyle w:val="DefinedTerm"/>
              <w:jc w:val="center"/>
              <w:rPr>
                <w:rFonts w:ascii="Arial" w:hAnsi="Arial"/>
                <w:b w:val="0"/>
                <w:lang w:val="en-GB"/>
              </w:rPr>
            </w:pPr>
          </w:p>
        </w:tc>
      </w:tr>
      <w:tr w:rsidR="00A65764" w:rsidRPr="007835B9" w:rsidTr="003B5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3B596A">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3B596A">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A65764" w:rsidRPr="007835B9" w:rsidRDefault="00A65764" w:rsidP="003B596A">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A65764" w:rsidRPr="007835B9" w:rsidRDefault="00A65764" w:rsidP="003B596A">
            <w:pPr>
              <w:pStyle w:val="DefinedTerm"/>
              <w:jc w:val="center"/>
              <w:rPr>
                <w:b w:val="0"/>
                <w:lang w:val="en-GB"/>
              </w:rPr>
            </w:pPr>
            <w:r w:rsidRPr="007835B9">
              <w:rPr>
                <w:b w:val="0"/>
                <w:lang w:val="en-GB"/>
              </w:rPr>
              <w:t>null</w:t>
            </w:r>
          </w:p>
        </w:tc>
        <w:tc>
          <w:tcPr>
            <w:tcW w:w="2079" w:type="dxa"/>
            <w:tcBorders>
              <w:top w:val="single" w:sz="4" w:space="0" w:color="000000"/>
              <w:bottom w:val="single" w:sz="4" w:space="0" w:color="000000"/>
            </w:tcBorders>
          </w:tcPr>
          <w:p w:rsidR="00A65764" w:rsidRPr="007835B9" w:rsidRDefault="00A65764" w:rsidP="003B596A">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3B596A">
            <w:pPr>
              <w:pStyle w:val="DefinedTerm"/>
              <w:jc w:val="center"/>
              <w:rPr>
                <w:b w:val="0"/>
                <w:lang w:val="en-GB"/>
              </w:rPr>
            </w:pPr>
          </w:p>
        </w:tc>
      </w:tr>
      <w:tr w:rsidR="00A65764" w:rsidRPr="007835B9"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A65764">
            <w:pPr>
              <w:pStyle w:val="BodyTextIndent"/>
              <w:ind w:leftChars="-5" w:left="31680"/>
              <w:rPr>
                <w:rFonts w:eastAsia="Batang"/>
                <w:lang w:eastAsia="ko-KR"/>
              </w:rPr>
            </w:pPr>
            <w:r w:rsidRPr="007835B9">
              <w:t>See [DiagMonTS] for description of this node</w:t>
            </w:r>
            <w:r w:rsidRPr="007835B9">
              <w:rPr>
                <w:rFonts w:eastAsia="Batang"/>
                <w:lang w:eastAsia="ko-KR"/>
              </w:rPr>
              <w:t>.</w:t>
            </w:r>
            <w:r>
              <w:rPr>
                <w:rFonts w:eastAsia="Batang"/>
                <w:lang w:eastAsia="ko-KR"/>
              </w:rPr>
              <w:t xml:space="preserve"> This operation is to activate the sensor and start the sensor specific activation process (calibration process).</w:t>
            </w:r>
          </w:p>
          <w:p w:rsidR="00A65764" w:rsidRDefault="00A65764" w:rsidP="00A65764">
            <w:pPr>
              <w:pStyle w:val="BodyTextIndent"/>
              <w:ind w:leftChars="-5" w:left="31680"/>
            </w:pPr>
          </w:p>
        </w:tc>
      </w:tr>
    </w:tbl>
    <w:p w:rsidR="00A65764" w:rsidRDefault="00A65764" w:rsidP="00A41DEF"/>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A65764" w:rsidRPr="007835B9" w:rsidTr="003B596A">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3B596A">
            <w:pPr>
              <w:pStyle w:val="DefinedTerm"/>
              <w:rPr>
                <w:lang w:val="en-GB"/>
              </w:rPr>
            </w:pPr>
            <w:r>
              <w:rPr>
                <w:lang w:val="en-GB"/>
              </w:rPr>
              <w:t>&lt;x&gt;/Operations/Stop</w:t>
            </w:r>
          </w:p>
          <w:p w:rsidR="00A65764" w:rsidRPr="007835B9" w:rsidRDefault="00A65764" w:rsidP="003B596A">
            <w:pPr>
              <w:pStyle w:val="DefinedTerm"/>
              <w:rPr>
                <w:lang w:val="en-GB"/>
              </w:rPr>
            </w:pPr>
          </w:p>
        </w:tc>
      </w:tr>
      <w:tr w:rsidR="00A65764" w:rsidRPr="007835B9" w:rsidTr="003B596A">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3B596A">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3B596A">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3B596A">
            <w:pPr>
              <w:pStyle w:val="DefinedTerm"/>
              <w:jc w:val="center"/>
              <w:rPr>
                <w:b w:val="0"/>
                <w:lang w:val="en-GB"/>
              </w:rPr>
            </w:pPr>
            <w:r w:rsidRPr="007835B9">
              <w:rPr>
                <w:b w:val="0"/>
                <w:lang w:val="en-GB"/>
              </w:rPr>
              <w:t>Tree 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3B596A">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3B596A">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A65764" w:rsidRPr="007835B9" w:rsidRDefault="00A65764" w:rsidP="003B596A">
            <w:pPr>
              <w:pStyle w:val="DefinedTerm"/>
              <w:jc w:val="center"/>
              <w:rPr>
                <w:rFonts w:ascii="Arial" w:hAnsi="Arial"/>
                <w:b w:val="0"/>
                <w:lang w:val="en-GB"/>
              </w:rPr>
            </w:pPr>
          </w:p>
        </w:tc>
      </w:tr>
      <w:tr w:rsidR="00A65764" w:rsidRPr="007835B9" w:rsidTr="003B5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0"/>
        </w:trPr>
        <w:tc>
          <w:tcPr>
            <w:tcW w:w="720" w:type="dxa"/>
            <w:tcBorders>
              <w:left w:val="single" w:sz="4" w:space="0" w:color="FFFFFF"/>
            </w:tcBorders>
          </w:tcPr>
          <w:p w:rsidR="00A65764" w:rsidRPr="007835B9" w:rsidRDefault="00A65764" w:rsidP="003B596A">
            <w:pPr>
              <w:pStyle w:val="DefinedTerm"/>
              <w:jc w:val="center"/>
              <w:rPr>
                <w:b w:val="0"/>
                <w:lang w:val="en-GB"/>
              </w:rPr>
            </w:pPr>
          </w:p>
        </w:tc>
        <w:tc>
          <w:tcPr>
            <w:tcW w:w="1227" w:type="dxa"/>
            <w:tcBorders>
              <w:top w:val="single" w:sz="4" w:space="0" w:color="000000"/>
              <w:bottom w:val="single" w:sz="4" w:space="0" w:color="000000"/>
            </w:tcBorders>
          </w:tcPr>
          <w:p w:rsidR="00A65764" w:rsidRPr="007835B9" w:rsidRDefault="00A65764" w:rsidP="003B596A">
            <w:pPr>
              <w:pStyle w:val="DefinedTerm"/>
              <w:jc w:val="center"/>
              <w:rPr>
                <w:b w:val="0"/>
                <w:lang w:val="en-GB"/>
              </w:rPr>
            </w:pPr>
            <w:r w:rsidRPr="007835B9">
              <w:rPr>
                <w:b w:val="0"/>
                <w:lang w:val="en-GB"/>
              </w:rPr>
              <w:t>Required</w:t>
            </w:r>
          </w:p>
        </w:tc>
        <w:tc>
          <w:tcPr>
            <w:tcW w:w="1851" w:type="dxa"/>
            <w:tcBorders>
              <w:top w:val="single" w:sz="4" w:space="0" w:color="000000"/>
              <w:bottom w:val="single" w:sz="4" w:space="0" w:color="000000"/>
            </w:tcBorders>
          </w:tcPr>
          <w:p w:rsidR="00A65764" w:rsidRPr="007835B9" w:rsidRDefault="00A65764" w:rsidP="003B596A">
            <w:pPr>
              <w:pStyle w:val="DefinedTerm"/>
              <w:jc w:val="center"/>
              <w:rPr>
                <w:b w:val="0"/>
                <w:lang w:val="en-GB"/>
              </w:rPr>
            </w:pPr>
            <w:r w:rsidRPr="007835B9">
              <w:rPr>
                <w:b w:val="0"/>
                <w:lang w:val="en-GB"/>
              </w:rPr>
              <w:t>One</w:t>
            </w:r>
          </w:p>
        </w:tc>
        <w:tc>
          <w:tcPr>
            <w:tcW w:w="1789" w:type="dxa"/>
            <w:tcBorders>
              <w:top w:val="single" w:sz="4" w:space="0" w:color="000000"/>
              <w:bottom w:val="single" w:sz="4" w:space="0" w:color="000000"/>
            </w:tcBorders>
          </w:tcPr>
          <w:p w:rsidR="00A65764" w:rsidRPr="007835B9" w:rsidRDefault="00A65764" w:rsidP="003B596A">
            <w:pPr>
              <w:pStyle w:val="DefinedTerm"/>
              <w:jc w:val="center"/>
              <w:rPr>
                <w:b w:val="0"/>
                <w:lang w:val="en-GB"/>
              </w:rPr>
            </w:pPr>
            <w:r w:rsidRPr="007835B9">
              <w:rPr>
                <w:b w:val="0"/>
                <w:lang w:val="en-GB"/>
              </w:rPr>
              <w:t>null</w:t>
            </w:r>
          </w:p>
        </w:tc>
        <w:tc>
          <w:tcPr>
            <w:tcW w:w="2079" w:type="dxa"/>
            <w:tcBorders>
              <w:top w:val="single" w:sz="4" w:space="0" w:color="000000"/>
              <w:bottom w:val="single" w:sz="4" w:space="0" w:color="000000"/>
            </w:tcBorders>
          </w:tcPr>
          <w:p w:rsidR="00A65764" w:rsidRPr="007835B9" w:rsidRDefault="00A65764" w:rsidP="003B596A">
            <w:pPr>
              <w:pStyle w:val="DefinedTerm"/>
              <w:jc w:val="center"/>
              <w:rPr>
                <w:b w:val="0"/>
                <w:lang w:val="en-GB"/>
              </w:rPr>
            </w:pPr>
            <w:r w:rsidRPr="007835B9">
              <w:rPr>
                <w:b w:val="0"/>
                <w:lang w:val="en-GB"/>
              </w:rPr>
              <w:t xml:space="preserve">Get </w:t>
            </w:r>
          </w:p>
        </w:tc>
        <w:tc>
          <w:tcPr>
            <w:tcW w:w="2600" w:type="dxa"/>
            <w:tcBorders>
              <w:right w:val="single" w:sz="4" w:space="0" w:color="FFFFFF"/>
            </w:tcBorders>
          </w:tcPr>
          <w:p w:rsidR="00A65764" w:rsidRPr="007835B9" w:rsidRDefault="00A65764" w:rsidP="003B596A">
            <w:pPr>
              <w:pStyle w:val="DefinedTerm"/>
              <w:jc w:val="center"/>
              <w:rPr>
                <w:b w:val="0"/>
                <w:lang w:val="en-GB"/>
              </w:rPr>
            </w:pPr>
          </w:p>
        </w:tc>
      </w:tr>
      <w:tr w:rsidR="00A65764" w:rsidRPr="007835B9" w:rsidTr="003B596A">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3B596A">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A65764">
            <w:pPr>
              <w:pStyle w:val="BodyTextIndent"/>
              <w:ind w:leftChars="-5" w:left="31680"/>
            </w:pPr>
            <w:r w:rsidRPr="007835B9">
              <w:t>See [DiagMonTS] for description of this node</w:t>
            </w:r>
            <w:r w:rsidRPr="007835B9">
              <w:rPr>
                <w:rFonts w:eastAsia="Batang"/>
                <w:lang w:eastAsia="ko-KR"/>
              </w:rPr>
              <w:t>.</w:t>
            </w:r>
            <w:r>
              <w:rPr>
                <w:rFonts w:eastAsia="Batang"/>
                <w:lang w:eastAsia="ko-KR"/>
              </w:rPr>
              <w:t xml:space="preserve"> This operation is to deactivate the sensor.</w:t>
            </w:r>
          </w:p>
        </w:tc>
      </w:tr>
    </w:tbl>
    <w:p w:rsidR="00A65764" w:rsidRDefault="00A65764" w:rsidP="00BA2DBD"/>
    <w:p w:rsidR="00A65764" w:rsidRPr="00AF1AA8" w:rsidRDefault="00A65764" w:rsidP="00BA2DBD"/>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728"/>
        <w:gridCol w:w="2250"/>
        <w:gridCol w:w="1710"/>
        <w:gridCol w:w="1800"/>
        <w:gridCol w:w="2058"/>
      </w:tblGrid>
      <w:tr w:rsidR="00A65764" w:rsidRPr="007835B9" w:rsidTr="00661F71">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rPr>
                <w:lang w:val="en-GB"/>
              </w:rPr>
            </w:pPr>
            <w:r w:rsidRPr="007835B9">
              <w:rPr>
                <w:lang w:val="en-GB"/>
              </w:rPr>
              <w:t>&lt;x&gt;/Ext</w:t>
            </w:r>
          </w:p>
          <w:p w:rsidR="00A65764" w:rsidRPr="007835B9" w:rsidRDefault="00A65764" w:rsidP="00661F71">
            <w:pPr>
              <w:pStyle w:val="DefinedTerm"/>
              <w:rPr>
                <w:sz w:val="18"/>
                <w:lang w:val="en-GB"/>
              </w:rPr>
            </w:pPr>
          </w:p>
        </w:tc>
      </w:tr>
      <w:tr w:rsidR="00A65764" w:rsidRPr="007835B9" w:rsidTr="00661F71">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rFonts w:ascii="Arial" w:hAnsi="Arial"/>
                <w:b w:val="0"/>
                <w:sz w:val="18"/>
                <w:lang w:val="en-GB"/>
              </w:rPr>
            </w:pPr>
          </w:p>
        </w:tc>
        <w:tc>
          <w:tcPr>
            <w:tcW w:w="1728" w:type="dxa"/>
            <w:tcBorders>
              <w:top w:val="single" w:sz="4" w:space="0" w:color="000000"/>
              <w:left w:val="single" w:sz="4" w:space="0" w:color="000000"/>
              <w:bottom w:val="single" w:sz="4" w:space="0" w:color="000000"/>
              <w:right w:val="single" w:sz="4" w:space="0" w:color="000000"/>
            </w:tcBorders>
            <w:shd w:val="clear" w:color="auto" w:fill="E0E0E0"/>
          </w:tcPr>
          <w:p w:rsidR="00A65764" w:rsidRPr="007835B9" w:rsidRDefault="00A65764" w:rsidP="00661F71">
            <w:pPr>
              <w:pStyle w:val="DefinedTerm"/>
              <w:jc w:val="center"/>
              <w:rPr>
                <w:b w:val="0"/>
                <w:lang w:val="en-GB"/>
              </w:rPr>
            </w:pPr>
            <w:r w:rsidRPr="007835B9">
              <w:rPr>
                <w:b w:val="0"/>
                <w:lang w:val="en-GB"/>
              </w:rPr>
              <w:t>Status</w:t>
            </w:r>
          </w:p>
        </w:tc>
        <w:tc>
          <w:tcPr>
            <w:tcW w:w="225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Tree Occurrence</w:t>
            </w:r>
          </w:p>
        </w:tc>
        <w:tc>
          <w:tcPr>
            <w:tcW w:w="171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Format</w:t>
            </w:r>
          </w:p>
        </w:tc>
        <w:tc>
          <w:tcPr>
            <w:tcW w:w="1800"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A65764" w:rsidRPr="007835B9" w:rsidRDefault="00A65764" w:rsidP="00661F71">
            <w:pPr>
              <w:pStyle w:val="DefinedTerm"/>
              <w:jc w:val="center"/>
              <w:rPr>
                <w:b w:val="0"/>
                <w:lang w:val="en-GB"/>
              </w:rPr>
            </w:pPr>
            <w:r w:rsidRPr="007835B9">
              <w:rPr>
                <w:b w:val="0"/>
                <w:lang w:val="en-GB"/>
              </w:rPr>
              <w:t>Min. Access Types</w:t>
            </w:r>
          </w:p>
        </w:tc>
        <w:tc>
          <w:tcPr>
            <w:tcW w:w="2058"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rFonts w:ascii="Arial" w:hAnsi="Arial"/>
                <w:b w:val="0"/>
                <w:sz w:val="18"/>
                <w:lang w:val="en-GB"/>
              </w:rPr>
            </w:pPr>
          </w:p>
        </w:tc>
      </w:tr>
      <w:tr w:rsidR="00A65764" w:rsidRPr="007835B9" w:rsidTr="00661F71">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A65764" w:rsidRPr="007835B9" w:rsidRDefault="00A65764" w:rsidP="00661F71">
            <w:pPr>
              <w:pStyle w:val="DefinedTerm"/>
              <w:jc w:val="center"/>
              <w:rPr>
                <w:b w:val="0"/>
                <w:lang w:val="en-GB"/>
              </w:rPr>
            </w:pPr>
          </w:p>
        </w:tc>
        <w:tc>
          <w:tcPr>
            <w:tcW w:w="1728" w:type="dxa"/>
            <w:tcBorders>
              <w:top w:val="single" w:sz="4" w:space="0" w:color="000000"/>
              <w:left w:val="single" w:sz="4" w:space="0" w:color="000000"/>
              <w:bottom w:val="single" w:sz="4" w:space="0" w:color="000000"/>
              <w:right w:val="single" w:sz="4" w:space="0" w:color="000000"/>
            </w:tcBorders>
          </w:tcPr>
          <w:p w:rsidR="00A65764" w:rsidRPr="007835B9" w:rsidRDefault="00A65764" w:rsidP="00661F71">
            <w:pPr>
              <w:pStyle w:val="DefinedTerm"/>
              <w:jc w:val="center"/>
              <w:rPr>
                <w:b w:val="0"/>
                <w:lang w:val="en-GB"/>
              </w:rPr>
            </w:pPr>
            <w:r w:rsidRPr="007835B9">
              <w:rPr>
                <w:b w:val="0"/>
                <w:lang w:val="en-GB"/>
              </w:rPr>
              <w:t>Optional</w:t>
            </w:r>
          </w:p>
        </w:tc>
        <w:tc>
          <w:tcPr>
            <w:tcW w:w="2250" w:type="dxa"/>
            <w:tcBorders>
              <w:top w:val="single" w:sz="4" w:space="0" w:color="000000"/>
              <w:left w:val="single" w:sz="4" w:space="0" w:color="000000"/>
              <w:bottom w:val="single" w:sz="4" w:space="0" w:color="000000"/>
              <w:right w:val="single" w:sz="4" w:space="0" w:color="000000"/>
            </w:tcBorders>
            <w:vAlign w:val="center"/>
          </w:tcPr>
          <w:p w:rsidR="00A65764" w:rsidRPr="007835B9" w:rsidRDefault="00A65764" w:rsidP="00661F71">
            <w:pPr>
              <w:pStyle w:val="DefinedTerm"/>
              <w:jc w:val="center"/>
              <w:rPr>
                <w:b w:val="0"/>
                <w:lang w:val="en-GB"/>
              </w:rPr>
            </w:pPr>
            <w:r w:rsidRPr="007835B9">
              <w:rPr>
                <w:b w:val="0"/>
                <w:lang w:val="en-GB"/>
              </w:rPr>
              <w:t>ZeroOrOne</w:t>
            </w:r>
          </w:p>
        </w:tc>
        <w:tc>
          <w:tcPr>
            <w:tcW w:w="1710" w:type="dxa"/>
            <w:tcBorders>
              <w:top w:val="single" w:sz="4" w:space="0" w:color="000000"/>
              <w:left w:val="single" w:sz="4" w:space="0" w:color="000000"/>
              <w:bottom w:val="single" w:sz="4" w:space="0" w:color="000000"/>
              <w:right w:val="single" w:sz="4" w:space="0" w:color="000000"/>
            </w:tcBorders>
            <w:vAlign w:val="center"/>
          </w:tcPr>
          <w:p w:rsidR="00A65764" w:rsidRPr="007835B9" w:rsidRDefault="00A65764" w:rsidP="00661F71">
            <w:pPr>
              <w:pStyle w:val="DefinedTerm"/>
              <w:jc w:val="center"/>
              <w:rPr>
                <w:b w:val="0"/>
                <w:lang w:val="en-GB"/>
              </w:rPr>
            </w:pPr>
            <w:r>
              <w:rPr>
                <w:b w:val="0"/>
                <w:lang w:val="en-GB"/>
              </w:rPr>
              <w:t>n</w:t>
            </w:r>
            <w:r w:rsidRPr="007835B9">
              <w:rPr>
                <w:b w:val="0"/>
                <w:lang w:val="en-GB"/>
              </w:rPr>
              <w:t>ode</w:t>
            </w:r>
          </w:p>
        </w:tc>
        <w:tc>
          <w:tcPr>
            <w:tcW w:w="1800" w:type="dxa"/>
            <w:tcBorders>
              <w:top w:val="single" w:sz="4" w:space="0" w:color="000000"/>
              <w:left w:val="single" w:sz="4" w:space="0" w:color="000000"/>
              <w:bottom w:val="single" w:sz="4" w:space="0" w:color="000000"/>
              <w:right w:val="single" w:sz="4" w:space="0" w:color="000000"/>
            </w:tcBorders>
            <w:vAlign w:val="center"/>
          </w:tcPr>
          <w:p w:rsidR="00A65764" w:rsidRPr="007835B9" w:rsidRDefault="00A65764" w:rsidP="00661F71">
            <w:pPr>
              <w:pStyle w:val="DefinedTerm"/>
              <w:jc w:val="center"/>
              <w:rPr>
                <w:b w:val="0"/>
                <w:lang w:val="en-GB"/>
              </w:rPr>
            </w:pPr>
            <w:r w:rsidRPr="007835B9">
              <w:rPr>
                <w:b w:val="0"/>
                <w:lang w:val="en-GB"/>
              </w:rPr>
              <w:t xml:space="preserve">Get </w:t>
            </w:r>
          </w:p>
        </w:tc>
        <w:tc>
          <w:tcPr>
            <w:tcW w:w="2058" w:type="dxa"/>
            <w:tcBorders>
              <w:top w:val="single" w:sz="4" w:space="0" w:color="FFFFFF"/>
              <w:left w:val="single" w:sz="4" w:space="0" w:color="000000"/>
              <w:bottom w:val="single" w:sz="4" w:space="0" w:color="FFFFFF"/>
              <w:right w:val="single" w:sz="4" w:space="0" w:color="FFFFFF"/>
            </w:tcBorders>
          </w:tcPr>
          <w:p w:rsidR="00A65764" w:rsidRPr="007835B9" w:rsidRDefault="00A65764" w:rsidP="00661F71">
            <w:pPr>
              <w:pStyle w:val="DefinedTerm"/>
              <w:jc w:val="center"/>
              <w:rPr>
                <w:b w:val="0"/>
                <w:lang w:val="en-GB"/>
              </w:rPr>
            </w:pPr>
          </w:p>
        </w:tc>
      </w:tr>
      <w:tr w:rsidR="00A65764" w:rsidRPr="007835B9" w:rsidTr="00661F71">
        <w:trPr>
          <w:cantSplit/>
        </w:trPr>
        <w:tc>
          <w:tcPr>
            <w:tcW w:w="720" w:type="dxa"/>
            <w:tcBorders>
              <w:top w:val="single" w:sz="4" w:space="0" w:color="FFFFFF"/>
              <w:left w:val="single" w:sz="4" w:space="0" w:color="FFFFFF"/>
              <w:bottom w:val="single" w:sz="4" w:space="0" w:color="FFFFFF"/>
              <w:right w:val="single" w:sz="4" w:space="0" w:color="FFFFFF"/>
            </w:tcBorders>
          </w:tcPr>
          <w:p w:rsidR="00A65764" w:rsidRPr="007835B9" w:rsidRDefault="00A65764" w:rsidP="00661F71">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tcPr>
          <w:p w:rsidR="00A65764" w:rsidRDefault="00A65764" w:rsidP="00A65764">
            <w:pPr>
              <w:pStyle w:val="BodyTextIndent"/>
              <w:ind w:leftChars="-5" w:left="31680"/>
            </w:pPr>
            <w:r w:rsidRPr="007835B9">
              <w:t>See [DiagMonTS] for description of this node</w:t>
            </w:r>
            <w:r w:rsidRPr="007835B9">
              <w:rPr>
                <w:rFonts w:eastAsia="Batang"/>
                <w:lang w:eastAsia="ko-KR"/>
              </w:rPr>
              <w:t>.</w:t>
            </w:r>
          </w:p>
        </w:tc>
      </w:tr>
      <w:bookmarkEnd w:id="8"/>
      <w:bookmarkEnd w:id="9"/>
    </w:tbl>
    <w:p w:rsidR="00A65764" w:rsidRPr="007835B9" w:rsidRDefault="00A65764" w:rsidP="00BA2DBD"/>
    <w:p w:rsidR="00A65764" w:rsidRPr="00BA2DBD" w:rsidRDefault="00A65764" w:rsidP="00A65D45">
      <w:pPr>
        <w:pStyle w:val="AltNormal"/>
        <w:rPr>
          <w:lang w:eastAsia="ja-JP"/>
        </w:rPr>
      </w:pPr>
    </w:p>
    <w:sectPr w:rsidR="00A65764" w:rsidRPr="00BA2DBD" w:rsidSect="00F968CF">
      <w:headerReference w:type="default"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764" w:rsidRDefault="00A65764">
      <w:r>
        <w:separator/>
      </w:r>
    </w:p>
  </w:endnote>
  <w:endnote w:type="continuationSeparator" w:id="1">
    <w:p w:rsidR="00A65764" w:rsidRDefault="00A657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atang">
    <w:altName w:val="©öUAA"/>
    <w:panose1 w:val="02030600000101010101"/>
    <w:charset w:val="81"/>
    <w:family w:val="auto"/>
    <w:notTrueType/>
    <w:pitch w:val="fixed"/>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764" w:rsidRDefault="00A65764">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8</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8</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5E2856">
      <w:rPr>
        <w:rFonts w:cs="Arial"/>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764" w:rsidRDefault="00A6576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65764" w:rsidRDefault="00A65764">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65764" w:rsidRDefault="00A6576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A65764" w:rsidRDefault="00A65764">
    <w:pPr>
      <w:pStyle w:val="FtDisclaimer"/>
      <w:ind w:left="144"/>
    </w:pPr>
    <w:r>
      <w:t>THIS DOCUMENT IS PROVIDED ON AN "AS IS" "AS AVAILABLE" AND "WITH ALL FAULTS" BASIS.</w:t>
    </w:r>
  </w:p>
  <w:p w:rsidR="00A65764" w:rsidRDefault="00A65764">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8</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30" w:name="Template"/>
    <w:r>
      <w:rPr>
        <w:color w:val="999999"/>
        <w:sz w:val="10"/>
      </w:rPr>
      <w:t>[OMA-Template-ChangeRequest-20110101-I]</w:t>
    </w:r>
    <w:bookmarkEnd w:id="3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764" w:rsidRDefault="00A65764">
      <w:r>
        <w:separator/>
      </w:r>
    </w:p>
  </w:footnote>
  <w:footnote w:type="continuationSeparator" w:id="1">
    <w:p w:rsidR="00A65764" w:rsidRDefault="00A657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764" w:rsidRDefault="00A65764">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OMA-DM-Diag-2012-0012-CR_baseline_for_sensor_function.docx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A65764" w:rsidRDefault="00A6576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764" w:rsidRDefault="00A65764">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OMA-DM-Diag-2012-0012-CR_baseline_for_sensor_function.docx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0F090E50"/>
    <w:multiLevelType w:val="hybridMultilevel"/>
    <w:tmpl w:val="7EA02C38"/>
    <w:lvl w:ilvl="0" w:tplc="A7004B7C">
      <w:start w:val="1"/>
      <w:numFmt w:val="bullet"/>
      <w:lvlText w:val="•"/>
      <w:lvlJc w:val="left"/>
      <w:pPr>
        <w:tabs>
          <w:tab w:val="num" w:pos="720"/>
        </w:tabs>
        <w:ind w:left="720" w:hanging="360"/>
      </w:pPr>
      <w:rPr>
        <w:rFonts w:ascii="Arial Narrow" w:hAnsi="Arial Narrow" w:hint="default"/>
      </w:rPr>
    </w:lvl>
    <w:lvl w:ilvl="1" w:tplc="53D6D4A2" w:tentative="1">
      <w:start w:val="1"/>
      <w:numFmt w:val="bullet"/>
      <w:lvlText w:val="•"/>
      <w:lvlJc w:val="left"/>
      <w:pPr>
        <w:tabs>
          <w:tab w:val="num" w:pos="1440"/>
        </w:tabs>
        <w:ind w:left="1440" w:hanging="360"/>
      </w:pPr>
      <w:rPr>
        <w:rFonts w:ascii="Arial Narrow" w:hAnsi="Arial Narrow" w:hint="default"/>
      </w:rPr>
    </w:lvl>
    <w:lvl w:ilvl="2" w:tplc="FC784AF2" w:tentative="1">
      <w:start w:val="1"/>
      <w:numFmt w:val="bullet"/>
      <w:lvlText w:val="•"/>
      <w:lvlJc w:val="left"/>
      <w:pPr>
        <w:tabs>
          <w:tab w:val="num" w:pos="2160"/>
        </w:tabs>
        <w:ind w:left="2160" w:hanging="360"/>
      </w:pPr>
      <w:rPr>
        <w:rFonts w:ascii="Arial Narrow" w:hAnsi="Arial Narrow" w:hint="default"/>
      </w:rPr>
    </w:lvl>
    <w:lvl w:ilvl="3" w:tplc="AE6E5C32" w:tentative="1">
      <w:start w:val="1"/>
      <w:numFmt w:val="bullet"/>
      <w:lvlText w:val="•"/>
      <w:lvlJc w:val="left"/>
      <w:pPr>
        <w:tabs>
          <w:tab w:val="num" w:pos="2880"/>
        </w:tabs>
        <w:ind w:left="2880" w:hanging="360"/>
      </w:pPr>
      <w:rPr>
        <w:rFonts w:ascii="Arial Narrow" w:hAnsi="Arial Narrow" w:hint="default"/>
      </w:rPr>
    </w:lvl>
    <w:lvl w:ilvl="4" w:tplc="57F02D2C" w:tentative="1">
      <w:start w:val="1"/>
      <w:numFmt w:val="bullet"/>
      <w:lvlText w:val="•"/>
      <w:lvlJc w:val="left"/>
      <w:pPr>
        <w:tabs>
          <w:tab w:val="num" w:pos="3600"/>
        </w:tabs>
        <w:ind w:left="3600" w:hanging="360"/>
      </w:pPr>
      <w:rPr>
        <w:rFonts w:ascii="Arial Narrow" w:hAnsi="Arial Narrow" w:hint="default"/>
      </w:rPr>
    </w:lvl>
    <w:lvl w:ilvl="5" w:tplc="6C30E906" w:tentative="1">
      <w:start w:val="1"/>
      <w:numFmt w:val="bullet"/>
      <w:lvlText w:val="•"/>
      <w:lvlJc w:val="left"/>
      <w:pPr>
        <w:tabs>
          <w:tab w:val="num" w:pos="4320"/>
        </w:tabs>
        <w:ind w:left="4320" w:hanging="360"/>
      </w:pPr>
      <w:rPr>
        <w:rFonts w:ascii="Arial Narrow" w:hAnsi="Arial Narrow" w:hint="default"/>
      </w:rPr>
    </w:lvl>
    <w:lvl w:ilvl="6" w:tplc="2A78A332" w:tentative="1">
      <w:start w:val="1"/>
      <w:numFmt w:val="bullet"/>
      <w:lvlText w:val="•"/>
      <w:lvlJc w:val="left"/>
      <w:pPr>
        <w:tabs>
          <w:tab w:val="num" w:pos="5040"/>
        </w:tabs>
        <w:ind w:left="5040" w:hanging="360"/>
      </w:pPr>
      <w:rPr>
        <w:rFonts w:ascii="Arial Narrow" w:hAnsi="Arial Narrow" w:hint="default"/>
      </w:rPr>
    </w:lvl>
    <w:lvl w:ilvl="7" w:tplc="4AACFE6C" w:tentative="1">
      <w:start w:val="1"/>
      <w:numFmt w:val="bullet"/>
      <w:lvlText w:val="•"/>
      <w:lvlJc w:val="left"/>
      <w:pPr>
        <w:tabs>
          <w:tab w:val="num" w:pos="5760"/>
        </w:tabs>
        <w:ind w:left="5760" w:hanging="360"/>
      </w:pPr>
      <w:rPr>
        <w:rFonts w:ascii="Arial Narrow" w:hAnsi="Arial Narrow" w:hint="default"/>
      </w:rPr>
    </w:lvl>
    <w:lvl w:ilvl="8" w:tplc="2B34F0F4" w:tentative="1">
      <w:start w:val="1"/>
      <w:numFmt w:val="bullet"/>
      <w:lvlText w:val="•"/>
      <w:lvlJc w:val="left"/>
      <w:pPr>
        <w:tabs>
          <w:tab w:val="num" w:pos="6480"/>
        </w:tabs>
        <w:ind w:left="6480" w:hanging="360"/>
      </w:pPr>
      <w:rPr>
        <w:rFonts w:ascii="Arial Narrow" w:hAnsi="Arial Narrow"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34CF2723"/>
    <w:multiLevelType w:val="hybridMultilevel"/>
    <w:tmpl w:val="6B0E6BEE"/>
    <w:lvl w:ilvl="0" w:tplc="FFFFFFFF">
      <w:start w:val="1"/>
      <w:numFmt w:val="bullet"/>
      <w:lvlText w:val=""/>
      <w:lvlJc w:val="left"/>
      <w:pPr>
        <w:tabs>
          <w:tab w:val="num" w:pos="1004"/>
        </w:tabs>
        <w:ind w:left="1004"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39122F2"/>
    <w:multiLevelType w:val="hybridMultilevel"/>
    <w:tmpl w:val="8E3653F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3"/>
  </w:num>
  <w:num w:numId="5">
    <w:abstractNumId w:val="6"/>
  </w:num>
  <w:num w:numId="6">
    <w:abstractNumId w:val="13"/>
  </w:num>
  <w:num w:numId="7">
    <w:abstractNumId w:val="15"/>
  </w:num>
  <w:num w:numId="8">
    <w:abstractNumId w:val="7"/>
  </w:num>
  <w:num w:numId="9">
    <w:abstractNumId w:val="0"/>
  </w:num>
  <w:num w:numId="10">
    <w:abstractNumId w:val="14"/>
  </w:num>
  <w:num w:numId="11">
    <w:abstractNumId w:val="11"/>
  </w:num>
  <w:num w:numId="12">
    <w:abstractNumId w:val="4"/>
  </w:num>
  <w:num w:numId="13">
    <w:abstractNumId w:val="2"/>
  </w:num>
  <w:num w:numId="14">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9"/>
  </w:num>
  <w:num w:numId="17">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27B"/>
    <w:rsid w:val="00000BC3"/>
    <w:rsid w:val="000042F8"/>
    <w:rsid w:val="00022BEB"/>
    <w:rsid w:val="00041AA1"/>
    <w:rsid w:val="000452AD"/>
    <w:rsid w:val="00046FDE"/>
    <w:rsid w:val="00063E65"/>
    <w:rsid w:val="000700B5"/>
    <w:rsid w:val="00075CDC"/>
    <w:rsid w:val="00090542"/>
    <w:rsid w:val="000A42B1"/>
    <w:rsid w:val="000B7DFD"/>
    <w:rsid w:val="000E0E41"/>
    <w:rsid w:val="000E3DAB"/>
    <w:rsid w:val="000E79A6"/>
    <w:rsid w:val="000F6D09"/>
    <w:rsid w:val="001011B1"/>
    <w:rsid w:val="00105D8F"/>
    <w:rsid w:val="00115B81"/>
    <w:rsid w:val="00154489"/>
    <w:rsid w:val="00161018"/>
    <w:rsid w:val="00161801"/>
    <w:rsid w:val="00162362"/>
    <w:rsid w:val="00165C25"/>
    <w:rsid w:val="0018517D"/>
    <w:rsid w:val="00194BDA"/>
    <w:rsid w:val="00195354"/>
    <w:rsid w:val="00196179"/>
    <w:rsid w:val="00197E69"/>
    <w:rsid w:val="001A74E5"/>
    <w:rsid w:val="001C157C"/>
    <w:rsid w:val="001D12E3"/>
    <w:rsid w:val="001D5373"/>
    <w:rsid w:val="00201D95"/>
    <w:rsid w:val="00202B8B"/>
    <w:rsid w:val="002058D4"/>
    <w:rsid w:val="00211CB3"/>
    <w:rsid w:val="00213C9C"/>
    <w:rsid w:val="00214958"/>
    <w:rsid w:val="0024037C"/>
    <w:rsid w:val="002474EB"/>
    <w:rsid w:val="00252251"/>
    <w:rsid w:val="00260C69"/>
    <w:rsid w:val="002614A0"/>
    <w:rsid w:val="00264587"/>
    <w:rsid w:val="0029281C"/>
    <w:rsid w:val="00295128"/>
    <w:rsid w:val="002956D0"/>
    <w:rsid w:val="002A3BEB"/>
    <w:rsid w:val="002B01A2"/>
    <w:rsid w:val="002B4ABC"/>
    <w:rsid w:val="002B4BEB"/>
    <w:rsid w:val="002D0863"/>
    <w:rsid w:val="002D2C91"/>
    <w:rsid w:val="002D7FDB"/>
    <w:rsid w:val="002F1416"/>
    <w:rsid w:val="002F669F"/>
    <w:rsid w:val="002F731C"/>
    <w:rsid w:val="00300AD9"/>
    <w:rsid w:val="003026FC"/>
    <w:rsid w:val="00304ED7"/>
    <w:rsid w:val="003067C8"/>
    <w:rsid w:val="00326FB8"/>
    <w:rsid w:val="00333798"/>
    <w:rsid w:val="003349A1"/>
    <w:rsid w:val="00336B03"/>
    <w:rsid w:val="0034238F"/>
    <w:rsid w:val="00350EA4"/>
    <w:rsid w:val="00352191"/>
    <w:rsid w:val="003717D3"/>
    <w:rsid w:val="00384120"/>
    <w:rsid w:val="003900A3"/>
    <w:rsid w:val="00390A43"/>
    <w:rsid w:val="003A0E71"/>
    <w:rsid w:val="003A184A"/>
    <w:rsid w:val="003A1EB7"/>
    <w:rsid w:val="003B023E"/>
    <w:rsid w:val="003B2496"/>
    <w:rsid w:val="003B596A"/>
    <w:rsid w:val="003D755B"/>
    <w:rsid w:val="003E0AB8"/>
    <w:rsid w:val="003F0514"/>
    <w:rsid w:val="003F1759"/>
    <w:rsid w:val="003F1B37"/>
    <w:rsid w:val="00403DD4"/>
    <w:rsid w:val="004040F5"/>
    <w:rsid w:val="00411A36"/>
    <w:rsid w:val="00414DF5"/>
    <w:rsid w:val="00426CC7"/>
    <w:rsid w:val="00432151"/>
    <w:rsid w:val="00435E9B"/>
    <w:rsid w:val="00453231"/>
    <w:rsid w:val="00475A8A"/>
    <w:rsid w:val="00481F71"/>
    <w:rsid w:val="00493554"/>
    <w:rsid w:val="004B0B17"/>
    <w:rsid w:val="004C1E02"/>
    <w:rsid w:val="004D271C"/>
    <w:rsid w:val="004D32C5"/>
    <w:rsid w:val="004D4A6D"/>
    <w:rsid w:val="004E4601"/>
    <w:rsid w:val="004F02AE"/>
    <w:rsid w:val="00500A62"/>
    <w:rsid w:val="00504F24"/>
    <w:rsid w:val="00505BB1"/>
    <w:rsid w:val="00514394"/>
    <w:rsid w:val="00515E18"/>
    <w:rsid w:val="005171C4"/>
    <w:rsid w:val="00527F3C"/>
    <w:rsid w:val="005333FC"/>
    <w:rsid w:val="00544433"/>
    <w:rsid w:val="00544DB3"/>
    <w:rsid w:val="00555740"/>
    <w:rsid w:val="0056182F"/>
    <w:rsid w:val="00566105"/>
    <w:rsid w:val="00566A70"/>
    <w:rsid w:val="00573E2C"/>
    <w:rsid w:val="0057507B"/>
    <w:rsid w:val="005806C5"/>
    <w:rsid w:val="005810F4"/>
    <w:rsid w:val="00593FA3"/>
    <w:rsid w:val="00596E8B"/>
    <w:rsid w:val="005974ED"/>
    <w:rsid w:val="005B3A79"/>
    <w:rsid w:val="005B3A9F"/>
    <w:rsid w:val="005B528B"/>
    <w:rsid w:val="005C6267"/>
    <w:rsid w:val="005E0466"/>
    <w:rsid w:val="005E2856"/>
    <w:rsid w:val="005F303A"/>
    <w:rsid w:val="005F4AE0"/>
    <w:rsid w:val="0060587A"/>
    <w:rsid w:val="00605ECC"/>
    <w:rsid w:val="00616BD7"/>
    <w:rsid w:val="00625530"/>
    <w:rsid w:val="00631D76"/>
    <w:rsid w:val="00634DCA"/>
    <w:rsid w:val="00636EA4"/>
    <w:rsid w:val="00636F07"/>
    <w:rsid w:val="00636F34"/>
    <w:rsid w:val="00656E1C"/>
    <w:rsid w:val="00661F71"/>
    <w:rsid w:val="00663A83"/>
    <w:rsid w:val="00684F57"/>
    <w:rsid w:val="006857D8"/>
    <w:rsid w:val="0068660C"/>
    <w:rsid w:val="006969C5"/>
    <w:rsid w:val="006A30EA"/>
    <w:rsid w:val="006A3CCE"/>
    <w:rsid w:val="006A7359"/>
    <w:rsid w:val="006B60FF"/>
    <w:rsid w:val="006C2E01"/>
    <w:rsid w:val="006C4892"/>
    <w:rsid w:val="006C77DF"/>
    <w:rsid w:val="006D2A9D"/>
    <w:rsid w:val="006E52B0"/>
    <w:rsid w:val="00700069"/>
    <w:rsid w:val="007027B4"/>
    <w:rsid w:val="00703346"/>
    <w:rsid w:val="007078FA"/>
    <w:rsid w:val="00707C1A"/>
    <w:rsid w:val="00707FA7"/>
    <w:rsid w:val="00712B8B"/>
    <w:rsid w:val="00713479"/>
    <w:rsid w:val="007208B4"/>
    <w:rsid w:val="0072479E"/>
    <w:rsid w:val="0073414E"/>
    <w:rsid w:val="0073609E"/>
    <w:rsid w:val="00740CED"/>
    <w:rsid w:val="00745933"/>
    <w:rsid w:val="007552E7"/>
    <w:rsid w:val="00756057"/>
    <w:rsid w:val="0076108E"/>
    <w:rsid w:val="00761564"/>
    <w:rsid w:val="0076330B"/>
    <w:rsid w:val="00772340"/>
    <w:rsid w:val="007835B9"/>
    <w:rsid w:val="007A2A74"/>
    <w:rsid w:val="007A53B3"/>
    <w:rsid w:val="007B09B9"/>
    <w:rsid w:val="007B66E3"/>
    <w:rsid w:val="007C14E8"/>
    <w:rsid w:val="007D2F4F"/>
    <w:rsid w:val="00810C7B"/>
    <w:rsid w:val="0081616B"/>
    <w:rsid w:val="00832A72"/>
    <w:rsid w:val="00846730"/>
    <w:rsid w:val="008508DD"/>
    <w:rsid w:val="008530FA"/>
    <w:rsid w:val="00860360"/>
    <w:rsid w:val="00880E7D"/>
    <w:rsid w:val="008930C3"/>
    <w:rsid w:val="00896A48"/>
    <w:rsid w:val="008B3E49"/>
    <w:rsid w:val="008B6434"/>
    <w:rsid w:val="008C0E63"/>
    <w:rsid w:val="008C2E4A"/>
    <w:rsid w:val="008C3BA7"/>
    <w:rsid w:val="008C5E6F"/>
    <w:rsid w:val="008C7178"/>
    <w:rsid w:val="008D7740"/>
    <w:rsid w:val="008F54F9"/>
    <w:rsid w:val="00903358"/>
    <w:rsid w:val="00903C83"/>
    <w:rsid w:val="00931678"/>
    <w:rsid w:val="00934094"/>
    <w:rsid w:val="00937948"/>
    <w:rsid w:val="0094404E"/>
    <w:rsid w:val="00987ACA"/>
    <w:rsid w:val="009900BE"/>
    <w:rsid w:val="009A5996"/>
    <w:rsid w:val="009A6F0E"/>
    <w:rsid w:val="009B0C5D"/>
    <w:rsid w:val="009B6764"/>
    <w:rsid w:val="009C511E"/>
    <w:rsid w:val="009C6D40"/>
    <w:rsid w:val="009D13A7"/>
    <w:rsid w:val="009E661E"/>
    <w:rsid w:val="00A01EF4"/>
    <w:rsid w:val="00A07BCC"/>
    <w:rsid w:val="00A213C7"/>
    <w:rsid w:val="00A2411B"/>
    <w:rsid w:val="00A24A4C"/>
    <w:rsid w:val="00A32B8E"/>
    <w:rsid w:val="00A344C2"/>
    <w:rsid w:val="00A37770"/>
    <w:rsid w:val="00A41DEF"/>
    <w:rsid w:val="00A462F5"/>
    <w:rsid w:val="00A51CF1"/>
    <w:rsid w:val="00A55559"/>
    <w:rsid w:val="00A60C40"/>
    <w:rsid w:val="00A65764"/>
    <w:rsid w:val="00A65D45"/>
    <w:rsid w:val="00A73AB9"/>
    <w:rsid w:val="00A756F6"/>
    <w:rsid w:val="00A773F2"/>
    <w:rsid w:val="00A77A12"/>
    <w:rsid w:val="00A840CD"/>
    <w:rsid w:val="00A848FA"/>
    <w:rsid w:val="00A90BAF"/>
    <w:rsid w:val="00AA64FA"/>
    <w:rsid w:val="00AB4625"/>
    <w:rsid w:val="00AC57B7"/>
    <w:rsid w:val="00AC77C1"/>
    <w:rsid w:val="00AD0420"/>
    <w:rsid w:val="00AD1814"/>
    <w:rsid w:val="00AD5C9E"/>
    <w:rsid w:val="00AD6402"/>
    <w:rsid w:val="00AE2A8F"/>
    <w:rsid w:val="00AE7849"/>
    <w:rsid w:val="00AF1AA8"/>
    <w:rsid w:val="00AF42BA"/>
    <w:rsid w:val="00AF74D3"/>
    <w:rsid w:val="00B0229B"/>
    <w:rsid w:val="00B16295"/>
    <w:rsid w:val="00B1679A"/>
    <w:rsid w:val="00B17151"/>
    <w:rsid w:val="00B17D8E"/>
    <w:rsid w:val="00B232CC"/>
    <w:rsid w:val="00B236C7"/>
    <w:rsid w:val="00B2745F"/>
    <w:rsid w:val="00B27D6E"/>
    <w:rsid w:val="00B418FF"/>
    <w:rsid w:val="00B46C5A"/>
    <w:rsid w:val="00B5316A"/>
    <w:rsid w:val="00B841C6"/>
    <w:rsid w:val="00B87A16"/>
    <w:rsid w:val="00BA2DBD"/>
    <w:rsid w:val="00BA4969"/>
    <w:rsid w:val="00BA5F50"/>
    <w:rsid w:val="00BB026E"/>
    <w:rsid w:val="00BB353B"/>
    <w:rsid w:val="00BB4979"/>
    <w:rsid w:val="00BB615D"/>
    <w:rsid w:val="00BB74AC"/>
    <w:rsid w:val="00BD2E9C"/>
    <w:rsid w:val="00BD6170"/>
    <w:rsid w:val="00BE0528"/>
    <w:rsid w:val="00BE7760"/>
    <w:rsid w:val="00BF39A9"/>
    <w:rsid w:val="00C17526"/>
    <w:rsid w:val="00C23BD4"/>
    <w:rsid w:val="00C3439F"/>
    <w:rsid w:val="00C502E8"/>
    <w:rsid w:val="00C56BC9"/>
    <w:rsid w:val="00C60D6D"/>
    <w:rsid w:val="00C64515"/>
    <w:rsid w:val="00C73320"/>
    <w:rsid w:val="00C75D7B"/>
    <w:rsid w:val="00C7724B"/>
    <w:rsid w:val="00C85F77"/>
    <w:rsid w:val="00CA04BF"/>
    <w:rsid w:val="00CA13D1"/>
    <w:rsid w:val="00CA2532"/>
    <w:rsid w:val="00CA28EA"/>
    <w:rsid w:val="00CA5540"/>
    <w:rsid w:val="00CA5639"/>
    <w:rsid w:val="00CB08FB"/>
    <w:rsid w:val="00CB0C93"/>
    <w:rsid w:val="00CC2D78"/>
    <w:rsid w:val="00CD1F8C"/>
    <w:rsid w:val="00CD2249"/>
    <w:rsid w:val="00CD32E9"/>
    <w:rsid w:val="00CD655B"/>
    <w:rsid w:val="00CE4C35"/>
    <w:rsid w:val="00CE76CE"/>
    <w:rsid w:val="00CE7B2D"/>
    <w:rsid w:val="00CF3745"/>
    <w:rsid w:val="00D03F9B"/>
    <w:rsid w:val="00D12932"/>
    <w:rsid w:val="00D14682"/>
    <w:rsid w:val="00D21048"/>
    <w:rsid w:val="00D2613B"/>
    <w:rsid w:val="00D45494"/>
    <w:rsid w:val="00D47B89"/>
    <w:rsid w:val="00D522AA"/>
    <w:rsid w:val="00D56F4F"/>
    <w:rsid w:val="00D71B02"/>
    <w:rsid w:val="00D72658"/>
    <w:rsid w:val="00D74D47"/>
    <w:rsid w:val="00D763EE"/>
    <w:rsid w:val="00D9253B"/>
    <w:rsid w:val="00DA0716"/>
    <w:rsid w:val="00DA5965"/>
    <w:rsid w:val="00DB3479"/>
    <w:rsid w:val="00DC2567"/>
    <w:rsid w:val="00DC3555"/>
    <w:rsid w:val="00DD168A"/>
    <w:rsid w:val="00DE34E5"/>
    <w:rsid w:val="00DE6B3F"/>
    <w:rsid w:val="00DE7178"/>
    <w:rsid w:val="00E07CB8"/>
    <w:rsid w:val="00E10523"/>
    <w:rsid w:val="00E125F4"/>
    <w:rsid w:val="00E13093"/>
    <w:rsid w:val="00E15272"/>
    <w:rsid w:val="00E35277"/>
    <w:rsid w:val="00E53315"/>
    <w:rsid w:val="00E565EF"/>
    <w:rsid w:val="00E5682D"/>
    <w:rsid w:val="00E70B7B"/>
    <w:rsid w:val="00E803FA"/>
    <w:rsid w:val="00E908FD"/>
    <w:rsid w:val="00E9448A"/>
    <w:rsid w:val="00EB6BB6"/>
    <w:rsid w:val="00EC03B7"/>
    <w:rsid w:val="00EC064B"/>
    <w:rsid w:val="00EC2D45"/>
    <w:rsid w:val="00EC380D"/>
    <w:rsid w:val="00ED2317"/>
    <w:rsid w:val="00ED2F64"/>
    <w:rsid w:val="00ED73E0"/>
    <w:rsid w:val="00EF5264"/>
    <w:rsid w:val="00F01211"/>
    <w:rsid w:val="00F040F3"/>
    <w:rsid w:val="00F07396"/>
    <w:rsid w:val="00F331BC"/>
    <w:rsid w:val="00F36D54"/>
    <w:rsid w:val="00F36E86"/>
    <w:rsid w:val="00F37515"/>
    <w:rsid w:val="00F4449D"/>
    <w:rsid w:val="00F50E9E"/>
    <w:rsid w:val="00F65BD1"/>
    <w:rsid w:val="00F67670"/>
    <w:rsid w:val="00F67D27"/>
    <w:rsid w:val="00F74181"/>
    <w:rsid w:val="00F74740"/>
    <w:rsid w:val="00F83FCB"/>
    <w:rsid w:val="00F86AAC"/>
    <w:rsid w:val="00F87493"/>
    <w:rsid w:val="00F90F00"/>
    <w:rsid w:val="00F926EE"/>
    <w:rsid w:val="00F9368A"/>
    <w:rsid w:val="00F94EA2"/>
    <w:rsid w:val="00F95871"/>
    <w:rsid w:val="00F968CF"/>
    <w:rsid w:val="00F96946"/>
    <w:rsid w:val="00F9705A"/>
    <w:rsid w:val="00FB0DA1"/>
    <w:rsid w:val="00FB2ABD"/>
    <w:rsid w:val="00FB54D3"/>
    <w:rsid w:val="00FD791F"/>
    <w:rsid w:val="00FE1BE2"/>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bCs w:val="0"/>
      <w:i/>
      <w:iCs/>
      <w:sz w:val="28"/>
      <w:szCs w:val="28"/>
    </w:rPr>
  </w:style>
  <w:style w:type="paragraph" w:styleId="Heading3">
    <w:name w:val="heading 3"/>
    <w:basedOn w:val="Heading2"/>
    <w:next w:val="Normal"/>
    <w:link w:val="Heading3Char"/>
    <w:uiPriority w:val="99"/>
    <w:qFormat/>
    <w:rsid w:val="00F968CF"/>
    <w:pPr>
      <w:numPr>
        <w:ilvl w:val="2"/>
      </w:numPr>
      <w:spacing w:before="60"/>
      <w:outlineLvl w:val="2"/>
    </w:pPr>
    <w:rPr>
      <w:bCs/>
      <w:sz w:val="26"/>
      <w:szCs w:val="26"/>
    </w:rPr>
  </w:style>
  <w:style w:type="paragraph" w:styleId="Heading4">
    <w:name w:val="heading 4"/>
    <w:basedOn w:val="Heading3"/>
    <w:next w:val="Normal"/>
    <w:link w:val="Heading4Char"/>
    <w:uiPriority w:val="99"/>
    <w:qFormat/>
    <w:rsid w:val="00F968CF"/>
    <w:pPr>
      <w:numPr>
        <w:ilvl w:val="3"/>
        <w:numId w:val="9"/>
      </w:numPr>
      <w:outlineLvl w:val="3"/>
    </w:pPr>
    <w:rPr>
      <w:rFonts w:ascii="Calibri" w:hAnsi="Calibri"/>
      <w:b w:val="0"/>
      <w:bCs w:val="0"/>
      <w:szCs w:val="28"/>
    </w:rPr>
  </w:style>
  <w:style w:type="paragraph" w:styleId="Heading5">
    <w:name w:val="heading 5"/>
    <w:basedOn w:val="Heading4"/>
    <w:next w:val="Normal"/>
    <w:link w:val="Heading5Char"/>
    <w:uiPriority w:val="99"/>
    <w:qFormat/>
    <w:rsid w:val="00F968CF"/>
    <w:pPr>
      <w:numPr>
        <w:ilvl w:val="4"/>
      </w:numPr>
      <w:outlineLvl w:val="4"/>
    </w:pPr>
    <w:rPr>
      <w:bCs/>
      <w:i w:val="0"/>
      <w:iCs w:val="0"/>
      <w:szCs w:val="26"/>
    </w:rPr>
  </w:style>
  <w:style w:type="paragraph" w:styleId="Heading6">
    <w:name w:val="heading 6"/>
    <w:basedOn w:val="Normal"/>
    <w:next w:val="Normal"/>
    <w:link w:val="Heading6Char"/>
    <w:uiPriority w:val="99"/>
    <w:qFormat/>
    <w:rsid w:val="00F968CF"/>
    <w:pPr>
      <w:keepNext/>
      <w:numPr>
        <w:ilvl w:val="5"/>
        <w:numId w:val="9"/>
      </w:numPr>
      <w:outlineLvl w:val="5"/>
    </w:pPr>
    <w:rPr>
      <w:rFonts w:ascii="Calibri" w:hAnsi="Calibri"/>
      <w:b/>
      <w:bCs/>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Calibri" w:hAnsi="Calibri"/>
      <w:sz w:val="24"/>
      <w:szCs w:val="24"/>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Calibri" w:hAnsi="Calibri"/>
      <w:i/>
      <w:iCs/>
      <w:sz w:val="24"/>
      <w:szCs w:val="24"/>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Cambria" w:hAnsi="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kern w:val="32"/>
      <w:sz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i/>
      <w:sz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sz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sz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i/>
      <w:sz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sz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style>
  <w:style w:type="character" w:customStyle="1" w:styleId="HeaderChar">
    <w:name w:val="Header Char"/>
    <w:basedOn w:val="DefaultParagraphFont"/>
    <w:link w:val="Header"/>
    <w:uiPriority w:val="99"/>
    <w:semiHidden/>
    <w:locked/>
    <w:rsid w:val="00BA5F50"/>
    <w:rPr>
      <w:rFonts w:cs="Times New Roman"/>
      <w:sz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style>
  <w:style w:type="character" w:customStyle="1" w:styleId="FooterChar">
    <w:name w:val="Footer Char"/>
    <w:basedOn w:val="DefaultParagraphFont"/>
    <w:link w:val="Footer"/>
    <w:uiPriority w:val="99"/>
    <w:semiHidden/>
    <w:locked/>
    <w:rsid w:val="00BA5F50"/>
    <w:rPr>
      <w:rFonts w:cs="Times New Roman"/>
      <w:sz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style>
  <w:style w:type="character" w:customStyle="1" w:styleId="CommentTextChar">
    <w:name w:val="Comment Text Char"/>
    <w:basedOn w:val="DefaultParagraphFont"/>
    <w:link w:val="CommentText"/>
    <w:uiPriority w:val="99"/>
    <w:semiHidden/>
    <w:locked/>
    <w:rsid w:val="00BA5F50"/>
    <w:rPr>
      <w:rFonts w:cs="Times New Roman"/>
      <w:sz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sz w:val="2"/>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link w:val="TableRow"/>
    <w:uiPriority w:val="99"/>
    <w:locked/>
    <w:rsid w:val="00161801"/>
    <w:rPr>
      <w:lang w:val="en-GB" w:eastAsia="en-US"/>
    </w:rPr>
  </w:style>
  <w:style w:type="paragraph" w:customStyle="1" w:styleId="DefinedTerm">
    <w:name w:val="Defined Term"/>
    <w:aliases w:val="dt"/>
    <w:basedOn w:val="Normal"/>
    <w:next w:val="Normal"/>
    <w:uiPriority w:val="99"/>
    <w:rsid w:val="00A65D45"/>
    <w:pPr>
      <w:keepNext/>
      <w:keepLines/>
      <w:spacing w:before="0" w:after="60"/>
    </w:pPr>
    <w:rPr>
      <w:rFonts w:eastAsia="Batang"/>
      <w:b/>
      <w:lang w:val="en-US" w:eastAsia="ko-KR"/>
    </w:rPr>
  </w:style>
  <w:style w:type="paragraph" w:styleId="BodyTextIndent">
    <w:name w:val="Body Text Indent"/>
    <w:basedOn w:val="Normal"/>
    <w:link w:val="BodyTextIndentChar1"/>
    <w:uiPriority w:val="99"/>
    <w:locked/>
    <w:rsid w:val="00A65D45"/>
    <w:pPr>
      <w:spacing w:before="60" w:after="120"/>
      <w:ind w:left="709"/>
    </w:pPr>
    <w:rPr>
      <w:rFonts w:eastAsia="SimSun"/>
    </w:rPr>
  </w:style>
  <w:style w:type="character" w:customStyle="1" w:styleId="BodyTextIndentChar">
    <w:name w:val="Body Text Indent Char"/>
    <w:basedOn w:val="DefaultParagraphFont"/>
    <w:link w:val="BodyTextIndent"/>
    <w:uiPriority w:val="99"/>
    <w:semiHidden/>
    <w:locked/>
    <w:rsid w:val="00CE7B2D"/>
    <w:rPr>
      <w:rFonts w:cs="Times New Roman"/>
      <w:sz w:val="20"/>
      <w:lang w:val="en-GB" w:eastAsia="en-US"/>
    </w:rPr>
  </w:style>
  <w:style w:type="character" w:customStyle="1" w:styleId="BodyTextIndentChar1">
    <w:name w:val="Body Text Indent Char1"/>
    <w:link w:val="BodyTextIndent"/>
    <w:uiPriority w:val="99"/>
    <w:locked/>
    <w:rsid w:val="00A65D45"/>
    <w:rPr>
      <w:rFonts w:eastAsia="SimSun"/>
      <w:lang w:val="en-GB" w:eastAsia="en-US"/>
    </w:rPr>
  </w:style>
  <w:style w:type="paragraph" w:customStyle="1" w:styleId="RefLabel">
    <w:name w:val="RefLabel"/>
    <w:basedOn w:val="Normal"/>
    <w:uiPriority w:val="99"/>
    <w:rsid w:val="00BA2DBD"/>
    <w:pPr>
      <w:spacing w:before="60" w:after="60"/>
    </w:pPr>
    <w:rPr>
      <w:b/>
      <w:sz w:val="18"/>
    </w:rPr>
  </w:style>
  <w:style w:type="paragraph" w:customStyle="1" w:styleId="Definition">
    <w:name w:val="Definition"/>
    <w:aliases w:val="df"/>
    <w:basedOn w:val="Normal"/>
    <w:next w:val="DefinedTerm"/>
    <w:uiPriority w:val="99"/>
    <w:rsid w:val="00BA2DBD"/>
    <w:pPr>
      <w:spacing w:before="0" w:after="120"/>
      <w:ind w:left="720"/>
    </w:pPr>
    <w:rPr>
      <w:rFonts w:eastAsia="Batang"/>
      <w:lang w:val="en-US" w:eastAsia="ko-KR"/>
    </w:rPr>
  </w:style>
  <w:style w:type="character" w:customStyle="1" w:styleId="ZchnZchn1">
    <w:name w:val="Zchn Zchn1"/>
    <w:basedOn w:val="DefaultParagraphFont"/>
    <w:uiPriority w:val="99"/>
    <w:rsid w:val="00BA2DBD"/>
    <w:rPr>
      <w:rFonts w:eastAsia="SimSun" w:cs="Times New Roman"/>
      <w:lang w:eastAsia="en-US"/>
    </w:rPr>
  </w:style>
</w:styles>
</file>

<file path=word/webSettings.xml><?xml version="1.0" encoding="utf-8"?>
<w:webSettings xmlns:r="http://schemas.openxmlformats.org/officeDocument/2006/relationships" xmlns:w="http://schemas.openxmlformats.org/wordprocessingml/2006/main">
  <w:divs>
    <w:div w:id="790170687">
      <w:marLeft w:val="0"/>
      <w:marRight w:val="0"/>
      <w:marTop w:val="0"/>
      <w:marBottom w:val="0"/>
      <w:divBdr>
        <w:top w:val="none" w:sz="0" w:space="0" w:color="auto"/>
        <w:left w:val="none" w:sz="0" w:space="0" w:color="auto"/>
        <w:bottom w:val="none" w:sz="0" w:space="0" w:color="auto"/>
        <w:right w:val="none" w:sz="0" w:space="0" w:color="auto"/>
      </w:divBdr>
    </w:div>
    <w:div w:id="790170689">
      <w:marLeft w:val="0"/>
      <w:marRight w:val="0"/>
      <w:marTop w:val="0"/>
      <w:marBottom w:val="0"/>
      <w:divBdr>
        <w:top w:val="none" w:sz="0" w:space="0" w:color="auto"/>
        <w:left w:val="none" w:sz="0" w:space="0" w:color="auto"/>
        <w:bottom w:val="none" w:sz="0" w:space="0" w:color="auto"/>
        <w:right w:val="none" w:sz="0" w:space="0" w:color="auto"/>
      </w:divBdr>
      <w:divsChild>
        <w:div w:id="790170690">
          <w:marLeft w:val="0"/>
          <w:marRight w:val="0"/>
          <w:marTop w:val="0"/>
          <w:marBottom w:val="0"/>
          <w:divBdr>
            <w:top w:val="none" w:sz="0" w:space="0" w:color="auto"/>
            <w:left w:val="none" w:sz="0" w:space="0" w:color="auto"/>
            <w:bottom w:val="none" w:sz="0" w:space="0" w:color="auto"/>
            <w:right w:val="none" w:sz="0" w:space="0" w:color="auto"/>
          </w:divBdr>
          <w:divsChild>
            <w:div w:id="79017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170691">
      <w:marLeft w:val="0"/>
      <w:marRight w:val="0"/>
      <w:marTop w:val="0"/>
      <w:marBottom w:val="0"/>
      <w:divBdr>
        <w:top w:val="none" w:sz="0" w:space="0" w:color="auto"/>
        <w:left w:val="none" w:sz="0" w:space="0" w:color="auto"/>
        <w:bottom w:val="none" w:sz="0" w:space="0" w:color="auto"/>
        <w:right w:val="none" w:sz="0" w:space="0" w:color="auto"/>
      </w:divBdr>
    </w:div>
    <w:div w:id="790170692">
      <w:marLeft w:val="0"/>
      <w:marRight w:val="0"/>
      <w:marTop w:val="0"/>
      <w:marBottom w:val="0"/>
      <w:divBdr>
        <w:top w:val="none" w:sz="0" w:space="0" w:color="auto"/>
        <w:left w:val="none" w:sz="0" w:space="0" w:color="auto"/>
        <w:bottom w:val="none" w:sz="0" w:space="0" w:color="auto"/>
        <w:right w:val="none" w:sz="0" w:space="0" w:color="auto"/>
      </w:divBdr>
    </w:div>
    <w:div w:id="7901706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laf.seifert@telekom.de" TargetMode="External"/><Relationship Id="rId13" Type="http://schemas.openxmlformats.org/officeDocument/2006/relationships/image" Target="http://www.alnas.com/ddf2jpg/Empty.jpg"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alnas.com/ddf2jpg/JPG/2012-02-16_19-07-56_draft5%20OMA-DM-Diag-2012-0xxx-CR_baseline_for_sensor_function_0.jp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alvatore.scarpina@telecomitalia.it" TargetMode="External"/><Relationship Id="rId14" Type="http://schemas.openxmlformats.org/officeDocument/2006/relationships/image" Target="http://www.alnas.com/ddf2jpg/Empty.jp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8</Pages>
  <Words>1209</Words>
  <Characters>7622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5</cp:revision>
  <cp:lastPrinted>2005-07-28T01:49:00Z</cp:lastPrinted>
  <dcterms:created xsi:type="dcterms:W3CDTF">2012-02-16T18:00:00Z</dcterms:created>
  <dcterms:modified xsi:type="dcterms:W3CDTF">2012-02-16T18:17:00Z</dcterms:modified>
</cp:coreProperties>
</file>