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240" w:rsidRDefault="00655240">
      <w:pPr>
        <w:pStyle w:val="AltTitle"/>
        <w:spacing w:before="0"/>
      </w:pPr>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911CBC">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728"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AFWIhJ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655240" w:rsidRPr="00AC54F0">
              <w:t>&lt;title of this liaison statement&gt;</w:t>
            </w:r>
          </w:p>
        </w:tc>
        <w:bookmarkStart w:id="0"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A83902">
              <w:rPr>
                <w:rFonts w:ascii="Arial Narrow" w:hAnsi="Arial Narrow"/>
              </w:rPr>
            </w:r>
            <w:r w:rsidR="00A83902">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A83902">
              <w:rPr>
                <w:rFonts w:ascii="Arial Narrow" w:hAnsi="Arial Narrow"/>
              </w:rPr>
            </w:r>
            <w:r w:rsidR="00A83902">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0"/>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655240">
            <w:pPr>
              <w:pStyle w:val="FrontMatter"/>
              <w:tabs>
                <w:tab w:val="clear" w:pos="1710"/>
                <w:tab w:val="clear" w:pos="3780"/>
              </w:tabs>
              <w:ind w:left="0" w:firstLine="0"/>
            </w:pPr>
            <w:r w:rsidRPr="00AC54F0">
              <w:t>&lt;group that sent the liaison&gt;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655240">
            <w:pPr>
              <w:pStyle w:val="FrontMatter"/>
              <w:tabs>
                <w:tab w:val="clear" w:pos="1710"/>
                <w:tab w:val="clear" w:pos="3780"/>
              </w:tabs>
              <w:ind w:left="0" w:firstLine="0"/>
            </w:pPr>
            <w:r w:rsidRPr="00AC54F0">
              <w:t>&lt;method/address used to send (e.g. email to OMA-LIAISON list) &gt;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A512ED">
            <w:pPr>
              <w:pStyle w:val="FrontMatter"/>
              <w:tabs>
                <w:tab w:val="clear" w:pos="1710"/>
                <w:tab w:val="clear" w:pos="3780"/>
              </w:tabs>
              <w:ind w:left="0" w:firstLine="0"/>
            </w:pPr>
            <w:r w:rsidRPr="00AC54F0">
              <w:t>&lt;</w:t>
            </w:r>
            <w:proofErr w:type="spellStart"/>
            <w:r w:rsidRPr="00AC54F0">
              <w:t>dd</w:t>
            </w:r>
            <w:proofErr w:type="spellEnd"/>
            <w:r w:rsidRPr="00AC54F0">
              <w:t xml:space="preserve"> mmm </w:t>
            </w:r>
            <w:r w:rsidR="00586C43">
              <w:t>2018</w:t>
            </w:r>
            <w:r w:rsidR="00655240" w:rsidRPr="00AC54F0">
              <w: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655240">
            <w:pPr>
              <w:pStyle w:val="FrontMatter"/>
              <w:tabs>
                <w:tab w:val="clear" w:pos="1710"/>
                <w:tab w:val="clear" w:pos="3780"/>
              </w:tabs>
              <w:ind w:left="0" w:firstLine="0"/>
            </w:pPr>
            <w:r w:rsidRPr="00AC54F0">
              <w:t>&lt;name of person who received LS and added this ‘receipt’&gt;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655240">
            <w:pPr>
              <w:pStyle w:val="FrontMatter"/>
              <w:tabs>
                <w:tab w:val="clear" w:pos="1710"/>
                <w:tab w:val="clear" w:pos="3780"/>
              </w:tabs>
              <w:ind w:left="0" w:firstLine="0"/>
            </w:pPr>
            <w:r w:rsidRPr="00AC54F0">
              <w:t>&lt;name of group(s) in OMA being forwarded to – identify lead group if more than one&gt;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&lt;list of attachments&gt; or n/a</w:t>
            </w:r>
          </w:p>
        </w:tc>
      </w:tr>
    </w:tbl>
    <w:p w:rsidR="00655240" w:rsidRDefault="00655240">
      <w:pPr>
        <w:pStyle w:val="AltH1"/>
      </w:pPr>
      <w:r>
        <w:t>Comments From Person Handling Input</w:t>
      </w:r>
    </w:p>
    <w:p w:rsidR="00655240" w:rsidRDefault="00655240">
      <w:pPr>
        <w:pStyle w:val="AltNormal"/>
      </w:pPr>
      <w:r>
        <w:t>&lt;</w:t>
      </w:r>
      <w:proofErr w:type="gramStart"/>
      <w:r>
        <w:t>this</w:t>
      </w:r>
      <w:proofErr w:type="gramEnd"/>
      <w:r>
        <w:t xml:space="preserve"> would include instructions, advice or questions to the groups who have been assigned.&gt;</w:t>
      </w:r>
    </w:p>
    <w:p w:rsidR="00655240" w:rsidRDefault="00655240">
      <w:pPr>
        <w:pStyle w:val="AltH1"/>
      </w:pPr>
      <w:r>
        <w:t>Additional Info From Source of Liaison</w:t>
      </w:r>
    </w:p>
    <w:p w:rsidR="00FD7305" w:rsidRDefault="00655240">
      <w:pPr>
        <w:pStyle w:val="AltNormal"/>
      </w:pPr>
      <w:r>
        <w:t>&lt;enter any text associated with the liaisons that may be pertinent.  For example, the email message used to deliver the incoming LS attachments may have had some info for responding or addressing – this would go here&gt;</w:t>
      </w:r>
    </w:p>
    <w:p w:rsidR="00316590" w:rsidRPr="00DB10F5" w:rsidRDefault="00316590" w:rsidP="00DB10F5">
      <w:pPr>
        <w:spacing w:before="0"/>
        <w:rPr>
          <w:rFonts w:hint="eastAsia"/>
          <w:lang w:eastAsia="zh-CN"/>
        </w:rPr>
      </w:pPr>
      <w:bookmarkStart w:id="1" w:name="_GoBack"/>
      <w:bookmarkEnd w:id="1"/>
    </w:p>
    <w:sectPr w:rsidR="00316590" w:rsidRPr="00DB10F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902" w:rsidRDefault="00A83902">
      <w:r>
        <w:separator/>
      </w:r>
    </w:p>
  </w:endnote>
  <w:endnote w:type="continuationSeparator" w:id="0">
    <w:p w:rsidR="00A83902" w:rsidRDefault="00A8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A512ED">
    <w:pPr>
      <w:pStyle w:val="Footer"/>
      <w:tabs>
        <w:tab w:val="clear" w:pos="9900"/>
        <w:tab w:val="right" w:pos="10080"/>
      </w:tabs>
      <w:spacing w:line="180" w:lineRule="exact"/>
    </w:pPr>
    <w:r>
      <w:rPr>
        <w:sz w:val="18"/>
      </w:rPr>
      <w:t xml:space="preserve">© </w:t>
    </w:r>
    <w:r w:rsidR="00BC6BB7">
      <w:rPr>
        <w:sz w:val="18"/>
      </w:rPr>
      <w:t>201</w:t>
    </w:r>
    <w:r w:rsidR="00134788">
      <w:rPr>
        <w:rFonts w:hint="eastAsia"/>
        <w:sz w:val="18"/>
        <w:lang w:eastAsia="zh-CN"/>
      </w:rPr>
      <w:t>8</w:t>
    </w:r>
    <w:r w:rsidR="00952532">
      <w:rPr>
        <w:sz w:val="18"/>
      </w:rPr>
      <w:t xml:space="preserve"> </w:t>
    </w:r>
    <w:r w:rsidR="006705FA">
      <w:rPr>
        <w:sz w:val="18"/>
      </w:rPr>
      <w:t>Open Mobile Alliance</w:t>
    </w:r>
    <w:r w:rsidR="00952532">
      <w:rPr>
        <w:sz w:val="18"/>
      </w:rPr>
      <w:t xml:space="preserve"> All Rights Reserved.</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DB10F5">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DB10F5">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sidR="00134788">
      <w:rPr>
        <w:color w:val="969696"/>
        <w:sz w:val="10"/>
      </w:rPr>
      <w:t>[OMA-Template-IncomingLS-2018</w:t>
    </w:r>
    <w:r w:rsidR="00134788">
      <w:rPr>
        <w:color w:val="969696"/>
        <w:sz w:val="10"/>
        <w:lang w:eastAsia="zh-CN"/>
      </w:rPr>
      <w:t>0</w:t>
    </w:r>
    <w:r w:rsidR="00134788">
      <w:rPr>
        <w:rFonts w:hint="eastAsia"/>
        <w:color w:val="969696"/>
        <w:sz w:val="10"/>
        <w:lang w:eastAsia="zh-CN"/>
      </w:rPr>
      <w:t>717</w:t>
    </w:r>
    <w:r w:rsidR="00134788">
      <w:rPr>
        <w:color w:val="969696"/>
        <w:sz w:val="10"/>
      </w:rPr>
      <w:t>-I]</w:t>
    </w:r>
    <w:r w:rsidR="0095253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2018</w:t>
    </w:r>
    <w:r w:rsidR="00952532">
      <w:rPr>
        <w:sz w:val="18"/>
      </w:rPr>
      <w:t xml:space="preserve"> </w:t>
    </w:r>
    <w:r w:rsidR="006705FA">
      <w:rPr>
        <w:sz w:val="18"/>
      </w:rPr>
      <w:t>Open Mobile Alliance</w:t>
    </w:r>
    <w:r w:rsidR="00952532">
      <w:rPr>
        <w:sz w:val="18"/>
      </w:rPr>
      <w:t xml:space="preserve"> All Rights Reserved.</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DB10F5">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DB10F5">
      <w:rPr>
        <w:rStyle w:val="PageNumber"/>
        <w:noProof/>
        <w:sz w:val="18"/>
      </w:rPr>
      <w:t>1</w:t>
    </w:r>
    <w:r w:rsidR="00952532">
      <w:rPr>
        <w:rStyle w:val="PageNumber"/>
        <w:sz w:val="18"/>
      </w:rPr>
      <w:fldChar w:fldCharType="end"/>
    </w:r>
    <w:proofErr w:type="gramStart"/>
    <w:r w:rsidR="00952532">
      <w:rPr>
        <w:rStyle w:val="PageNumber"/>
        <w:sz w:val="18"/>
      </w:rPr>
      <w:t>)</w:t>
    </w:r>
    <w:proofErr w:type="gramEnd"/>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2018</w:t>
    </w:r>
    <w:r w:rsidR="00586C43">
      <w:rPr>
        <w:color w:val="969696"/>
        <w:sz w:val="10"/>
        <w:lang w:eastAsia="zh-CN"/>
      </w:rPr>
      <w:t>0</w:t>
    </w:r>
    <w:r w:rsidR="00134788">
      <w:rPr>
        <w:rFonts w:hint="eastAsia"/>
        <w:color w:val="969696"/>
        <w:sz w:val="10"/>
        <w:lang w:eastAsia="zh-CN"/>
      </w:rPr>
      <w:t>7</w:t>
    </w:r>
    <w:r w:rsidR="00680E8E">
      <w:rPr>
        <w:rFonts w:hint="eastAsia"/>
        <w:color w:val="969696"/>
        <w:sz w:val="10"/>
        <w:lang w:eastAsia="zh-CN"/>
      </w:rPr>
      <w:t>1</w:t>
    </w:r>
    <w:r w:rsidR="00134788">
      <w:rPr>
        <w:rFonts w:hint="eastAsia"/>
        <w:color w:val="969696"/>
        <w:sz w:val="10"/>
        <w:lang w:eastAsia="zh-CN"/>
      </w:rPr>
      <w:t>7</w:t>
    </w:r>
    <w:r w:rsidR="00952532">
      <w:rPr>
        <w:color w:val="969696"/>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902" w:rsidRDefault="00A83902">
      <w:r>
        <w:separator/>
      </w:r>
    </w:p>
  </w:footnote>
  <w:footnote w:type="continuationSeparator" w:id="0">
    <w:p w:rsidR="00A83902" w:rsidRDefault="00A83902">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11CBC">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14:anchorId="1271B98E" wp14:editId="2FE83396">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134788">
      <w:rPr>
        <w:noProof/>
        <w:sz w:val="18"/>
        <w:lang w:val="nl-BE"/>
      </w:rPr>
      <w:t>OMA-Template-IncomingLS-20180717-I.docx</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680E8E">
    <w:pPr>
      <w:pStyle w:val="Header"/>
      <w:pBdr>
        <w:bottom w:val="single" w:sz="6" w:space="1" w:color="999999"/>
      </w:pBdr>
      <w:tabs>
        <w:tab w:val="clear" w:pos="9900"/>
        <w:tab w:val="right" w:pos="10080"/>
      </w:tabs>
    </w:pPr>
    <w:bookmarkStart w:id="2" w:name="HeadText"/>
    <w:r>
      <w:rPr>
        <w:noProof/>
        <w:sz w:val="18"/>
        <w:lang w:val="en-US" w:eastAsia="zh-CN"/>
      </w:rPr>
      <w:drawing>
        <wp:anchor distT="0" distB="0" distL="114300" distR="114300" simplePos="0" relativeHeight="251657216" behindDoc="1" locked="0" layoutInCell="1" allowOverlap="1" wp14:anchorId="09A9EE29" wp14:editId="57226080">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134788">
      <w:rPr>
        <w:noProof/>
        <w:sz w:val="18"/>
        <w:lang w:val="nl-BE"/>
      </w:rPr>
      <w:t>OMA-Template-IncomingLS-20180717-I.docx</w:t>
    </w:r>
    <w:r w:rsidR="00952532">
      <w:rPr>
        <w:sz w:val="18"/>
        <w:lang w:val="nl-BE"/>
      </w:rPr>
      <w:fldChar w:fldCharType="end"/>
    </w:r>
    <w:bookmarkEnd w:id="2"/>
    <w:r w:rsidR="00952532">
      <w:rPr>
        <w:sz w:val="18"/>
      </w:rPr>
      <w:br/>
      <w:t>Incoming Liaison Statement</w:t>
    </w:r>
    <w:r w:rsidR="00952532">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40"/>
    <w:rsid w:val="000016C0"/>
    <w:rsid w:val="000F78FF"/>
    <w:rsid w:val="00134788"/>
    <w:rsid w:val="002B42C0"/>
    <w:rsid w:val="002E08C5"/>
    <w:rsid w:val="00316590"/>
    <w:rsid w:val="00337276"/>
    <w:rsid w:val="00376BFD"/>
    <w:rsid w:val="00460CF3"/>
    <w:rsid w:val="004E78D2"/>
    <w:rsid w:val="00586C43"/>
    <w:rsid w:val="005C19BD"/>
    <w:rsid w:val="00655240"/>
    <w:rsid w:val="006705FA"/>
    <w:rsid w:val="00680E8E"/>
    <w:rsid w:val="00693A00"/>
    <w:rsid w:val="007055DE"/>
    <w:rsid w:val="008A354D"/>
    <w:rsid w:val="00902E69"/>
    <w:rsid w:val="00911CBC"/>
    <w:rsid w:val="00952532"/>
    <w:rsid w:val="00A23193"/>
    <w:rsid w:val="00A37EB9"/>
    <w:rsid w:val="00A512ED"/>
    <w:rsid w:val="00A83902"/>
    <w:rsid w:val="00AA29FF"/>
    <w:rsid w:val="00AC54F0"/>
    <w:rsid w:val="00B96034"/>
    <w:rsid w:val="00BC6BB7"/>
    <w:rsid w:val="00BE3EA9"/>
    <w:rsid w:val="00DB10F5"/>
    <w:rsid w:val="00DC7A44"/>
    <w:rsid w:val="00E07EBC"/>
    <w:rsid w:val="00E66F85"/>
    <w:rsid w:val="00EC429B"/>
    <w:rsid w:val="00F8763F"/>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2</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7</cp:revision>
  <cp:lastPrinted>2004-10-13T07:51:00Z</cp:lastPrinted>
  <dcterms:created xsi:type="dcterms:W3CDTF">2017-06-15T09:35:00Z</dcterms:created>
  <dcterms:modified xsi:type="dcterms:W3CDTF">2018-07-17T10:53:00Z</dcterms:modified>
</cp:coreProperties>
</file>