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bookmarkStart w:id="0" w:name="_GoBack"/>
      <w:bookmarkEnd w:id="0"/>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1"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250282">
              <w:rPr>
                <w:rFonts w:ascii="Arial Narrow" w:hAnsi="Arial Narrow"/>
              </w:rPr>
            </w:r>
            <w:r w:rsidR="0025028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250282">
              <w:rPr>
                <w:rFonts w:ascii="Arial Narrow" w:hAnsi="Arial Narrow"/>
              </w:rPr>
            </w:r>
            <w:r w:rsidR="0025028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1"/>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&lt;</w:t>
            </w:r>
            <w:proofErr w:type="spellStart"/>
            <w:r w:rsidRPr="008015A9">
              <w:t>dd</w:t>
            </w:r>
            <w:proofErr w:type="spellEnd"/>
            <w:r w:rsidRPr="008015A9">
              <w:t xml:space="preserve"> mmm </w:t>
            </w:r>
            <w:r w:rsidR="00314B9D">
              <w:t>201</w:t>
            </w:r>
            <w:r w:rsidR="00314B9D">
              <w:rPr>
                <w:rFonts w:hint="eastAsia"/>
                <w:lang w:eastAsia="zh-CN"/>
              </w:rPr>
              <w:t>7</w:t>
            </w:r>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&lt;identification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&lt;name of group&gt;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and/or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w:t>
      </w:r>
      <w:proofErr w:type="gramStart"/>
      <w:r w:rsidRPr="008015A9">
        <w:t>text</w:t>
      </w:r>
      <w:proofErr w:type="gramEnd"/>
      <w:r w:rsidRPr="008015A9">
        <w:t xml:space="preserve">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&lt;</w:t>
      </w:r>
      <w:proofErr w:type="gramStart"/>
      <w:r w:rsidRPr="008015A9">
        <w:t>text</w:t>
      </w:r>
      <w:proofErr w:type="gramEnd"/>
      <w:r w:rsidRPr="008015A9">
        <w:t xml:space="preserve"> describing the scope and nature of the proposed text or actions to be taken&gt;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proofErr w:type="gramStart"/>
      <w:r w:rsidRPr="008015A9">
        <w:t>&lt;text describing the actions being requested of the other group.</w:t>
      </w:r>
      <w:proofErr w:type="gramEnd"/>
      <w:r w:rsidRPr="008015A9">
        <w:t xml:space="preserve">  This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9C2991" w:rsidRPr="008015A9" w:rsidRDefault="00F04E13">
      <w:pPr>
        <w:pStyle w:val="AltNormal"/>
      </w:pPr>
      <w:r w:rsidRPr="008015A9">
        <w:t>&lt;</w:t>
      </w:r>
      <w:proofErr w:type="gramStart"/>
      <w:r w:rsidRPr="008015A9">
        <w:t>expression</w:t>
      </w:r>
      <w:proofErr w:type="gramEnd"/>
      <w:r w:rsidRPr="008015A9">
        <w:t xml:space="preserve"> of thanks to the organizations involved, with gratitude for their efforts and support&gt;</w:t>
      </w: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sectPr w:rsidR="00213765" w:rsidRPr="008015A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282" w:rsidRDefault="00250282">
      <w:r>
        <w:separator/>
      </w:r>
    </w:p>
  </w:endnote>
  <w:endnote w:type="continuationSeparator" w:id="0">
    <w:p w:rsidR="00250282" w:rsidRDefault="0025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314B9D">
      <w:rPr>
        <w:sz w:val="18"/>
      </w:rPr>
      <w:t>201</w:t>
    </w:r>
    <w:r w:rsidR="00314B9D">
      <w:rPr>
        <w:rFonts w:hint="eastAsia"/>
        <w:sz w:val="18"/>
        <w:lang w:eastAsia="zh-CN"/>
      </w:rPr>
      <w:t>7</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D00943">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D00943">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[OMA-Template-LiaisonStatement-201</w:t>
    </w:r>
    <w:r w:rsidR="00314B9D">
      <w:rPr>
        <w:rFonts w:hint="eastAsia"/>
        <w:color w:val="969696"/>
        <w:sz w:val="10"/>
        <w:lang w:eastAsia="zh-CN"/>
      </w:rPr>
      <w:t>70101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314B9D">
      <w:rPr>
        <w:sz w:val="18"/>
      </w:rPr>
      <w:t>201</w:t>
    </w:r>
    <w:r w:rsidR="00314B9D">
      <w:rPr>
        <w:rFonts w:hint="eastAsia"/>
        <w:sz w:val="18"/>
        <w:lang w:eastAsia="zh-CN"/>
      </w:rPr>
      <w:t>7</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740A3A">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740A3A">
      <w:rPr>
        <w:rStyle w:val="PageNumber"/>
        <w:noProof/>
        <w:sz w:val="18"/>
      </w:rPr>
      <w:t>1</w:t>
    </w:r>
    <w:r w:rsidR="00661142">
      <w:rPr>
        <w:rStyle w:val="PageNumber"/>
        <w:sz w:val="18"/>
      </w:rPr>
      <w:fldChar w:fldCharType="end"/>
    </w:r>
    <w:proofErr w:type="gramStart"/>
    <w:r w:rsidR="00661142">
      <w:rPr>
        <w:rStyle w:val="PageNumber"/>
        <w:sz w:val="18"/>
      </w:rPr>
      <w:t>)</w:t>
    </w:r>
    <w:proofErr w:type="gramEnd"/>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314B9D">
      <w:rPr>
        <w:color w:val="969696"/>
        <w:sz w:val="10"/>
      </w:rPr>
      <w:t>201</w:t>
    </w:r>
    <w:r w:rsidR="00314B9D">
      <w:rPr>
        <w:rFonts w:hint="eastAsia"/>
        <w:color w:val="969696"/>
        <w:sz w:val="10"/>
        <w:lang w:eastAsia="zh-CN"/>
      </w:rPr>
      <w:t>7</w:t>
    </w:r>
    <w:r w:rsidR="00740A3A" w:rsidRPr="00740A3A">
      <w:rPr>
        <w:color w:val="969696"/>
        <w:sz w:val="10"/>
        <w:lang w:eastAsia="zh-CN"/>
      </w:rPr>
      <w:t>0904</w:t>
    </w:r>
    <w:r w:rsidR="00661142">
      <w:rPr>
        <w:color w:val="969696"/>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282" w:rsidRDefault="00250282">
      <w:r>
        <w:separator/>
      </w:r>
    </w:p>
  </w:footnote>
  <w:footnote w:type="continuationSeparator" w:id="0">
    <w:p w:rsidR="00250282" w:rsidRDefault="00250282">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314B9D">
      <w:rPr>
        <w:noProof/>
        <w:sz w:val="18"/>
        <w:lang w:val="nl-BE"/>
      </w:rPr>
      <w:t>OMA-Template-LiaisonStatement-20170101-I</w:t>
    </w:r>
    <w:r w:rsidR="00314B9D">
      <w:rPr>
        <w:rFonts w:hint="eastAsia"/>
        <w:sz w:val="18"/>
        <w:lang w:val="nl-BE" w:eastAsia="zh-CN"/>
      </w:rPr>
      <w:t>.doc</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314B9D">
      <w:rPr>
        <w:sz w:val="18"/>
        <w:szCs w:val="18"/>
      </w:rPr>
      <w:t>201</w:t>
    </w:r>
    <w:r w:rsidR="00314B9D">
      <w:rPr>
        <w:rFonts w:hint="eastAsia"/>
        <w:sz w:val="18"/>
        <w:szCs w:val="18"/>
        <w:lang w:eastAsia="zh-CN"/>
      </w:rPr>
      <w:t>7</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661142">
    <w:pPr>
      <w:pStyle w:val="Header"/>
      <w:pBdr>
        <w:bottom w:val="single" w:sz="6" w:space="1" w:color="999999"/>
      </w:pBdr>
      <w:tabs>
        <w:tab w:val="clear" w:pos="9900"/>
        <w:tab w:val="right" w:pos="10080"/>
      </w:tabs>
      <w:rPr>
        <w:sz w:val="18"/>
        <w:szCs w:val="18"/>
        <w:lang w:val="fr-FR"/>
      </w:rPr>
    </w:pPr>
    <w:r w:rsidRPr="00F04E13">
      <w:rPr>
        <w:sz w:val="18"/>
        <w:lang w:val="fr-FR"/>
      </w:rPr>
      <w:t xml:space="preserve">Doc# </w:t>
    </w:r>
    <w:bookmarkStart w:id="2" w:name="HeadText"/>
    <w:r>
      <w:rPr>
        <w:sz w:val="18"/>
        <w:lang w:val="nl-BE"/>
      </w:rPr>
      <w:fldChar w:fldCharType="begin"/>
    </w:r>
    <w:r>
      <w:rPr>
        <w:sz w:val="18"/>
        <w:lang w:val="nl-BE"/>
      </w:rPr>
      <w:instrText xml:space="preserve"> FILENAME </w:instrText>
    </w:r>
    <w:r>
      <w:rPr>
        <w:sz w:val="18"/>
        <w:lang w:val="nl-BE"/>
      </w:rPr>
      <w:fldChar w:fldCharType="separate"/>
    </w:r>
    <w:r w:rsidR="00740A3A">
      <w:rPr>
        <w:noProof/>
        <w:sz w:val="18"/>
        <w:lang w:val="nl-BE"/>
      </w:rPr>
      <w:t>OMA-Template-LiaisonStatement-20170904-I.docx</w:t>
    </w:r>
    <w:r>
      <w:rPr>
        <w:sz w:val="18"/>
        <w:lang w:val="nl-BE"/>
      </w:rPr>
      <w:fldChar w:fldCharType="end"/>
    </w:r>
    <w:r w:rsidR="00D00943">
      <w:rPr>
        <w:noProof/>
        <w:sz w:val="18"/>
        <w:lang w:val="en-US" w:eastAsia="zh-CN"/>
      </w:rPr>
      <w:drawing>
        <wp:anchor distT="0" distB="0" distL="114300" distR="114300" simplePos="0" relativeHeight="251657216" behindDoc="1" locked="0" layoutInCell="1" allowOverlap="1" wp14:anchorId="12C0E5CA" wp14:editId="0D3C33AD">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314B9D">
      <w:rPr>
        <w:sz w:val="18"/>
        <w:szCs w:val="18"/>
      </w:rPr>
      <w:t>201</w:t>
    </w:r>
    <w:r w:rsidR="00314B9D">
      <w:rPr>
        <w:rFonts w:hint="eastAsia"/>
        <w:sz w:val="18"/>
        <w:szCs w:val="18"/>
        <w:lang w:eastAsia="zh-CN"/>
      </w:rPr>
      <w:t>7</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E13"/>
    <w:rsid w:val="0005718E"/>
    <w:rsid w:val="00063490"/>
    <w:rsid w:val="00213765"/>
    <w:rsid w:val="00250282"/>
    <w:rsid w:val="00281B48"/>
    <w:rsid w:val="002C336F"/>
    <w:rsid w:val="00314B9D"/>
    <w:rsid w:val="003259CC"/>
    <w:rsid w:val="0035591B"/>
    <w:rsid w:val="003C50E1"/>
    <w:rsid w:val="003F0E58"/>
    <w:rsid w:val="004A30D6"/>
    <w:rsid w:val="00574FA8"/>
    <w:rsid w:val="005C7D77"/>
    <w:rsid w:val="005F1912"/>
    <w:rsid w:val="00661142"/>
    <w:rsid w:val="006B0F0A"/>
    <w:rsid w:val="00740A3A"/>
    <w:rsid w:val="00782100"/>
    <w:rsid w:val="00795C8F"/>
    <w:rsid w:val="008015A9"/>
    <w:rsid w:val="00810314"/>
    <w:rsid w:val="008675CD"/>
    <w:rsid w:val="0093557B"/>
    <w:rsid w:val="009A37B5"/>
    <w:rsid w:val="009C2991"/>
    <w:rsid w:val="00BD7910"/>
    <w:rsid w:val="00C5159D"/>
    <w:rsid w:val="00CB01C1"/>
    <w:rsid w:val="00D00943"/>
    <w:rsid w:val="00E656E1"/>
    <w:rsid w:val="00EA2EE7"/>
    <w:rsid w:val="00F04E13"/>
    <w:rsid w:val="00FC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1386</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3</cp:revision>
  <cp:lastPrinted>2004-09-14T00:02:00Z</cp:lastPrinted>
  <dcterms:created xsi:type="dcterms:W3CDTF">2017-06-15T09:36:00Z</dcterms:created>
  <dcterms:modified xsi:type="dcterms:W3CDTF">2017-09-05T06:53:00Z</dcterms:modified>
</cp:coreProperties>
</file>